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722b" w14:paraId="60b722b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60E27">
        <w:t>8880/15-3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960E27">
        <w:t xml:space="preserve">UNIKAL STUDIO d.o.o. Zagreb, Čiovska 29A </w:t>
      </w:r>
      <w:r w:rsidR="0031730F">
        <w:t xml:space="preserve">MBS: </w:t>
      </w:r>
      <w:r w:rsidR="00960E27" w:rsidRPr="00960E27">
        <w:t>080637969</w:t>
      </w:r>
      <w:r w:rsidR="0031730F">
        <w:t xml:space="preserve"> OIB: </w:t>
      </w:r>
      <w:r w:rsidR="00960E27" w:rsidRPr="00960E27">
        <w:t>85646343526</w:t>
      </w:r>
      <w:r w:rsidR="00960E27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960E27">
        <w:t xml:space="preserve">Indira Kačić, Zagreb, Zmajanska ulica 27 OIB: 11726833325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960E27">
        <w:t xml:space="preserve">UNIKAL STUDIO d.o.o. Zagreb, Čiovska 29A MBS: </w:t>
      </w:r>
      <w:r w:rsidR="00960E27" w:rsidRPr="00960E27">
        <w:t>080637969</w:t>
      </w:r>
      <w:r w:rsidR="00960E27">
        <w:t xml:space="preserve"> OIB: </w:t>
      </w:r>
      <w:r w:rsidR="00960E27" w:rsidRPr="00960E27">
        <w:t>85646343526</w:t>
      </w:r>
      <w:r w:rsidR="00960E27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863BF8" w:rsidRPr="00863BF8">
        <w:t xml:space="preserve"> </w:t>
      </w:r>
      <w:r w:rsidR="00960E27">
        <w:t xml:space="preserve">UNIKAL STUDIO d.o.o. Zagreb, Čiovska 29A MBS: </w:t>
      </w:r>
      <w:r w:rsidR="00960E27" w:rsidRPr="00960E27">
        <w:t>080637969</w:t>
      </w:r>
      <w:r w:rsidR="00960E27">
        <w:t xml:space="preserve"> OIB: </w:t>
      </w:r>
      <w:r w:rsidR="00960E27" w:rsidRPr="00960E27">
        <w:t>85646343526</w:t>
      </w:r>
      <w:r w:rsidR="00960E27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60E27">
        <w:t>2.473,51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0542F9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0542F9" w:rsidR="000542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542F9" w:rsidP="000542F9" w:rsidR="000542F9">
      <w:pPr>
        <w:ind w:firstLine="708" w:left="4956"/>
      </w:pPr>
      <w:r>
        <w:t>Vinka Mihalinčić</w:t>
      </w:r>
    </w:p>
    <w:p w:rsidRDefault="000542F9" w:rsidP="0094369F" w:rsidR="000542F9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542F9"/>
    <w:rsid w:val="000751FE"/>
    <w:rsid w:val="000878C4"/>
    <w:rsid w:val="0015645C"/>
    <w:rsid w:val="00180C32"/>
    <w:rsid w:val="001C6B43"/>
    <w:rsid w:val="00283809"/>
    <w:rsid w:val="002A6164"/>
    <w:rsid w:val="002D4752"/>
    <w:rsid w:val="002D7583"/>
    <w:rsid w:val="002F454B"/>
    <w:rsid w:val="0030413A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8880</izvorni_sadrzaj>
    <derivirana_varijabla naziv="DomainObject.Predmet.Broj_1">8880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St-8880/2015</izvorni_sadrzaj>
    <derivirana_varijabla naziv="DomainObject.Predmet.OznakaBroj_1">St-8880/2015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UNIKAL STUDIO d.o.o.</izvorni_sadrzaj>
    <derivirana_varijabla naziv="DomainObject.Predmet.ProtustrankaFormated_1">  UNIKAL STUDIO d.o.o.</derivirana_varijabla>
  </DomainObject.Predmet.ProtustrankaFormated>
  <DomainObject.Predmet.ProtustrankaFormatedOIB>
    <izvorni_sadrzaj>  UNIKAL STUDIO d.o.o., OIB 85646343526</izvorni_sadrzaj>
    <derivirana_varijabla naziv="DomainObject.Predmet.ProtustrankaFormatedOIB_1">  UNIKAL STUDIO d.o.o., OIB 85646343526</derivirana_varijabla>
  </DomainObject.Predmet.ProtustrankaFormatedOIB>
  <DomainObject.Predmet.ProtustrankaFormatedWithAdress>
    <izvorni_sadrzaj> UNIKAL STUDIO d.o.o., Čiovska 29 A, 10000 Zagreb</izvorni_sadrzaj>
    <derivirana_varijabla naziv="DomainObject.Predmet.ProtustrankaFormatedWithAdress_1"> UNIKAL STUDIO d.o.o., Čiovska 29 A, 10000 Zagreb</derivirana_varijabla>
  </DomainObject.Predmet.ProtustrankaFormatedWithAdress>
  <DomainObject.Predmet.ProtustrankaFormatedWithAdressOIB>
    <izvorni_sadrzaj> UNIKAL STUDIO d.o.o., OIB 85646343526, Čiovska 29 A, 10000 Zagreb</izvorni_sadrzaj>
    <derivirana_varijabla naziv="DomainObject.Predmet.ProtustrankaFormatedWithAdressOIB_1"> UNIKAL STUDIO d.o.o., OIB 85646343526, Čiovska 29 A, 10000 Zagreb</derivirana_varijabla>
  </DomainObject.Predmet.ProtustrankaFormatedWithAdressOIB>
  <DomainObject.Predmet.ProtustrankaWithAdress>
    <izvorni_sadrzaj>UNIKAL STUDIO d.o.o. Čiovska 29 A, 10000 Zagreb</izvorni_sadrzaj>
    <derivirana_varijabla naziv="DomainObject.Predmet.ProtustrankaWithAdress_1">UNIKAL STUDIO d.o.o. Čiovska 29 A, 10000 Zagreb</derivirana_varijabla>
  </DomainObject.Predmet.ProtustrankaWithAdress>
  <DomainObject.Predmet.ProtustrankaWithAdressOIB>
    <izvorni_sadrzaj>UNIKAL STUDIO d.o.o., OIB 85646343526, Čiovska 29 A, 10000 Zagreb</izvorni_sadrzaj>
    <derivirana_varijabla naziv="DomainObject.Predmet.ProtustrankaWithAdressOIB_1">UNIKAL STUDIO d.o.o., OIB 85646343526, Čiovska 29 A, 10000 Zagreb</derivirana_varijabla>
  </DomainObject.Predmet.ProtustrankaWithAdressOIB>
  <DomainObject.Predmet.ProtustrankaNazivFormated>
    <izvorni_sadrzaj>UNIKAL STUDIO d.o.o.</izvorni_sadrzaj>
    <derivirana_varijabla naziv="DomainObject.Predmet.ProtustrankaNazivFormated_1">UNIKAL STUDIO d.o.o.</derivirana_varijabla>
  </DomainObject.Predmet.ProtustrankaNazivFormated>
  <DomainObject.Predmet.ProtustrankaNazivFormatedOIB>
    <izvorni_sadrzaj>UNIKAL STUDIO d.o.o., OIB 85646343526</izvorni_sadrzaj>
    <derivirana_varijabla naziv="DomainObject.Predmet.ProtustrankaNazivFormatedOIB_1">UNIKAL STUDIO d.o.o., OIB 85646343526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UNIKAL STUDIO d.o.o.</item>
    </izvorni_sadrzaj>
    <derivirana_varijabla naziv="DomainObject.Predmet.ProtuStrankaListFormated_1">
      <item>UNIKAL STUDIO d.o.o.</item>
    </derivirana_varijabla>
  </DomainObject.Predmet.ProtuStrankaListFormated>
  <DomainObject.Predmet.ProtuStrankaListFormatedOIB>
    <izvorni_sadrzaj>
      <item>UNIKAL STUDIO d.o.o., OIB 85646343526</item>
    </izvorni_sadrzaj>
    <derivirana_varijabla naziv="DomainObject.Predmet.ProtuStrankaListFormatedOIB_1">
      <item>UNIKAL STUDIO d.o.o., OIB 85646343526</item>
    </derivirana_varijabla>
  </DomainObject.Predmet.ProtuStrankaListFormatedOIB>
  <DomainObject.Predmet.ProtuStrankaListFormatedWithAdress>
    <izvorni_sadrzaj>
      <item>UNIKAL STUDIO d.o.o., Čiovska 29 A, 10000 Zagreb</item>
    </izvorni_sadrzaj>
    <derivirana_varijabla naziv="DomainObject.Predmet.ProtuStrankaListFormatedWithAdress_1">
      <item>UNIKAL STUDIO d.o.o., Čiovska 29 A, 10000 Zagreb</item>
    </derivirana_varijabla>
  </DomainObject.Predmet.ProtuStrankaListFormatedWithAdress>
  <DomainObject.Predmet.ProtuStrankaListFormatedWithAdressOIB>
    <izvorni_sadrzaj>
      <item>UNIKAL STUDIO d.o.o., OIB 85646343526, Čiovska 29 A, 10000 Zagreb</item>
    </izvorni_sadrzaj>
    <derivirana_varijabla naziv="DomainObject.Predmet.ProtuStrankaListFormatedWithAdressOIB_1">
      <item>UNIKAL STUDIO d.o.o., OIB 85646343526, Čiovska 29 A, 10000 Zagreb</item>
    </derivirana_varijabla>
  </DomainObject.Predmet.ProtuStrankaListFormatedWithAdressOIB>
  <DomainObject.Predmet.ProtuStrankaListNazivFormated>
    <izvorni_sadrzaj>
      <item>UNIKAL STUDIO d.o.o.</item>
    </izvorni_sadrzaj>
    <derivirana_varijabla naziv="DomainObject.Predmet.ProtuStrankaListNazivFormated_1">
      <item>UNIKAL STUDIO d.o.o.</item>
    </derivirana_varijabla>
  </DomainObject.Predmet.ProtuStrankaListNazivFormated>
  <DomainObject.Predmet.ProtuStrankaListNazivFormatedOIB>
    <izvorni_sadrzaj>
      <item>UNIKAL STUDIO d.o.o., OIB 85646343526</item>
    </izvorni_sadrzaj>
    <derivirana_varijabla naziv="DomainObject.Predmet.ProtuStrankaListNazivFormatedOIB_1">
      <item>UNIKAL STUDIO d.o.o., OIB 85646343526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UNIKAL STUDIO d.o.o.</izvorni_sadrzaj>
    <derivirana_varijabla naziv="DomainObject.Predmet.ProtustrankaIDrugi_1">UNIKAL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UNIKAL STUDIO d.o.o., OIB 85646343526, Čiovska 29 A, 10000 Zagreb</izvorni_sadrzaj>
    <derivirana_varijabla naziv="DomainObject.Predmet.ProtustrankaIDrugiAdressOIB_1">UNIKAL STUDIO d.o.o., OIB 85646343526, Čiovska 29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UNIKAL STUDIO d.o.o.</item>
    </izvorni_sadrzaj>
    <derivirana_varijabla naziv="DomainObject.Predmet.SudioniciListNaziv_1">
      <item>FINA Regionalni centar Zagreb</item>
      <item>UNIKAL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UNIKAL STUDIO d.o.o., OIB 85646343526, Čiovska 29 A,10000 Zagreb</item>
    </izvorni_sadrzaj>
    <derivirana_varijabla naziv="DomainObject.Predmet.SudioniciListAdressOIB_1">
      <item>FINA Regionalni centar Zagreb, OIB 85821130368, Trg svibanjskih žrtava 1995. 1,10000 Zagreb</item>
      <item>UNIKAL STUDIO d.o.o., OIB 85646343526, Čiovska 29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85646343526</item>
    </izvorni_sadrzaj>
    <derivirana_varijabla naziv="DomainObject.Predmet.SudioniciListNazivOIB_1">
      <item>, OIB 85821130368</item>
      <item>, OIB 85646343526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1956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2016-01-29T08:32:00Z</dcterms:created>
  <dc:creator>Vinka Mihalinčić</dc:creator>
  <cp:lastModifiedBy>Vinka Mihalinčić</cp:lastModifiedBy>
  <cp:lastPrinted>2016-01-29T08:28:00Z</cp:lastPrinted>
  <dcterms:modified xmlns:xsi="http://www.w3.org/2001/XMLSchema-instance" xsi:type="dcterms:W3CDTF">2016-01-29T08:32:00Z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