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d769" w14:paraId="316d769" w:rsidRDefault="00833DED" w:rsidP="00EE136A" w:rsidR="00833DED" w:rsidRPr="00D1761F">
      <w:pPr>
        <w:ind w:left="5664"/>
        <w15:collapsed w:val="false"/>
      </w:pPr>
      <w:bookmarkStart w:name="_GoBack" w:id="0"/>
      <w:bookmarkEnd w:id="0"/>
      <w:r w:rsidRPr="00D1761F">
        <w:t xml:space="preserve">            </w:t>
      </w:r>
    </w:p>
    <w:p w:rsidRDefault="00833DED" w:rsidP="00833DED" w:rsidR="00833DED" w:rsidRPr="00D1761F"/>
    <w:p w:rsidRDefault="00833DED" w:rsidP="00833DED" w:rsidR="00833DED" w:rsidRPr="00D1761F"/>
    <w:p w:rsidRDefault="00833DED" w:rsidP="00833DED" w:rsidR="00833DED" w:rsidRPr="00D1761F"/>
    <w:p w:rsidRDefault="00833DED" w:rsidP="00833DED" w:rsidR="00833DED" w:rsidRPr="00D1761F"/>
    <w:p w:rsidRDefault="00833DED" w:rsidP="00EE136A" w:rsidR="00833DED" w:rsidRPr="00D1761F">
      <w:pPr>
        <w:rPr>
          <w:b/>
          <w:bCs/>
        </w:rPr>
      </w:pPr>
      <w:r w:rsidRPr="00D1761F">
        <w:rPr>
          <w:b/>
          <w:bCs/>
        </w:rPr>
        <w:t>REPUBLIKA HRVATSKA</w:t>
      </w:r>
    </w:p>
    <w:p w:rsidRDefault="00833DED" w:rsidP="00EE136A" w:rsidR="00833DED" w:rsidRPr="00D1761F">
      <w:pPr>
        <w:rPr>
          <w:b/>
          <w:bCs/>
        </w:rPr>
      </w:pPr>
      <w:r w:rsidRPr="00D1761F">
        <w:rPr>
          <w:b/>
          <w:bCs/>
        </w:rPr>
        <w:t>TRGOVAČKI SUD U ZADRU</w:t>
      </w:r>
    </w:p>
    <w:p w:rsidRDefault="00833DED" w:rsidP="00EE136A" w:rsidR="00833DED" w:rsidRPr="00D1761F">
      <w:r w:rsidRPr="00D1761F">
        <w:t>Zadar, Dr. Franje Tuđmana 35</w:t>
      </w:r>
      <w:r w:rsidRPr="00D1761F">
        <w:tab/>
      </w:r>
      <w:r w:rsidRPr="00D1761F">
        <w:tab/>
      </w:r>
      <w:r w:rsidRPr="00D1761F">
        <w:tab/>
      </w:r>
      <w:r w:rsidRPr="00D1761F">
        <w:tab/>
      </w:r>
      <w:r w:rsidRPr="00D1761F">
        <w:tab/>
      </w:r>
      <w:r w:rsidRPr="00D1761F">
        <w:tab/>
      </w:r>
    </w:p>
    <w:p w:rsidRDefault="004D436D" w:rsidP="004D436D" w:rsidR="00833DED" w:rsidRPr="00D1761F">
      <w:pPr>
        <w:tabs>
          <w:tab w:pos="7350" w:val="left"/>
        </w:tabs>
        <w:ind w:firstLine="708"/>
      </w:pPr>
      <w:r w:rsidRPr="00D1761F">
        <w:tab/>
      </w:r>
    </w:p>
    <w:p w:rsidRDefault="00833DED" w:rsidP="00833DED" w:rsidR="00833DED" w:rsidRPr="00D1761F"/>
    <w:p w:rsidRDefault="00833DED" w:rsidP="00833DED" w:rsidR="00833DED" w:rsidRPr="00D1761F">
      <w:pPr>
        <w:jc w:val="center"/>
        <w:rPr>
          <w:b/>
          <w:bCs/>
        </w:rPr>
      </w:pPr>
      <w:r w:rsidRPr="00D1761F">
        <w:rPr>
          <w:b/>
          <w:bCs/>
        </w:rPr>
        <w:t>U  I M E  R E P U B L I K E  H R V A T S K E</w:t>
      </w:r>
    </w:p>
    <w:p w:rsidRDefault="00833DED" w:rsidP="00833DED" w:rsidR="00833DED" w:rsidRPr="00D1761F">
      <w:pPr>
        <w:jc w:val="center"/>
        <w:rPr>
          <w:b/>
          <w:bCs/>
        </w:rPr>
      </w:pPr>
    </w:p>
    <w:p w:rsidRDefault="00833DED" w:rsidP="00833DED" w:rsidR="00833DED" w:rsidRPr="00D1761F">
      <w:pPr>
        <w:jc w:val="center"/>
        <w:rPr>
          <w:b/>
          <w:bCs/>
        </w:rPr>
      </w:pPr>
      <w:r w:rsidRPr="00D1761F">
        <w:rPr>
          <w:b/>
          <w:bCs/>
        </w:rPr>
        <w:t>R J E Š E NJ E</w:t>
      </w:r>
    </w:p>
    <w:p w:rsidRDefault="00833DED" w:rsidP="00833DED" w:rsidR="00833DED" w:rsidRPr="00D1761F">
      <w:pPr>
        <w:jc w:val="center"/>
      </w:pPr>
    </w:p>
    <w:p w:rsidRDefault="003E44D7" w:rsidP="00CC7121" w:rsidR="00833DED" w:rsidRPr="00D1761F">
      <w:pPr>
        <w:pStyle w:val="Tijeloteksta"/>
        <w:rPr>
          <w:szCs w:val="24"/>
        </w:rPr>
      </w:pPr>
      <w:r w:rsidRPr="00D1761F">
        <w:rPr>
          <w:szCs w:val="24"/>
        </w:rPr>
        <w:tab/>
        <w:t>Trgovački sud u Zadru, OIB:</w:t>
      </w:r>
      <w:r w:rsidR="00833DED" w:rsidRPr="00D1761F">
        <w:rPr>
          <w:szCs w:val="24"/>
        </w:rPr>
        <w:t xml:space="preserve">39670464653, po </w:t>
      </w:r>
      <w:r w:rsidR="00FF51E0" w:rsidRPr="00D1761F">
        <w:rPr>
          <w:szCs w:val="24"/>
        </w:rPr>
        <w:t>s</w:t>
      </w:r>
      <w:r w:rsidR="00EE136A" w:rsidRPr="00D1761F">
        <w:rPr>
          <w:szCs w:val="24"/>
        </w:rPr>
        <w:t>utkinji Ani Markač</w:t>
      </w:r>
      <w:r w:rsidR="00833DED" w:rsidRPr="00D1761F">
        <w:rPr>
          <w:szCs w:val="24"/>
        </w:rPr>
        <w:t xml:space="preserve">, u pravnoj stvari </w:t>
      </w:r>
      <w:r w:rsidR="00286C18" w:rsidRPr="00D1761F">
        <w:rPr>
          <w:szCs w:val="24"/>
        </w:rPr>
        <w:t>po</w:t>
      </w:r>
      <w:r w:rsidR="00833DED" w:rsidRPr="00D1761F">
        <w:rPr>
          <w:szCs w:val="24"/>
        </w:rPr>
        <w:t>dnositeljice zahtjeva Financijske agencije, R</w:t>
      </w:r>
      <w:r w:rsidR="00286C18" w:rsidRPr="00D1761F">
        <w:rPr>
          <w:szCs w:val="24"/>
        </w:rPr>
        <w:t xml:space="preserve">C Rijeka, Podružnica Pula, </w:t>
      </w:r>
      <w:r w:rsidR="00EE136A" w:rsidRPr="00D1761F">
        <w:rPr>
          <w:szCs w:val="24"/>
        </w:rPr>
        <w:t>OIB:</w:t>
      </w:r>
      <w:r w:rsidR="00833DED" w:rsidRPr="00D1761F">
        <w:rPr>
          <w:szCs w:val="24"/>
        </w:rPr>
        <w:t>85821130368, za provedbu skraćenoga stečajnog postupka nad dužnikom</w:t>
      </w:r>
      <w:r w:rsidR="00380CA3" w:rsidRPr="00D1761F">
        <w:rPr>
          <w:szCs w:val="24"/>
        </w:rPr>
        <w:t xml:space="preserve"> </w:t>
      </w:r>
      <w:r w:rsidR="00D1761F" w:rsidRPr="00D1761F">
        <w:rPr>
          <w:szCs w:val="24"/>
        </w:rPr>
        <w:t xml:space="preserve">IDAEUS ISTRA d.o.o., Pula, Kranjčevićeva 14, </w:t>
      </w:r>
      <w:r w:rsidR="00A1701F" w:rsidRPr="00D1761F">
        <w:rPr>
          <w:szCs w:val="24"/>
        </w:rPr>
        <w:t>OIB: 40173902962,</w:t>
      </w:r>
      <w:r w:rsidR="00A1701F">
        <w:rPr>
          <w:szCs w:val="24"/>
        </w:rPr>
        <w:t xml:space="preserve"> </w:t>
      </w:r>
      <w:r w:rsidR="00373D9A" w:rsidRPr="00D1761F">
        <w:rPr>
          <w:szCs w:val="24"/>
        </w:rPr>
        <w:t xml:space="preserve">dana </w:t>
      </w:r>
      <w:r w:rsidR="00D1761F" w:rsidRPr="00D1761F">
        <w:rPr>
          <w:szCs w:val="24"/>
        </w:rPr>
        <w:t xml:space="preserve">11. listopada </w:t>
      </w:r>
      <w:r w:rsidR="00BB41C8" w:rsidRPr="00D1761F">
        <w:rPr>
          <w:szCs w:val="24"/>
        </w:rPr>
        <w:t>2016.,</w:t>
      </w:r>
    </w:p>
    <w:p w:rsidRDefault="003E44D7" w:rsidP="003E44D7" w:rsidR="003E44D7" w:rsidRPr="00D1761F">
      <w:pPr>
        <w:pStyle w:val="Tijeloteksta"/>
        <w:rPr>
          <w:szCs w:val="24"/>
        </w:rPr>
      </w:pPr>
    </w:p>
    <w:p w:rsidRDefault="00833DED" w:rsidP="00833DED" w:rsidR="00833DED" w:rsidRPr="00D1761F">
      <w:pPr>
        <w:jc w:val="center"/>
      </w:pPr>
      <w:r w:rsidRPr="00D1761F">
        <w:t>r i j e š i o   j e</w:t>
      </w:r>
    </w:p>
    <w:p w:rsidRDefault="00833DED" w:rsidP="00833DED" w:rsidR="00833DED" w:rsidRPr="00D1761F">
      <w:pPr>
        <w:tabs>
          <w:tab w:pos="960" w:val="left"/>
        </w:tabs>
        <w:jc w:val="both"/>
      </w:pPr>
    </w:p>
    <w:p w:rsidRDefault="00833DED" w:rsidP="00CC7121" w:rsidR="00833DED" w:rsidRPr="00D1761F">
      <w:pPr>
        <w:pStyle w:val="Tijeloteksta"/>
        <w:rPr>
          <w:szCs w:val="24"/>
        </w:rPr>
      </w:pPr>
      <w:r w:rsidRPr="00D1761F">
        <w:rPr>
          <w:szCs w:val="24"/>
        </w:rPr>
        <w:tab/>
        <w:t xml:space="preserve">Odbacuje se </w:t>
      </w:r>
      <w:r w:rsidR="00DD1D7B" w:rsidRPr="00D1761F">
        <w:rPr>
          <w:szCs w:val="24"/>
        </w:rPr>
        <w:t xml:space="preserve">zahtjev Financijske agencije </w:t>
      </w:r>
      <w:r w:rsidRPr="00D1761F">
        <w:rPr>
          <w:szCs w:val="24"/>
        </w:rPr>
        <w:t xml:space="preserve">od </w:t>
      </w:r>
      <w:r w:rsidR="00B340F1" w:rsidRPr="00D1761F">
        <w:rPr>
          <w:szCs w:val="24"/>
        </w:rPr>
        <w:t>1</w:t>
      </w:r>
      <w:r w:rsidR="006428C8">
        <w:rPr>
          <w:szCs w:val="24"/>
        </w:rPr>
        <w:t>7</w:t>
      </w:r>
      <w:r w:rsidR="00B340F1" w:rsidRPr="00D1761F">
        <w:rPr>
          <w:szCs w:val="24"/>
        </w:rPr>
        <w:t xml:space="preserve">. ožujka </w:t>
      </w:r>
      <w:r w:rsidR="00C84A03" w:rsidRPr="00D1761F">
        <w:rPr>
          <w:szCs w:val="24"/>
        </w:rPr>
        <w:t xml:space="preserve">2016. </w:t>
      </w:r>
      <w:r w:rsidRPr="00D1761F">
        <w:rPr>
          <w:szCs w:val="24"/>
        </w:rPr>
        <w:t xml:space="preserve">za provedbu skraćenoga stečajnog postupka nad dužnikom </w:t>
      </w:r>
      <w:r w:rsidR="006428C8" w:rsidRPr="00D1761F">
        <w:rPr>
          <w:szCs w:val="24"/>
        </w:rPr>
        <w:t>IDAEUS ISTRA d.o.o.</w:t>
      </w:r>
      <w:r w:rsidR="00A1701F">
        <w:rPr>
          <w:szCs w:val="24"/>
        </w:rPr>
        <w:t xml:space="preserve">, </w:t>
      </w:r>
      <w:r w:rsidR="006428C8" w:rsidRPr="00D1761F">
        <w:rPr>
          <w:szCs w:val="24"/>
        </w:rPr>
        <w:t>Pula, Kranjčevićeva 14</w:t>
      </w:r>
      <w:r w:rsidR="00A1701F">
        <w:rPr>
          <w:szCs w:val="24"/>
        </w:rPr>
        <w:t>,</w:t>
      </w:r>
      <w:r w:rsidR="00A1701F" w:rsidRPr="00A1701F">
        <w:rPr>
          <w:szCs w:val="24"/>
        </w:rPr>
        <w:t xml:space="preserve"> </w:t>
      </w:r>
      <w:r w:rsidR="00A1701F" w:rsidRPr="00D1761F">
        <w:rPr>
          <w:szCs w:val="24"/>
        </w:rPr>
        <w:t>OIB:40173902962</w:t>
      </w:r>
      <w:r w:rsidR="00A1701F">
        <w:rPr>
          <w:szCs w:val="24"/>
        </w:rPr>
        <w:t>.</w:t>
      </w:r>
    </w:p>
    <w:p w:rsidRDefault="00833DED" w:rsidP="00833DED" w:rsidR="00833DED" w:rsidRPr="00D1761F"/>
    <w:p w:rsidRDefault="00833DED" w:rsidP="00833DED" w:rsidR="00833DED" w:rsidRPr="00D1761F">
      <w:pPr>
        <w:jc w:val="center"/>
      </w:pPr>
      <w:r w:rsidRPr="00D1761F">
        <w:t>Obrazloženje</w:t>
      </w:r>
    </w:p>
    <w:p w:rsidRDefault="00833DED" w:rsidP="00833DED" w:rsidR="00833DED" w:rsidRPr="00D1761F">
      <w:pPr>
        <w:jc w:val="both"/>
      </w:pPr>
    </w:p>
    <w:p w:rsidRDefault="00286C18" w:rsidP="00CC7121" w:rsidR="00B56899" w:rsidRPr="00D1761F">
      <w:pPr>
        <w:jc w:val="both"/>
      </w:pPr>
      <w:r w:rsidRPr="00D1761F">
        <w:tab/>
        <w:t>Financijska agencija</w:t>
      </w:r>
      <w:r w:rsidR="00B340F1" w:rsidRPr="00D1761F">
        <w:t xml:space="preserve"> 1</w:t>
      </w:r>
      <w:r w:rsidR="006428C8">
        <w:t>7</w:t>
      </w:r>
      <w:r w:rsidR="00B340F1" w:rsidRPr="00D1761F">
        <w:t>. ožujka 2016</w:t>
      </w:r>
      <w:r w:rsidR="00C84A03" w:rsidRPr="00D1761F">
        <w:t xml:space="preserve">. </w:t>
      </w:r>
      <w:r w:rsidR="00DD1D7B" w:rsidRPr="00D1761F">
        <w:t xml:space="preserve">podnijela </w:t>
      </w:r>
      <w:r w:rsidRPr="00D1761F">
        <w:t xml:space="preserve">je Trgovačkom sudu u Pazinu </w:t>
      </w:r>
      <w:r w:rsidR="00DD1D7B" w:rsidRPr="00D1761F">
        <w:t>zahtjev za provedbu skraćenoga stečajnog postupka nad uvodno označenim dužnikom na temelju čl. 4</w:t>
      </w:r>
      <w:r w:rsidR="00373D9A" w:rsidRPr="00D1761F">
        <w:t xml:space="preserve">29. </w:t>
      </w:r>
      <w:r w:rsidR="00DD1D7B" w:rsidRPr="00D1761F">
        <w:t>st. 1. Stečajnog zakona (Narodne novine broj 71/15, dalj</w:t>
      </w:r>
      <w:r w:rsidR="00B340F1" w:rsidRPr="00D1761F">
        <w:t xml:space="preserve">e: SZ) navodeći da isti </w:t>
      </w:r>
      <w:r w:rsidR="006428C8">
        <w:t>na dan 15</w:t>
      </w:r>
      <w:r w:rsidR="00B340F1" w:rsidRPr="00D1761F">
        <w:t>. ožujka</w:t>
      </w:r>
      <w:r w:rsidR="0061279E" w:rsidRPr="00D1761F">
        <w:t xml:space="preserve"> </w:t>
      </w:r>
      <w:r w:rsidRPr="00D1761F">
        <w:t xml:space="preserve">2016. </w:t>
      </w:r>
      <w:r w:rsidR="00DD1D7B" w:rsidRPr="00D1761F">
        <w:t xml:space="preserve">u Očevidniku redoslijeda osnova za plaćanje ima evidentirane neizvršene osnove za plaćanje u neprekinutom razdoblju od </w:t>
      </w:r>
      <w:r w:rsidR="00373D9A" w:rsidRPr="00D1761F">
        <w:t>120</w:t>
      </w:r>
      <w:r w:rsidR="00DD1D7B" w:rsidRPr="00D1761F">
        <w:t xml:space="preserve"> dana u iznosu od </w:t>
      </w:r>
      <w:r w:rsidR="006428C8">
        <w:t>8.716,29</w:t>
      </w:r>
      <w:r w:rsidR="00B340F1" w:rsidRPr="00D1761F">
        <w:t xml:space="preserve"> </w:t>
      </w:r>
      <w:r w:rsidR="00DD1D7B" w:rsidRPr="00D1761F">
        <w:t xml:space="preserve">kn te da nema zaposlenih.  </w:t>
      </w:r>
    </w:p>
    <w:p w:rsidRDefault="00286C18" w:rsidP="00333E8C" w:rsidR="00FF51E0" w:rsidRPr="00D1761F">
      <w:pPr>
        <w:ind w:firstLine="708"/>
        <w:jc w:val="both"/>
      </w:pPr>
      <w:r w:rsidRPr="00D1761F"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 w:rsidRPr="00D1761F">
        <w:t>T</w:t>
      </w:r>
      <w:r w:rsidR="003864E3" w:rsidRPr="00D1761F">
        <w:t>rgovački sud u Zadru.</w:t>
      </w:r>
    </w:p>
    <w:p w:rsidRDefault="002A7396" w:rsidP="002A7396" w:rsidR="00B340F1" w:rsidRPr="00D1761F">
      <w:pPr>
        <w:ind w:firstLine="708"/>
        <w:jc w:val="both"/>
      </w:pPr>
      <w:r w:rsidRPr="00D1761F">
        <w:t xml:space="preserve">Nakon izvršenog uvida u sudski registar, a postupajući sukladno odredbi čl. 430. SZ-a, Trgovački sud u Zadru je </w:t>
      </w:r>
      <w:r w:rsidR="006428C8">
        <w:t xml:space="preserve">31. kolovoza </w:t>
      </w:r>
      <w:r w:rsidRPr="00D1761F">
        <w:t>2016. objavio oglas na mrežnoj stranici e-Oglasna ploča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373D9A" w:rsidP="003864E3" w:rsidR="00BB41C8" w:rsidRPr="00D1761F">
      <w:pPr>
        <w:ind w:firstLine="708"/>
        <w:jc w:val="both"/>
      </w:pPr>
      <w:r w:rsidRPr="00D1761F">
        <w:t xml:space="preserve">Podneskom </w:t>
      </w:r>
      <w:r w:rsidR="00CC7C3B" w:rsidRPr="00D1761F">
        <w:t>od</w:t>
      </w:r>
      <w:r w:rsidR="00B27E81" w:rsidRPr="00D1761F">
        <w:t xml:space="preserve"> </w:t>
      </w:r>
      <w:r w:rsidR="006428C8">
        <w:t xml:space="preserve">10. listopada </w:t>
      </w:r>
      <w:r w:rsidR="0061279E" w:rsidRPr="00D1761F">
        <w:t xml:space="preserve">2016. </w:t>
      </w:r>
      <w:r w:rsidRPr="00D1761F">
        <w:t xml:space="preserve">dužnik </w:t>
      </w:r>
      <w:r w:rsidR="009D7926" w:rsidRPr="00D1761F">
        <w:t xml:space="preserve">je izvijestio ovaj Sud </w:t>
      </w:r>
      <w:r w:rsidR="00BB41C8" w:rsidRPr="00D1761F">
        <w:t>da više nema nepodmirenih obveza</w:t>
      </w:r>
      <w:r w:rsidR="002A7396" w:rsidRPr="00D1761F">
        <w:t xml:space="preserve"> niti evidentiranih osnova za plaćanje u očevidniku koji vodi podnositelj zahtjeva </w:t>
      </w:r>
      <w:r w:rsidR="00BB41C8" w:rsidRPr="00D1761F">
        <w:t xml:space="preserve"> te je u </w:t>
      </w:r>
      <w:r w:rsidR="00EC3E24" w:rsidRPr="00D1761F">
        <w:t xml:space="preserve">prilog tome dostavio </w:t>
      </w:r>
      <w:r w:rsidR="00BB41C8" w:rsidRPr="00D1761F">
        <w:t xml:space="preserve">Potvrde FINA-e od </w:t>
      </w:r>
      <w:r w:rsidR="00A1701F">
        <w:t>26</w:t>
      </w:r>
      <w:r w:rsidR="00EC3E24" w:rsidRPr="00D1761F">
        <w:t xml:space="preserve">. rujna </w:t>
      </w:r>
      <w:r w:rsidR="00BB41C8" w:rsidRPr="00D1761F">
        <w:t xml:space="preserve">2016. </w:t>
      </w:r>
    </w:p>
    <w:p w:rsidRDefault="00CC7121" w:rsidP="00BB41C8" w:rsidR="00FF51E0" w:rsidRPr="00D1761F">
      <w:pPr>
        <w:ind w:firstLine="708"/>
        <w:jc w:val="both"/>
      </w:pPr>
      <w:r w:rsidRPr="00D1761F">
        <w:t xml:space="preserve">Pregledom </w:t>
      </w:r>
      <w:r w:rsidR="006428C8">
        <w:t>Potvrde FINA-e, Klasa:110-07/16-01/43, Urbroj:08-4402-16-130 (list spisa 36</w:t>
      </w:r>
      <w:r w:rsidR="001D06A0" w:rsidRPr="00D1761F">
        <w:t xml:space="preserve">) </w:t>
      </w:r>
      <w:r w:rsidR="004D436D" w:rsidRPr="00D1761F">
        <w:t xml:space="preserve">proizlazi da </w:t>
      </w:r>
      <w:r w:rsidR="00A1701F">
        <w:t xml:space="preserve">se </w:t>
      </w:r>
      <w:r w:rsidR="004D436D" w:rsidRPr="00D1761F">
        <w:t xml:space="preserve">isti na dan </w:t>
      </w:r>
      <w:r w:rsidR="006428C8">
        <w:t>26</w:t>
      </w:r>
      <w:r w:rsidR="00EC3E24" w:rsidRPr="00D1761F">
        <w:t xml:space="preserve">. rujna </w:t>
      </w:r>
      <w:r w:rsidR="006428C8">
        <w:t>2016.</w:t>
      </w:r>
      <w:r w:rsidR="004D436D" w:rsidRPr="00D1761F">
        <w:t xml:space="preserve"> (datum izdavanja potvrde)</w:t>
      </w:r>
      <w:r w:rsidR="006428C8">
        <w:t xml:space="preserve"> ne nalazi u blokadi</w:t>
      </w:r>
      <w:r w:rsidR="00A1701F">
        <w:t>,</w:t>
      </w:r>
      <w:r w:rsidR="006428C8">
        <w:t xml:space="preserve"> dok iz Očevidnika o redoslijedu plaćanja</w:t>
      </w:r>
      <w:r w:rsidR="00A1701F">
        <w:t xml:space="preserve"> </w:t>
      </w:r>
      <w:r w:rsidR="006428C8">
        <w:t xml:space="preserve">(list spisa 37 do 40) </w:t>
      </w:r>
      <w:r w:rsidR="00A1701F">
        <w:t>dostavljenog u</w:t>
      </w:r>
      <w:r w:rsidR="006428C8">
        <w:t xml:space="preserve">z predmetni </w:t>
      </w:r>
      <w:r w:rsidR="006428C8">
        <w:lastRenderedPageBreak/>
        <w:t>podnesak proizlazi da isti nema nepodmirenih osnova za plaćanje, a koje bi bile evidentirane u predmetnom Očevidniku</w:t>
      </w:r>
      <w:r w:rsidR="00A1701F">
        <w:t>.</w:t>
      </w:r>
      <w:r w:rsidR="006428C8">
        <w:t xml:space="preserve"> </w:t>
      </w:r>
    </w:p>
    <w:p w:rsidRDefault="00DD1D7B" w:rsidP="00FF51E0" w:rsidR="00FF51E0" w:rsidRPr="00D1761F">
      <w:pPr>
        <w:ind w:firstLine="708"/>
        <w:jc w:val="both"/>
      </w:pPr>
      <w:r w:rsidRPr="00D1761F">
        <w:t xml:space="preserve">Odredbom čl. 428. SZ-a </w:t>
      </w:r>
      <w:r w:rsidR="00FF51E0" w:rsidRPr="00D1761F">
        <w:t>propisano</w:t>
      </w:r>
      <w:r w:rsidRPr="00D1761F">
        <w:t xml:space="preserve"> je da će sud provesti skraćeni stečajni pos</w:t>
      </w:r>
      <w:r w:rsidR="00FF51E0" w:rsidRPr="00D1761F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D1761F">
      <w:pPr>
        <w:jc w:val="both"/>
      </w:pPr>
      <w:r w:rsidRPr="00D1761F">
        <w:tab/>
      </w:r>
      <w:r w:rsidR="00333E8C" w:rsidRPr="00D1761F">
        <w:t xml:space="preserve">Budući da dužnik u Očevidniku redoslijeda osnova za plaćanje nema evidentirane neizvršene osnove za plaćanje u neprekinutom razdoblju od 120 dana, to je za zaključiti da se </w:t>
      </w:r>
      <w:r w:rsidRPr="00D1761F">
        <w:t xml:space="preserve"> u konkretnom slučaju n</w:t>
      </w:r>
      <w:r w:rsidR="00333E8C" w:rsidRPr="00D1761F">
        <w:t xml:space="preserve">isu ispunile </w:t>
      </w:r>
      <w:r w:rsidR="00580B8F" w:rsidRPr="00D1761F">
        <w:t xml:space="preserve"> kumulativno određen</w:t>
      </w:r>
      <w:r w:rsidR="00333E8C" w:rsidRPr="00D1761F">
        <w:t>e</w:t>
      </w:r>
      <w:r w:rsidR="00580B8F" w:rsidRPr="00D1761F">
        <w:t xml:space="preserve"> pretpostavk</w:t>
      </w:r>
      <w:r w:rsidR="00333E8C" w:rsidRPr="00D1761F">
        <w:t>e</w:t>
      </w:r>
      <w:r w:rsidRPr="00D1761F">
        <w:t xml:space="preserve"> iz članka 4</w:t>
      </w:r>
      <w:r w:rsidR="00333E8C" w:rsidRPr="00D1761F">
        <w:t xml:space="preserve">28. stavka 1. podstavka 2. SZ-a, slijedom čega je </w:t>
      </w:r>
      <w:r w:rsidRPr="00D1761F">
        <w:t xml:space="preserve">odlučeno kao u izreci rješenja. </w:t>
      </w:r>
    </w:p>
    <w:p w:rsidRDefault="00833DED" w:rsidP="00833DED" w:rsidR="00833DED" w:rsidRPr="00D1761F">
      <w:pPr>
        <w:jc w:val="both"/>
      </w:pPr>
    </w:p>
    <w:p w:rsidRDefault="00833DED" w:rsidP="00EC3E24" w:rsidR="003864E3" w:rsidRPr="00D1761F">
      <w:pPr>
        <w:ind w:left="705"/>
        <w:jc w:val="center"/>
      </w:pPr>
      <w:r w:rsidRPr="00D1761F">
        <w:t xml:space="preserve">U Zadru </w:t>
      </w:r>
      <w:r w:rsidR="006428C8">
        <w:t xml:space="preserve">11. listopada </w:t>
      </w:r>
      <w:r w:rsidR="00B340F1" w:rsidRPr="00D1761F">
        <w:t>2</w:t>
      </w:r>
      <w:r w:rsidR="00FF51E0" w:rsidRPr="00D1761F">
        <w:t xml:space="preserve">016. </w:t>
      </w:r>
    </w:p>
    <w:p w:rsidRDefault="001D06A0" w:rsidP="001D06A0" w:rsidR="001D06A0" w:rsidRPr="00D1761F">
      <w:pPr>
        <w:tabs>
          <w:tab w:pos="0" w:val="left"/>
        </w:tabs>
      </w:pPr>
    </w:p>
    <w:p w:rsidRDefault="001D06A0" w:rsidP="00A1701F" w:rsidR="004D436D" w:rsidRPr="00D1761F">
      <w:pPr>
        <w:tabs>
          <w:tab w:pos="0" w:val="left"/>
        </w:tabs>
        <w:jc w:val="right"/>
      </w:pPr>
      <w:r w:rsidRPr="00D1761F">
        <w:tab/>
      </w:r>
      <w:r w:rsidRPr="00D1761F">
        <w:tab/>
      </w:r>
      <w:r w:rsidRPr="00D1761F">
        <w:tab/>
      </w:r>
      <w:r w:rsidRPr="00D1761F">
        <w:tab/>
        <w:t xml:space="preserve">                             </w:t>
      </w:r>
      <w:r w:rsidR="003864E3" w:rsidRPr="00D1761F">
        <w:t xml:space="preserve"> </w:t>
      </w:r>
      <w:r w:rsidR="004D436D" w:rsidRPr="00D1761F">
        <w:t>Sutkinja</w:t>
      </w:r>
    </w:p>
    <w:p w:rsidRDefault="00C84A03" w:rsidP="00A1701F" w:rsidR="00833DED" w:rsidRPr="00D1761F">
      <w:pPr>
        <w:tabs>
          <w:tab w:pos="0" w:val="left"/>
        </w:tabs>
        <w:jc w:val="right"/>
      </w:pPr>
      <w:r w:rsidRPr="00D1761F">
        <w:t>Ana Markač</w:t>
      </w:r>
    </w:p>
    <w:p w:rsidRDefault="004D436D" w:rsidP="00A1701F" w:rsidR="004D436D" w:rsidRPr="00D1761F">
      <w:pPr>
        <w:tabs>
          <w:tab w:pos="0" w:val="left"/>
        </w:tabs>
        <w:jc w:val="right"/>
      </w:pPr>
    </w:p>
    <w:p w:rsidRDefault="00EC3E24" w:rsidP="00A1701F" w:rsidR="00EC3E24" w:rsidRPr="00D1761F">
      <w:pPr>
        <w:tabs>
          <w:tab w:pos="0" w:val="left"/>
        </w:tabs>
        <w:jc w:val="right"/>
      </w:pPr>
    </w:p>
    <w:p w:rsidRDefault="00EC3E24" w:rsidP="003E44D7" w:rsidR="00EC3E24" w:rsidRPr="00D1761F">
      <w:pPr>
        <w:tabs>
          <w:tab w:pos="0" w:val="left"/>
        </w:tabs>
      </w:pPr>
    </w:p>
    <w:p w:rsidRDefault="001D06A0" w:rsidP="003E44D7" w:rsidR="001D06A0" w:rsidRPr="00D1761F">
      <w:pPr>
        <w:tabs>
          <w:tab w:pos="0" w:val="left"/>
        </w:tabs>
      </w:pPr>
    </w:p>
    <w:p w:rsidRDefault="001D06A0" w:rsidP="003E44D7" w:rsidR="001D06A0" w:rsidRPr="00D1761F">
      <w:pPr>
        <w:tabs>
          <w:tab w:pos="0" w:val="left"/>
        </w:tabs>
      </w:pPr>
    </w:p>
    <w:p w:rsidRDefault="00833DED" w:rsidP="003E44D7" w:rsidR="00833DED" w:rsidRPr="00D1761F">
      <w:pPr>
        <w:tabs>
          <w:tab w:pos="0" w:val="left"/>
        </w:tabs>
      </w:pPr>
      <w:r w:rsidRPr="00D1761F">
        <w:t xml:space="preserve">UPUTA O PRAVNOM LIJEKU: </w:t>
      </w:r>
    </w:p>
    <w:p w:rsidRDefault="00C67208" w:rsidP="00C84A03" w:rsidR="00C67208" w:rsidRPr="00D1761F">
      <w:pPr>
        <w:tabs>
          <w:tab w:pos="4438" w:val="left"/>
        </w:tabs>
        <w:jc w:val="both"/>
      </w:pPr>
      <w:r w:rsidRPr="00D1761F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D1761F">
        <w:t xml:space="preserve">2 (sva) istovjetna </w:t>
      </w:r>
      <w:r w:rsidRPr="00D1761F">
        <w:t xml:space="preserve">primjerka, a o istoj odlučuje Visoki trgovački sud Republike Hrvatske. </w:t>
      </w:r>
    </w:p>
    <w:p w:rsidRDefault="00C67208" w:rsidP="00C67208" w:rsidR="00C67208" w:rsidRPr="00D1761F">
      <w:pPr>
        <w:tabs>
          <w:tab w:pos="4438" w:val="left"/>
        </w:tabs>
        <w:jc w:val="both"/>
      </w:pPr>
    </w:p>
    <w:p w:rsidRDefault="003E44D7" w:rsidP="00C84A03" w:rsidR="003E44D7" w:rsidRPr="00D1761F"/>
    <w:p w:rsidRDefault="00373D9A" w:rsidP="00C84A03" w:rsidR="00373D9A" w:rsidRPr="00D1761F"/>
    <w:p w:rsidRDefault="00833DED" w:rsidP="00C84A03" w:rsidR="00833DED" w:rsidRPr="00D1761F">
      <w:r w:rsidRPr="00D1761F">
        <w:t xml:space="preserve">Dostaviti: </w:t>
      </w:r>
    </w:p>
    <w:p w:rsidRDefault="00833DED" w:rsidP="004D436D" w:rsidR="00833DED" w:rsidRPr="00D1761F">
      <w:pPr>
        <w:numPr>
          <w:ilvl w:val="0"/>
          <w:numId w:val="1"/>
        </w:numPr>
      </w:pPr>
      <w:r w:rsidRPr="00D1761F">
        <w:t>podnositeljici zahtjeva</w:t>
      </w:r>
      <w:r w:rsidR="00BB41C8" w:rsidRPr="00D1761F">
        <w:t>, Podružnica Pula</w:t>
      </w:r>
      <w:r w:rsidRPr="00D1761F">
        <w:t xml:space="preserve"> </w:t>
      </w:r>
    </w:p>
    <w:p w:rsidRDefault="00C67208" w:rsidP="00833DED" w:rsidR="004D436D" w:rsidRPr="00D1761F">
      <w:pPr>
        <w:numPr>
          <w:ilvl w:val="0"/>
          <w:numId w:val="1"/>
        </w:numPr>
      </w:pPr>
      <w:r w:rsidRPr="00D1761F">
        <w:t xml:space="preserve">dužniku </w:t>
      </w:r>
      <w:r w:rsidR="00B340F1" w:rsidRPr="00D1761F">
        <w:t>putem punomoćni</w:t>
      </w:r>
      <w:r w:rsidR="006428C8">
        <w:t xml:space="preserve">ce Nede Milotić, odvjetnice iz Pule, Radićeva 55, </w:t>
      </w:r>
      <w:r w:rsidR="00B340F1" w:rsidRPr="00D1761F">
        <w:t xml:space="preserve"> </w:t>
      </w:r>
    </w:p>
    <w:p w:rsidRDefault="00833DED" w:rsidP="00833DED" w:rsidR="00833DED" w:rsidRPr="00D1761F">
      <w:pPr>
        <w:numPr>
          <w:ilvl w:val="0"/>
          <w:numId w:val="1"/>
        </w:numPr>
      </w:pPr>
      <w:r w:rsidRPr="00D1761F">
        <w:t>e-</w:t>
      </w:r>
      <w:r w:rsidR="00C67208" w:rsidRPr="00D1761F">
        <w:t>Oglasne ploče suda</w:t>
      </w:r>
    </w:p>
    <w:p w:rsidRDefault="003E44D7" w:rsidP="003E44D7" w:rsidR="00BC586F" w:rsidRPr="00D1761F">
      <w:pPr>
        <w:numPr>
          <w:ilvl w:val="0"/>
          <w:numId w:val="1"/>
        </w:numPr>
      </w:pPr>
      <w:r w:rsidRPr="00D1761F">
        <w:t>u spis.</w:t>
      </w:r>
    </w:p>
    <w:sectPr w:rsidSect="00BB41C8" w:rsidR="00BC586F" w:rsidRPr="00D1761F">
      <w:headerReference w:type="default" r:id="rId10"/>
      <w:headerReference w:type="first" r:id="rId11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4D436D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52271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="004D436D">
      <w:rPr>
        <w:sz w:val="22"/>
        <w:szCs w:val="22"/>
      </w:rPr>
      <w:t>Poslovni broj 2</w:t>
    </w:r>
    <w:r w:rsidRPr="00C84A03">
      <w:rPr>
        <w:sz w:val="22"/>
        <w:szCs w:val="22"/>
      </w:rPr>
      <w:t xml:space="preserve"> St-</w:t>
    </w:r>
    <w:r w:rsidR="00D1761F">
      <w:rPr>
        <w:sz w:val="22"/>
        <w:szCs w:val="22"/>
      </w:rPr>
      <w:t>632/16-12</w:t>
    </w:r>
  </w:p>
  <w:p w:rsidRDefault="00952271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D1761F">
      <w:rPr>
        <w:sz w:val="22"/>
        <w:szCs w:val="22"/>
      </w:rPr>
      <w:t>Poslovni broj: 2 St-632/16-12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1D06A0"/>
    <w:rsid w:val="0026675B"/>
    <w:rsid w:val="00286C18"/>
    <w:rsid w:val="00290218"/>
    <w:rsid w:val="002A7396"/>
    <w:rsid w:val="003230A5"/>
    <w:rsid w:val="00333E8C"/>
    <w:rsid w:val="00373D9A"/>
    <w:rsid w:val="00380CA3"/>
    <w:rsid w:val="003864E3"/>
    <w:rsid w:val="003E44D7"/>
    <w:rsid w:val="004447DD"/>
    <w:rsid w:val="004D436D"/>
    <w:rsid w:val="00580B8F"/>
    <w:rsid w:val="005F1516"/>
    <w:rsid w:val="0061279E"/>
    <w:rsid w:val="006315D3"/>
    <w:rsid w:val="006428C8"/>
    <w:rsid w:val="0064713E"/>
    <w:rsid w:val="00650A68"/>
    <w:rsid w:val="007B1670"/>
    <w:rsid w:val="00833DED"/>
    <w:rsid w:val="009414A5"/>
    <w:rsid w:val="00952271"/>
    <w:rsid w:val="009D7926"/>
    <w:rsid w:val="00A1701F"/>
    <w:rsid w:val="00B173BD"/>
    <w:rsid w:val="00B27E81"/>
    <w:rsid w:val="00B340F1"/>
    <w:rsid w:val="00B56899"/>
    <w:rsid w:val="00BB41C8"/>
    <w:rsid w:val="00BC586F"/>
    <w:rsid w:val="00C67208"/>
    <w:rsid w:val="00C84A03"/>
    <w:rsid w:val="00CC7121"/>
    <w:rsid w:val="00CC7C3B"/>
    <w:rsid w:val="00CE5A69"/>
    <w:rsid w:val="00D1761F"/>
    <w:rsid w:val="00D810BF"/>
    <w:rsid w:val="00D95617"/>
    <w:rsid w:val="00DD1D7B"/>
    <w:rsid w:val="00EC3E24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IDAEUS ISTRA d.o.o.  PULA</izvorni_sadrzaj>
    <derivirana_varijabla naziv="DomainObject.Predmet.ProtustrankaFormated_1">  IDAEUS ISTRA d.o.o.  PULA</derivirana_varijabla>
  </DomainObject.Predmet.ProtustrankaFormated>
  <DomainObject.Predmet.ProtustrankaFormatedOIB>
    <izvorni_sadrzaj>  IDAEUS ISTRA d.o.o.  PULA, OIB 40173902962</izvorni_sadrzaj>
    <derivirana_varijabla naziv="DomainObject.Predmet.ProtustrankaFormatedOIB_1">  IDAEUS ISTRA d.o.o.  PULA, OIB 40173902962</derivirana_varijabla>
  </DomainObject.Predmet.ProtustrankaFormatedOIB>
  <DomainObject.Predmet.ProtustrankaFormatedWithAdress>
    <izvorni_sadrzaj> IDAEUS ISTRA d.o.o.  PULA, Kranjčevićeva 14, 52100 Pula</izvorni_sadrzaj>
    <derivirana_varijabla naziv="DomainObject.Predmet.ProtustrankaFormatedWithAdress_1"> IDAEUS ISTRA d.o.o.  PULA, Kranjčevićeva 14, 52100 Pula</derivirana_varijabla>
  </DomainObject.Predmet.ProtustrankaFormatedWithAdress>
  <DomainObject.Predmet.ProtustrankaFormatedWithAdressOIB>
    <izvorni_sadrzaj> IDAEUS ISTRA d.o.o.  PULA, OIB 40173902962, Kranjčevićeva 14, 52100 Pula</izvorni_sadrzaj>
    <derivirana_varijabla naziv="DomainObject.Predmet.ProtustrankaFormatedWithAdressOIB_1"> IDAEUS ISTRA d.o.o.  PULA, OIB 40173902962, Kranjčevićeva 14, 52100 Pula</derivirana_varijabla>
  </DomainObject.Predmet.ProtustrankaFormatedWithAdressOIB>
  <DomainObject.Predmet.ProtustrankaWithAdress>
    <izvorni_sadrzaj>IDAEUS ISTRA d.o.o.  PULA Kranjčevićeva 14, 52100 Pula</izvorni_sadrzaj>
    <derivirana_varijabla naziv="DomainObject.Predmet.ProtustrankaWithAdress_1">IDAEUS ISTRA d.o.o.  PULA Kranjčevićeva 14, 52100 Pula</derivirana_varijabla>
  </DomainObject.Predmet.ProtustrankaWithAdress>
  <DomainObject.Predmet.ProtustrankaWithAdressOIB>
    <izvorni_sadrzaj>IDAEUS ISTRA d.o.o.  PULA, OIB 40173902962, Kranjčevićeva 14, 52100 Pula</izvorni_sadrzaj>
    <derivirana_varijabla naziv="DomainObject.Predmet.ProtustrankaWithAdressOIB_1">IDAEUS ISTRA d.o.o.  PULA, OIB 40173902962, Kranjčevićeva 14, 52100 Pula</derivirana_varijabla>
  </DomainObject.Predmet.ProtustrankaWithAdressOIB>
  <DomainObject.Predmet.ProtustrankaNazivFormated>
    <izvorni_sadrzaj>IDAEUS ISTRA d.o.o.  PULA</izvorni_sadrzaj>
    <derivirana_varijabla naziv="DomainObject.Predmet.ProtustrankaNazivFormated_1">IDAEUS ISTRA d.o.o.  PULA</derivirana_varijabla>
  </DomainObject.Predmet.ProtustrankaNazivFormated>
  <DomainObject.Predmet.ProtustrankaNazivFormatedOIB>
    <izvorni_sadrzaj>IDAEUS ISTRA d.o.o.  PULA, OIB 40173902962</izvorni_sadrzaj>
    <derivirana_varijabla naziv="DomainObject.Predmet.ProtustrankaNazivFormatedOIB_1">IDAEUS ISTRA d.o.o.  PULA, OIB 40173902962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IDAEUS ISTRA d.o.o.  PULA</item>
    </izvorni_sadrzaj>
    <derivirana_varijabla naziv="DomainObject.Predmet.ProtuStrankaListFormated_1">
      <item>IDAEUS ISTRA d.o.o.  PULA</item>
    </derivirana_varijabla>
  </DomainObject.Predmet.ProtuStrankaListFormated>
  <DomainObject.Predmet.ProtuStrankaListFormatedOIB>
    <izvorni_sadrzaj>
      <item>IDAEUS ISTRA d.o.o.  PULA, OIB 40173902962</item>
    </izvorni_sadrzaj>
    <derivirana_varijabla naziv="DomainObject.Predmet.ProtuStrankaListFormatedOIB_1">
      <item>IDAEUS ISTRA d.o.o.  PULA, OIB 40173902962</item>
    </derivirana_varijabla>
  </DomainObject.Predmet.ProtuStrankaListFormatedOIB>
  <DomainObject.Predmet.ProtuStrankaListFormatedWithAdress>
    <izvorni_sadrzaj>
      <item>IDAEUS ISTRA d.o.o.  PULA, Kranjčevićeva 14, 52100 Pula</item>
    </izvorni_sadrzaj>
    <derivirana_varijabla naziv="DomainObject.Predmet.ProtuStrankaListFormatedWithAdress_1">
      <item>IDAEUS ISTRA d.o.o.  PULA, Kranjčevićeva 14, 52100 Pula</item>
    </derivirana_varijabla>
  </DomainObject.Predmet.ProtuStrankaListFormatedWithAdress>
  <DomainObject.Predmet.ProtuStrankaListFormatedWithAdressOIB>
    <izvorni_sadrzaj>
      <item>IDAEUS ISTRA d.o.o.  PULA, OIB 40173902962, Kranjčevićeva 14, 52100 Pula</item>
    </izvorni_sadrzaj>
    <derivirana_varijabla naziv="DomainObject.Predmet.ProtuStrankaListFormatedWithAdressOIB_1">
      <item>IDAEUS ISTRA d.o.o.  PULA, OIB 40173902962, Kranjčevićeva 14, 52100 Pula</item>
    </derivirana_varijabla>
  </DomainObject.Predmet.ProtuStrankaListFormatedWithAdressOIB>
  <DomainObject.Predmet.ProtuStrankaListNazivFormated>
    <izvorni_sadrzaj>
      <item>IDAEUS ISTRA d.o.o.  PULA</item>
    </izvorni_sadrzaj>
    <derivirana_varijabla naziv="DomainObject.Predmet.ProtuStrankaListNazivFormated_1">
      <item>IDAEUS ISTRA d.o.o.  PULA</item>
    </derivirana_varijabla>
  </DomainObject.Predmet.ProtuStrankaListNazivFormated>
  <DomainObject.Predmet.ProtuStrankaListNazivFormatedOIB>
    <izvorni_sadrzaj>
      <item>IDAEUS ISTRA d.o.o.  PULA, OIB 40173902962</item>
    </izvorni_sadrzaj>
    <derivirana_varijabla naziv="DomainObject.Predmet.ProtuStrankaListNazivFormatedOIB_1">
      <item>IDAEUS ISTRA d.o.o.  PULA, OIB 40173902962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IDAEUS ISTRA d.o.o.  PULA</izvorni_sadrzaj>
    <derivirana_varijabla naziv="DomainObject.Predmet.ProtustrankaIDrugi_1">IDAEUS ISTRA d.o.o. 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IDAEUS ISTRA d.o.o.  PULA, OIB 40173902962, Kranjčevićeva 14, 52100 Pula</izvorni_sadrzaj>
    <derivirana_varijabla naziv="DomainObject.Predmet.ProtustrankaIDrugiAdressOIB_1">IDAEUS ISTRA d.o.o.  PULA, OIB 40173902962, Kranjčevićeva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IDAEUS ISTRA d.o.o.  PULA</item>
    </izvorni_sadrzaj>
    <derivirana_varijabla naziv="DomainObject.Predmet.SudioniciListNaziv_1">
      <item>FINANCIJSKA AGENCIJA, RC RIJEKA, PODRUŽNICA PULA, PULA</item>
      <item>IDAEUS ISTRA d.o.o. 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IDAEUS ISTRA d.o.o.  PULA, OIB 40173902962, Kranjčevićeva 14,52100 Pula</item>
    </izvorni_sadrzaj>
    <derivirana_varijabla naziv="DomainObject.Predmet.SudioniciListAdressOIB_1">
      <item>FINANCIJSKA AGENCIJA, RC RIJEKA, PODRUŽNICA PULA, PULA, OIB 85821130368, Ulica grada Vukovara 70,10000 Zagreb</item>
      <item>IDAEUS ISTRA d.o.o.  PULA, OIB 40173902962, Kranjčevićeva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40173902962</item>
    </izvorni_sadrzaj>
    <derivirana_varijabla naziv="DomainObject.Predmet.SudioniciListNazivOIB_1">
      <item>, OIB 85821130368</item>
      <item>, OIB 40173902962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10FF7-6BD5-4863-98B8-E264EA89CC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3332</properties:Characters>
  <properties:Lines>84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2016-10-11T10:33:00Z</dcterms:created>
  <dc:creator>Tina Grgas</dc:creator>
  <cp:lastModifiedBy>Merlina Klišmanić</cp:lastModifiedBy>
  <cp:lastPrinted>2016-10-11T10:45:00Z</cp:lastPrinted>
  <dcterms:modified xmlns:xsi="http://www.w3.org/2001/XMLSchema-instance" xsi:type="dcterms:W3CDTF">2016-10-12T06:19:00Z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