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ea44" w14:paraId="c52ea44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04BAB">
        <w:t xml:space="preserve">6 </w:t>
      </w:r>
      <w:r>
        <w:t>St-</w:t>
      </w:r>
      <w:r w:rsidR="00F71874">
        <w:t>946/18-10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71874">
        <w:rPr>
          <w:b/>
        </w:rPr>
        <w:t>ALTA I VEGA d.o.o. Čepin, Ulica Ferdinanda Speisera 1, OIB: 87281815800, MBS: 030181417</w:t>
      </w:r>
      <w:r w:rsidR="006139EC">
        <w:t xml:space="preserve">, </w:t>
      </w:r>
      <w:r w:rsidR="003B4C28">
        <w:t xml:space="preserve">dana </w:t>
      </w:r>
      <w:r w:rsidR="00F71874">
        <w:t>10. listopada</w:t>
      </w:r>
      <w:r w:rsidR="00AA2930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B15CA8" w:rsidR="00857D02">
      <w:pPr>
        <w:pStyle w:val="Tijeloteksta"/>
        <w:tabs>
          <w:tab w:pos="3315" w:val="left"/>
          <w:tab w:pos="5265" w:val="left"/>
          <w:tab w:pos="5655" w:val="left"/>
        </w:tabs>
      </w:pPr>
      <w:r>
        <w:tab/>
      </w:r>
      <w:r w:rsidR="009650C6">
        <w:tab/>
      </w:r>
      <w:r w:rsidR="00B15CA8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AA293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71874">
        <w:rPr>
          <w:b/>
        </w:rPr>
        <w:t xml:space="preserve">ALTA I VEGA d.o.o. Čepin, Ulica Ferdinanda Speisera 1, OIB: 87281815800, MBS: 030181417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F71874">
        <w:rPr>
          <w:b/>
        </w:rPr>
        <w:t>946</w:t>
      </w:r>
      <w:r w:rsidR="00AD0142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F012E">
        <w:rPr>
          <w:b/>
        </w:rPr>
        <w:t>13.000,00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1F012E" w:rsidP="001F012E" w:rsidR="001F012E">
      <w:pPr>
        <w:pStyle w:val="Odlomakpopisa"/>
        <w:ind w:left="705"/>
        <w:jc w:val="both"/>
      </w:pPr>
    </w:p>
    <w:p w:rsidRDefault="00F71874" w:rsidP="00F71874" w:rsidR="00F71874">
      <w:pPr>
        <w:tabs>
          <w:tab w:pos="7890" w:val="left"/>
        </w:tabs>
        <w:ind w:left="360"/>
        <w:jc w:val="both"/>
      </w:pPr>
      <w:r>
        <w:t>- otvaranje žiro računa                                                                        200,00</w:t>
      </w:r>
      <w:r>
        <w:tab/>
      </w:r>
    </w:p>
    <w:p w:rsidRDefault="00F71874" w:rsidP="00F71874" w:rsidR="00F71874">
      <w:pPr>
        <w:ind w:left="360"/>
        <w:jc w:val="both"/>
      </w:pPr>
      <w:r>
        <w:t>- izradu žiga,                                                                                       200,00</w:t>
      </w:r>
    </w:p>
    <w:p w:rsidRDefault="00F71874" w:rsidP="00F71874" w:rsidR="00F71874">
      <w:pPr>
        <w:ind w:left="360"/>
        <w:jc w:val="both"/>
      </w:pPr>
      <w:r>
        <w:t>- arhiviranje građe dužnika,                                                              2.000,00</w:t>
      </w:r>
    </w:p>
    <w:p w:rsidRDefault="00F71874" w:rsidP="00F71874" w:rsidR="00F71874">
      <w:pPr>
        <w:ind w:left="360"/>
        <w:jc w:val="both"/>
      </w:pPr>
      <w:r>
        <w:t>- nagradu i naknadu za rad stečajnom upravitelju,                           6.000,00</w:t>
      </w:r>
    </w:p>
    <w:p w:rsidRDefault="00F71874" w:rsidP="00F71874" w:rsidR="00F71874">
      <w:pPr>
        <w:ind w:left="360"/>
        <w:jc w:val="both"/>
      </w:pPr>
      <w:r>
        <w:t>-knjigovodstvene usluge,                                                                  3.600,00</w:t>
      </w:r>
    </w:p>
    <w:p w:rsidRDefault="00F71874" w:rsidP="00F71874" w:rsidR="00F71874">
      <w:pPr>
        <w:ind w:left="360"/>
        <w:jc w:val="both"/>
      </w:pPr>
      <w:r>
        <w:t>-uredski materijal                                                                                 600,00</w:t>
      </w:r>
    </w:p>
    <w:p w:rsidRDefault="00F71874" w:rsidP="00F71874" w:rsidR="00F71874">
      <w:pPr>
        <w:ind w:left="360"/>
        <w:jc w:val="both"/>
      </w:pPr>
      <w:r>
        <w:t xml:space="preserve">- i dr.troškovi                                                                                       400,00  </w:t>
      </w:r>
    </w:p>
    <w:p w:rsidRDefault="00B15CA8" w:rsidP="00B15CA8" w:rsidR="00B15CA8">
      <w:pPr>
        <w:pStyle w:val="Odlomakpopisa"/>
        <w:ind w:left="705"/>
        <w:jc w:val="both"/>
      </w:pPr>
    </w:p>
    <w:p w:rsidRDefault="00B15CA8" w:rsidP="00B15CA8" w:rsidR="00B15CA8">
      <w:pPr>
        <w:pStyle w:val="Odlomakpopisa"/>
        <w:ind w:left="705"/>
        <w:jc w:val="both"/>
      </w:pPr>
    </w:p>
    <w:p w:rsidRDefault="009B61F0" w:rsidP="00AA2930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B15CA8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7D15B9" w:rsidP="00B15CA8" w:rsidR="007D15B9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AD0142" w:rsidP="00B15CA8" w:rsidR="00AD0142">
      <w:pPr>
        <w:pStyle w:val="Odlomakpopisa"/>
        <w:ind w:firstLine="705" w:left="0"/>
        <w:jc w:val="both"/>
      </w:pPr>
    </w:p>
    <w:p w:rsidRDefault="00AD0142" w:rsidP="00B15CA8" w:rsidR="00AD0142">
      <w:pPr>
        <w:pStyle w:val="Odlomakpopisa"/>
        <w:ind w:firstLine="705" w:left="0"/>
        <w:jc w:val="both"/>
      </w:pPr>
    </w:p>
    <w:p w:rsidRDefault="00F71874" w:rsidP="00F71874" w:rsidR="00F71874">
      <w:pPr>
        <w:jc w:val="right"/>
      </w:pPr>
      <w:r>
        <w:lastRenderedPageBreak/>
        <w:t>Broj: 6 St-946/18-10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B15CA8">
      <w:pPr>
        <w:jc w:val="center"/>
      </w:pPr>
      <w:r w:rsidRPr="00B15CA8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F71874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71874">
        <w:t>20. lipnja</w:t>
      </w:r>
      <w:r w:rsidR="00AD0142">
        <w:t xml:space="preserve"> 2018</w:t>
      </w:r>
      <w:r w:rsidR="006D52C1">
        <w:t>. g.</w:t>
      </w:r>
      <w:r w:rsidRPr="00DD2365">
        <w:t xml:space="preserve"> prijedlog za otvaranje stečajnog postupka nad dužnikom </w:t>
      </w:r>
      <w:r w:rsidR="00F71874">
        <w:rPr>
          <w:b/>
        </w:rPr>
        <w:t>ALTA I VEGA d.o.o. Čepin, Ulica Ferdinanda Speisera 1, OIB: 87281815800, MBS: 030181417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B15CA8">
        <w:t xml:space="preserve">6 </w:t>
      </w:r>
      <w:r>
        <w:t>St-</w:t>
      </w:r>
      <w:r w:rsidR="00F71874">
        <w:t>946/18-3</w:t>
      </w:r>
      <w:r w:rsidR="00AD0142">
        <w:t xml:space="preserve"> od </w:t>
      </w:r>
      <w:r w:rsidR="001F012E">
        <w:t>2. srpnja</w:t>
      </w:r>
      <w:r w:rsidR="00B15CA8">
        <w:t xml:space="preserve"> 2018</w:t>
      </w:r>
      <w:r>
        <w:t xml:space="preserve">. g., koje je usmeno iznio na ročištu održanom dana </w:t>
      </w:r>
      <w:r w:rsidR="001F012E">
        <w:t>6</w:t>
      </w:r>
      <w:r w:rsidR="00AD0142">
        <w:t>. rujna</w:t>
      </w:r>
      <w:r w:rsidR="00AA2930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D0142">
        <w:t>13.000,00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71874">
        <w:t>10. listopada</w:t>
      </w:r>
      <w:r w:rsidR="00AD0142">
        <w:t xml:space="preserve"> </w:t>
      </w:r>
      <w:r w:rsidR="00AA2930">
        <w:t>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71874">
        <w:t>29</w:t>
      </w:r>
      <w:r w:rsidR="001F012E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2F2" w:rsidR="00AD52F2">
      <w:r>
        <w:separator/>
      </w:r>
    </w:p>
  </w:endnote>
  <w:endnote w:id="0" w:type="continuationSeparator">
    <w:p w:rsidRDefault="00AD52F2" w:rsidR="00AD5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2F2" w:rsidR="00AD52F2">
      <w:r>
        <w:separator/>
      </w:r>
    </w:p>
  </w:footnote>
  <w:footnote w:id="0" w:type="continuationSeparator">
    <w:p w:rsidRDefault="00AD52F2" w:rsidR="00AD5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09A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F012E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3F98"/>
    <w:rsid w:val="003235CD"/>
    <w:rsid w:val="003258FC"/>
    <w:rsid w:val="00325955"/>
    <w:rsid w:val="00327B99"/>
    <w:rsid w:val="00336C3A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C5DA3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5B9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0ABB"/>
    <w:rsid w:val="00953C0B"/>
    <w:rsid w:val="00960C63"/>
    <w:rsid w:val="00961D63"/>
    <w:rsid w:val="00963406"/>
    <w:rsid w:val="009650C6"/>
    <w:rsid w:val="009709A8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7C77"/>
    <w:rsid w:val="00A81489"/>
    <w:rsid w:val="00A91ED3"/>
    <w:rsid w:val="00AA2930"/>
    <w:rsid w:val="00AA791A"/>
    <w:rsid w:val="00AB37DA"/>
    <w:rsid w:val="00AB56F9"/>
    <w:rsid w:val="00AD0142"/>
    <w:rsid w:val="00AD24AA"/>
    <w:rsid w:val="00AD4A65"/>
    <w:rsid w:val="00AD52F2"/>
    <w:rsid w:val="00B11D59"/>
    <w:rsid w:val="00B15CA8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1874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9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9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1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 i VEGA društvo s ograničenom odgovornošću za trgovinu i usluge</izvorni_sadrzaj>
    <derivirana_varijabla naziv="DomainObject.Predmet.ProtustrankaFormated_1">  ALTA i VEGA društvo s ograničenom odgovornošću za trgovinu i usluge</derivirana_varijabla>
  </DomainObject.Predmet.ProtustrankaFormated>
  <DomainObject.Predmet.ProtustrankaFormatedOIB>
    <izvorni_sadrzaj>  ALTA i VEGA društvo s ograničenom odgovornošću za trgovinu i usluge, OIB 87281815800</izvorni_sadrzaj>
    <derivirana_varijabla naziv="DomainObject.Predmet.ProtustrankaFormatedOIB_1">  ALTA i VEGA društvo s ograničenom odgovornošću za trgovinu i usluge, OIB 87281815800</derivirana_varijabla>
  </DomainObject.Predmet.ProtustrankaFormatedOIB>
  <DomainObject.Predmet.ProtustrankaFormatedWithAdress>
    <izvorni_sadrzaj> ALTA i VEGA društvo s ograničenom odgovornošću za trgovinu i usluge, Ulica Ferdinanda Speisera 1, 31431 Čepin</izvorni_sadrzaj>
    <derivirana_varijabla naziv="DomainObject.Predmet.ProtustrankaFormatedWithAdress_1"> ALTA i VEGA društvo s ograničenom odgovornošću za trgovinu i usluge, Ulica Ferdinanda Speisera 1, 31431 Čepin</derivirana_varijabla>
  </DomainObject.Predmet.ProtustrankaFormatedWithAdress>
  <DomainObject.Predmet.ProtustrankaFormatedWithAdressOIB>
    <izvorni_sadrzaj> ALTA i VEGA društvo s ograničenom odgovornošću za trgovinu i usluge, OIB 87281815800, Ulica Ferdinanda Speisera 1, 31431 Čepin</izvorni_sadrzaj>
    <derivirana_varijabla naziv="DomainObject.Predmet.ProtustrankaFormatedWithAdressOIB_1"> ALTA i VEGA društvo s ograničenom odgovornošću za trgovinu i usluge, OIB 87281815800, Ulica Ferdinanda Speisera 1, 31431 Čepin</derivirana_varijabla>
  </DomainObject.Predmet.ProtustrankaFormatedWithAdressOIB>
  <DomainObject.Predmet.ProtustrankaWithAdress>
    <izvorni_sadrzaj>ALTA i VEGA društvo s ograničenom odgovornošću za trgovinu i usluge Ulica Ferdinanda Speisera 1, 31431 Čepin</izvorni_sadrzaj>
    <derivirana_varijabla naziv="DomainObject.Predmet.ProtustrankaWithAdress_1">ALTA i VEGA društvo s ograničenom odgovornošću za trgovinu i usluge Ulica Ferdinanda Speisera 1, 31431 Čepin</derivirana_varijabla>
  </DomainObject.Predmet.ProtustrankaWithAdress>
  <DomainObject.Predmet.ProtustrankaWithAdressOIB>
    <izvorni_sadrzaj>ALTA i VEGA društvo s ograničenom odgovornošću za trgovinu i usluge, OIB 87281815800, Ulica Ferdinanda Speisera 1, 31431 Čepin</izvorni_sadrzaj>
    <derivirana_varijabla naziv="DomainObject.Predmet.ProtustrankaWithAdressOIB_1">ALTA i VEGA društvo s ograničenom odgovornošću za trgovinu i usluge, OIB 87281815800, Ulica Ferdinanda Speisera 1, 31431 Čepin</derivirana_varijabla>
  </DomainObject.Predmet.ProtustrankaWithAdressOIB>
  <DomainObject.Predmet.ProtustrankaNazivFormated>
    <izvorni_sadrzaj>ALTA i VEGA društvo s ograničenom odgovornošću za trgovinu i usluge</izvorni_sadrzaj>
    <derivirana_varijabla naziv="DomainObject.Predmet.ProtustrankaNazivFormated_1">ALTA i VEGA društvo s ograničenom odgovornošću za trgovinu i usluge</derivirana_varijabla>
  </DomainObject.Predmet.ProtustrankaNazivFormated>
  <DomainObject.Predmet.ProtustrankaNazivFormatedOIB>
    <izvorni_sadrzaj>ALTA i VEGA društvo s ograničenom odgovornošću za trgovinu i usluge, OIB 87281815800</izvorni_sadrzaj>
    <derivirana_varijabla naziv="DomainObject.Predmet.ProtustrankaNazivFormatedOIB_1">ALTA i VEGA društvo s ograničenom odgovornošću za trgovinu i usluge, OIB 87281815800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i VEGA društvo s ograničenom odgovornošću za trgovinu i usluge</item>
    </izvorni_sadrzaj>
    <derivirana_varijabla naziv="DomainObject.Predmet.ProtuStrankaListFormated_1">
      <item>ALTA i VEGA društvo s ograničenom odgovornošću za trgovinu i usluge</item>
    </derivirana_varijabla>
  </DomainObject.Predmet.ProtuStrankaListFormated>
  <DomainObject.Predmet.ProtuStrankaListFormatedOIB>
    <izvorni_sadrzaj>
      <item>ALTA i VEGA društvo s ograničenom odgovornošću za trgovinu i usluge, OIB 87281815800</item>
    </izvorni_sadrzaj>
    <derivirana_varijabla naziv="DomainObject.Predmet.ProtuStrankaListFormatedOIB_1">
      <item>ALTA i VEGA društvo s ograničenom odgovornošću za trgovinu i usluge, OIB 87281815800</item>
    </derivirana_varijabla>
  </DomainObject.Predmet.ProtuStrankaListFormatedOIB>
  <DomainObject.Predmet.ProtuStrankaListFormatedWithAdress>
    <izvorni_sadrzaj>
      <item>ALTA i VEGA društvo s ograničenom odgovornošću za trgovinu i usluge, Ulica Ferdinanda Speisera 1, 31431 Čepin</item>
    </izvorni_sadrzaj>
    <derivirana_varijabla naziv="DomainObject.Predmet.ProtuStrankaListFormatedWithAdress_1">
      <item>ALTA i VEGA društvo s ograničenom odgovornošću za trgovinu i usluge, Ulica Ferdinanda Speisera 1, 31431 Čepin</item>
    </derivirana_varijabla>
  </DomainObject.Predmet.ProtuStrankaListFormatedWithAdress>
  <DomainObject.Predmet.ProtuStrankaListFormatedWithAdressOIB>
    <izvorni_sadrzaj>
      <item>ALTA i VEGA društvo s ograničenom odgovornošću za trgovinu i usluge, OIB 87281815800, Ulica Ferdinanda Speisera 1, 31431 Čepin</item>
    </izvorni_sadrzaj>
    <derivirana_varijabla naziv="DomainObject.Predmet.ProtuStrankaListFormatedWithAdressOIB_1">
      <item>ALTA i VEGA društvo s ograničenom odgovornošću za trgovinu i usluge, OIB 87281815800, Ulica Ferdinanda Speisera 1, 31431 Čepin</item>
    </derivirana_varijabla>
  </DomainObject.Predmet.ProtuStrankaListFormatedWithAdressOIB>
  <DomainObject.Predmet.ProtuStrankaListNazivFormated>
    <izvorni_sadrzaj>
      <item>ALTA i VEGA društvo s ograničenom odgovornošću za trgovinu i usluge</item>
    </izvorni_sadrzaj>
    <derivirana_varijabla naziv="DomainObject.Predmet.ProtuStrankaListNazivFormated_1">
      <item>ALTA i VEGA društvo s ograničenom odgovornošću za trgovinu i usluge</item>
    </derivirana_varijabla>
  </DomainObject.Predmet.ProtuStrankaListNazivFormated>
  <DomainObject.Predmet.ProtuStrankaListNazivFormatedOIB>
    <izvorni_sadrzaj>
      <item>ALTA i VEGA društvo s ograničenom odgovornošću za trgovinu i usluge, OIB 87281815800</item>
    </izvorni_sadrzaj>
    <derivirana_varijabla naziv="DomainObject.Predmet.ProtuStrankaListNazivFormatedOIB_1">
      <item>ALTA i VEGA društvo s ograničenom odgovornošću za trgovinu i usluge, OIB 87281815800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i VEGA društvo s ograničenom odgovornošću za trgovinu i usluge</izvorni_sadrzaj>
    <derivirana_varijabla naziv="DomainObject.Predmet.ProtustrankaIDrugi_1">ALTA i VEGA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i VEGA društvo s ograničenom odgovornošću za trgovinu i usluge, OIB 87281815800, Ulica Ferdinanda Speisera 1, 31431 Čepin</izvorni_sadrzaj>
    <derivirana_varijabla naziv="DomainObject.Predmet.ProtustrankaIDrugiAdressOIB_1">ALTA i VEGA društvo s ograničenom odgovornošću za trgovinu i usluge, OIB 87281815800,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i VEGA društvo s ograničenom odgovornošću za trgovinu i usluge</item>
    </izvorni_sadrzaj>
    <derivirana_varijabla naziv="DomainObject.Predmet.SudioniciListNaziv_1">
      <item>FINA RC OSIJEK</item>
      <item>ALTA i VEGA društvo s ograničenom odgovornošću za trgovinu i usluge</item>
    </derivirana_varijabla>
  </DomainObject.Predmet.SudioniciListNaziv>
  <DomainObject.Predmet.SudioniciListAdressOIB>
    <izvorni_sadrzaj>
      <item>FINA RC OSIJEK, OIB 85821130368</item>
      <item>ALTA i VEGA društvo s ograničenom odgovornošću za trgovinu i usluge, OIB 87281815800, Ulica Ferdinanda Speisera 1,31431 Čepin</item>
    </izvorni_sadrzaj>
    <derivirana_varijabla naziv="DomainObject.Predmet.SudioniciListAdressOIB_1">
      <item>FINA RC OSIJEK, OIB 85821130368</item>
      <item>ALTA i VEGA društvo s ograničenom odgovornošću za trgovinu i usluge, OIB 87281815800, Ulica Ferdinanda Speisera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87281815800</item>
    </izvorni_sadrzaj>
    <derivirana_varijabla naziv="DomainObject.Predmet.SudioniciListNazivOIB_1">
      <item>, OIB 85821130368</item>
      <item>, OIB 87281815800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St-946/2018-3</izvorni_sadrzaj>
    <derivirana_varijabla naziv="DomainObject.PredzadnjaOdlukaIzPredmeta.Oznaka_1">St-946/2018-3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6A63B-8A57-427B-8066-D803884F9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464</properties:Words>
  <properties:Characters>2413</properties:Characters>
  <properties:Lines>112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2018-09-19T12:28:00Z</dcterms:created>
  <dc:creator>hermanj</dc:creator>
  <cp:lastModifiedBy>Danijela Sekulić</cp:lastModifiedBy>
  <cp:lastPrinted>2018-10-10T06:20:00Z</cp:lastPrinted>
  <dcterms:modified xmlns:xsi="http://www.w3.org/2001/XMLSchema-instance" xsi:type="dcterms:W3CDTF">2018-10-10T06:21:00Z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