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2475A" w:rsidR="0002475A">
        <w:tc>
          <w:tcPr>
            <w:tcW w:type="dxa" w:w="3060"/>
            <w:hideMark/>
          </w:tcPr>
          <w:p w:rsidRDefault="0002475A" w:rsidP="00C41D13" w:rsidR="0002475A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02475A" w:rsidP="00C41D13" w:rsidR="0002475A">
            <w:r>
              <w:t>Trgovački sud u Zagrebu</w:t>
            </w:r>
          </w:p>
          <w:p w:rsidRDefault="0002475A" w:rsidP="00C41D13" w:rsidR="0002475A">
            <w:pPr>
              <w:overflowPunct w:val="false"/>
              <w:autoSpaceDE w:val="false"/>
              <w:autoSpaceDN w:val="false"/>
              <w:adjustRightInd w:val="false"/>
              <w:rPr>
                <w:lang w:val="en-GB"/>
              </w:rPr>
            </w:pPr>
            <w:smartTag w:element="City" w:uri="urn:schemas-microsoft-com:office:smarttags">
              <w:smartTag w:element="place" w:uri="urn:schemas-microsoft-com:office:smarttags">
                <w:r>
                  <w:t>Zagreb</w:t>
                </w:r>
              </w:smartTag>
            </w:smartTag>
            <w:r>
              <w:t xml:space="preserve">, </w:t>
            </w:r>
            <w:proofErr w:type="spellStart"/>
            <w:r>
              <w:t>Amruševa</w:t>
            </w:r>
            <w:proofErr w:type="spellEnd"/>
            <w:r>
              <w:t xml:space="preserve"> 2/II</w:t>
            </w:r>
          </w:p>
        </w:tc>
      </w:tr>
    </w:tbl>
    <w:p w14:textId="fd8903e" w14:paraId="fd8903e" w:rsidRDefault="0002475A" w:rsidP="0002475A" w:rsidR="0002475A">
      <w:pPr>
        <w15:collapsed w:val="false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 xml:space="preserve">  </w:t>
      </w:r>
      <w:r w:rsidR="00DF561B">
        <w:t xml:space="preserve">            70</w:t>
      </w:r>
      <w:r>
        <w:rPr>
          <w:b/>
        </w:rPr>
        <w:t xml:space="preserve">. </w:t>
      </w:r>
      <w:r>
        <w:t>St-</w:t>
      </w:r>
      <w:r w:rsidR="00512425">
        <w:t>223</w:t>
      </w:r>
      <w:r w:rsidR="002A03C1">
        <w:t>5</w:t>
      </w:r>
      <w:r w:rsidR="00013106">
        <w:t>/2016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 xml:space="preserve">               </w:t>
      </w:r>
    </w:p>
    <w:p w:rsidRDefault="0002475A" w:rsidP="0002475A" w:rsidR="0002475A">
      <w:pPr>
        <w:jc w:val="center"/>
        <w:rPr>
          <w:b/>
        </w:rPr>
      </w:pPr>
      <w:r>
        <w:rPr>
          <w:b/>
        </w:rPr>
        <w:t xml:space="preserve">   ZAPISNIK</w:t>
      </w:r>
    </w:p>
    <w:p w:rsidRDefault="0002475A" w:rsidP="0002475A" w:rsidR="0002475A">
      <w:pPr>
        <w:jc w:val="center"/>
        <w:rPr>
          <w:b/>
        </w:rPr>
      </w:pPr>
    </w:p>
    <w:p w:rsidRDefault="0002475A" w:rsidP="0002475A" w:rsidR="0002475A">
      <w:pPr>
        <w:jc w:val="both"/>
      </w:pPr>
      <w:r>
        <w:tab/>
        <w:t>Sastavljen u Trgovačkom</w:t>
      </w:r>
      <w:r>
        <w:rPr>
          <w:b/>
        </w:rPr>
        <w:t xml:space="preserve"> </w:t>
      </w:r>
      <w:r>
        <w:t xml:space="preserve">sudu u Zagrebu dana </w:t>
      </w:r>
      <w:r w:rsidR="00013106">
        <w:t>08.</w:t>
      </w:r>
      <w:r w:rsidR="00A55944">
        <w:t xml:space="preserve"> svibnja</w:t>
      </w:r>
      <w:r w:rsidR="00DC6CEF">
        <w:t xml:space="preserve"> </w:t>
      </w:r>
      <w:r>
        <w:t>201</w:t>
      </w:r>
      <w:r w:rsidR="00A55944">
        <w:t>7</w:t>
      </w:r>
      <w:r>
        <w:t xml:space="preserve">. o ročištu radi izjašnjenja o prijedlogu za otvaranje stečajnog </w:t>
      </w:r>
      <w:r w:rsidR="00013106">
        <w:t xml:space="preserve">postupka nad stečajnim dužnikom </w:t>
      </w:r>
      <w:r w:rsidR="002A03C1">
        <w:t xml:space="preserve">BOŽICA DRVOIZRADA OGRJEVNOG DRVETA  j.d.o.o., OIB: 16418742441, </w:t>
      </w:r>
      <w:proofErr w:type="spellStart"/>
      <w:r w:rsidR="002A03C1">
        <w:t>Petrovina</w:t>
      </w:r>
      <w:proofErr w:type="spellEnd"/>
      <w:r w:rsidR="002A03C1">
        <w:t xml:space="preserve"> Turopoljska, Lička ulica 14</w:t>
      </w:r>
    </w:p>
    <w:p w:rsidRDefault="0002475A" w:rsidP="0002475A" w:rsidR="0002475A">
      <w:pPr>
        <w:jc w:val="both"/>
      </w:pPr>
    </w:p>
    <w:p w:rsidRDefault="0002475A" w:rsidP="0002475A" w:rsidR="0002475A">
      <w:pPr>
        <w:jc w:val="both"/>
        <w:rPr>
          <w:lang w:val="pl-PL"/>
        </w:rPr>
      </w:pPr>
      <w:r>
        <w:rPr>
          <w:lang w:val="pl-PL"/>
        </w:rPr>
        <w:t>Nazočni od suda:</w:t>
      </w:r>
    </w:p>
    <w:p w:rsidRDefault="00A55944" w:rsidP="0002475A" w:rsidR="0002475A">
      <w:pPr>
        <w:jc w:val="both"/>
        <w:rPr>
          <w:lang w:val="pl-PL"/>
        </w:rPr>
      </w:pPr>
      <w:r>
        <w:rPr>
          <w:lang w:val="pl-PL"/>
        </w:rPr>
        <w:t>Maja Jurovicki</w:t>
      </w:r>
      <w:r w:rsidR="0002475A">
        <w:rPr>
          <w:lang w:val="pl-PL"/>
        </w:rPr>
        <w:t>, stečajni sudac</w:t>
      </w:r>
    </w:p>
    <w:p w:rsidRDefault="00A55944" w:rsidP="0002475A" w:rsidR="0002475A">
      <w:pPr>
        <w:jc w:val="both"/>
        <w:rPr>
          <w:lang w:val="pl-PL"/>
        </w:rPr>
      </w:pPr>
      <w:r>
        <w:rPr>
          <w:lang w:val="pl-PL"/>
        </w:rPr>
        <w:t>Mirjana Gašparić</w:t>
      </w:r>
      <w:r w:rsidR="0002475A">
        <w:rPr>
          <w:lang w:val="pl-PL"/>
        </w:rPr>
        <w:t>, zapisničar</w:t>
      </w:r>
    </w:p>
    <w:p w:rsidRDefault="0002475A" w:rsidP="0002475A" w:rsidR="0002475A">
      <w:pPr>
        <w:jc w:val="both"/>
        <w:rPr>
          <w:lang w:val="pl-PL"/>
        </w:rPr>
      </w:pPr>
    </w:p>
    <w:p w:rsidRDefault="0002475A" w:rsidP="0002475A" w:rsidR="0002475A">
      <w:pPr>
        <w:jc w:val="both"/>
        <w:rPr>
          <w:lang w:val="pl-PL"/>
        </w:rPr>
      </w:pPr>
      <w:r>
        <w:rPr>
          <w:lang w:val="pl-PL"/>
        </w:rPr>
        <w:t xml:space="preserve">Ročište započeto u </w:t>
      </w:r>
      <w:r w:rsidR="00DC6CEF">
        <w:rPr>
          <w:lang w:val="pl-PL"/>
        </w:rPr>
        <w:t xml:space="preserve">  </w:t>
      </w:r>
      <w:r w:rsidR="008009FE">
        <w:rPr>
          <w:lang w:val="pl-PL"/>
        </w:rPr>
        <w:t>13,</w:t>
      </w:r>
      <w:r w:rsidR="002A03C1">
        <w:rPr>
          <w:lang w:val="pl-PL"/>
        </w:rPr>
        <w:t>4</w:t>
      </w:r>
      <w:r w:rsidR="00786B66">
        <w:rPr>
          <w:lang w:val="pl-PL"/>
        </w:rPr>
        <w:t>0</w:t>
      </w:r>
      <w:r w:rsidR="00DC6CEF">
        <w:rPr>
          <w:lang w:val="pl-PL"/>
        </w:rPr>
        <w:t xml:space="preserve">  </w:t>
      </w:r>
      <w:r>
        <w:rPr>
          <w:lang w:val="pl-PL"/>
        </w:rPr>
        <w:t>sati.</w:t>
      </w:r>
    </w:p>
    <w:p w:rsidRDefault="0002475A" w:rsidP="0002475A" w:rsidR="0002475A">
      <w:pPr>
        <w:jc w:val="both"/>
        <w:rPr>
          <w:lang w:val="en-GB"/>
        </w:rPr>
      </w:pPr>
      <w:r>
        <w:t>Stečajni sudac utvrđuje da su od pozvanih osoba pristupili:</w:t>
      </w:r>
    </w:p>
    <w:p w:rsidRDefault="0002475A" w:rsidP="0002475A" w:rsidR="0002475A">
      <w:pPr>
        <w:jc w:val="both"/>
      </w:pPr>
    </w:p>
    <w:p w:rsidRDefault="005145BF" w:rsidP="0002475A" w:rsidR="00A53316">
      <w:pPr>
        <w:ind w:firstLine="720"/>
        <w:jc w:val="both"/>
        <w:rPr>
          <w:lang w:val="pl-PL"/>
        </w:rPr>
      </w:pPr>
      <w:r>
        <w:rPr>
          <w:lang w:val="pl-PL"/>
        </w:rPr>
        <w:t>Za predlagatelja: N</w:t>
      </w:r>
      <w:r w:rsidR="0002475A">
        <w:rPr>
          <w:lang w:val="pl-PL"/>
        </w:rPr>
        <w:t xml:space="preserve">itko, dostava poziva uredno iskazana. </w:t>
      </w:r>
    </w:p>
    <w:p w:rsidRDefault="0002475A" w:rsidP="00DC6CEF" w:rsidR="00872B7D">
      <w:pPr>
        <w:ind w:firstLine="720"/>
        <w:jc w:val="both"/>
        <w:rPr>
          <w:lang w:val="pl-PL"/>
        </w:rPr>
      </w:pPr>
      <w:r>
        <w:rPr>
          <w:lang w:val="pl-PL"/>
        </w:rPr>
        <w:t xml:space="preserve">Za dužnika: </w:t>
      </w:r>
      <w:r w:rsidR="005926F4">
        <w:rPr>
          <w:lang w:val="pl-PL"/>
        </w:rPr>
        <w:t>Nitko, dostava poziva uredna</w:t>
      </w:r>
    </w:p>
    <w:p w:rsidRDefault="00D8714C" w:rsidP="00D8714C" w:rsidR="00D8714C">
      <w:pPr>
        <w:ind w:firstLine="12" w:left="708"/>
        <w:jc w:val="both"/>
        <w:rPr>
          <w:lang w:val="pl-PL"/>
        </w:rPr>
      </w:pPr>
      <w:r>
        <w:rPr>
          <w:lang w:val="pl-PL"/>
        </w:rPr>
        <w:t xml:space="preserve">Za zakonskog zastupnika dužnika: </w:t>
      </w:r>
      <w:r w:rsidR="0053765B">
        <w:rPr>
          <w:lang w:val="pl-PL"/>
        </w:rPr>
        <w:t xml:space="preserve">Nitko, dostava poziva uredna </w:t>
      </w:r>
    </w:p>
    <w:p w:rsidRDefault="00D65436" w:rsidP="00D65436" w:rsidR="00D65436">
      <w:pPr>
        <w:ind w:firstLine="720"/>
        <w:rPr>
          <w:lang w:val="pl-PL"/>
        </w:rPr>
      </w:pPr>
    </w:p>
    <w:p w:rsidRDefault="00D65436" w:rsidP="00D65436" w:rsidR="00D65436">
      <w:pPr>
        <w:ind w:firstLine="720"/>
        <w:jc w:val="both"/>
        <w:rPr>
          <w:lang w:val="pl-PL"/>
        </w:rPr>
      </w:pPr>
      <w:r>
        <w:rPr>
          <w:lang w:val="pl-PL"/>
        </w:rPr>
        <w:t xml:space="preserve">Utvrđuje se da spisu prileži potvrda FINE od </w:t>
      </w:r>
      <w:r w:rsidR="00786B66">
        <w:rPr>
          <w:lang w:val="pl-PL"/>
        </w:rPr>
        <w:t>2</w:t>
      </w:r>
      <w:r w:rsidR="002A03C1">
        <w:rPr>
          <w:lang w:val="pl-PL"/>
        </w:rPr>
        <w:t>3</w:t>
      </w:r>
      <w:r w:rsidR="00786B66">
        <w:rPr>
          <w:lang w:val="pl-PL"/>
        </w:rPr>
        <w:t>.03</w:t>
      </w:r>
      <w:r>
        <w:rPr>
          <w:lang w:val="pl-PL"/>
        </w:rPr>
        <w:t xml:space="preserve">.2017. prema kojoj dužnik na dan 01.09.2015. u Očevidniku redoslijeda osnova za plaćanje na dan imao evidentirane neizvršene osnove za plaćanje u neprekinutom razdoblju od </w:t>
      </w:r>
      <w:r w:rsidR="002A03C1">
        <w:rPr>
          <w:lang w:val="pl-PL"/>
        </w:rPr>
        <w:t>160</w:t>
      </w:r>
      <w:r>
        <w:rPr>
          <w:lang w:val="pl-PL"/>
        </w:rPr>
        <w:t xml:space="preserve"> dana u iznosu od </w:t>
      </w:r>
      <w:r w:rsidR="002A03C1">
        <w:rPr>
          <w:lang w:val="pl-PL"/>
        </w:rPr>
        <w:t>8.484,92</w:t>
      </w:r>
      <w:r>
        <w:rPr>
          <w:lang w:val="pl-PL"/>
        </w:rPr>
        <w:t xml:space="preserve"> kn.</w:t>
      </w:r>
    </w:p>
    <w:p w:rsidRDefault="00D65436" w:rsidP="00D65436" w:rsidR="00D65436">
      <w:pPr>
        <w:ind w:firstLine="720"/>
        <w:rPr>
          <w:lang w:val="pl-PL"/>
        </w:rPr>
      </w:pPr>
    </w:p>
    <w:p w:rsidRDefault="00971924" w:rsidP="0002475A" w:rsidR="00174538">
      <w:pPr>
        <w:ind w:firstLine="720"/>
        <w:rPr>
          <w:lang w:val="pl-PL"/>
        </w:rPr>
      </w:pPr>
      <w:r>
        <w:rPr>
          <w:lang w:val="pl-PL"/>
        </w:rPr>
        <w:t xml:space="preserve"> </w:t>
      </w:r>
    </w:p>
    <w:p w:rsidRDefault="00980C39" w:rsidP="005926F4" w:rsidR="00980C39">
      <w:pPr>
        <w:ind w:firstLine="720"/>
        <w:jc w:val="both"/>
        <w:rPr>
          <w:lang w:val="pl-PL"/>
        </w:rPr>
      </w:pPr>
      <w:r>
        <w:rPr>
          <w:lang w:val="pl-PL"/>
        </w:rPr>
        <w:t xml:space="preserve">Utvrđuje se </w:t>
      </w:r>
      <w:r w:rsidR="005926F4">
        <w:rPr>
          <w:lang w:val="pl-PL"/>
        </w:rPr>
        <w:t xml:space="preserve"> da zastupnik po z</w:t>
      </w:r>
      <w:r w:rsidR="00D94038">
        <w:rPr>
          <w:lang w:val="pl-PL"/>
        </w:rPr>
        <w:t>akonu dužnika nije postupio po rješenju</w:t>
      </w:r>
      <w:r w:rsidR="005926F4">
        <w:rPr>
          <w:lang w:val="pl-PL"/>
        </w:rPr>
        <w:t xml:space="preserve"> suda od </w:t>
      </w:r>
      <w:r w:rsidR="00D94038">
        <w:rPr>
          <w:lang w:val="pl-PL"/>
        </w:rPr>
        <w:t>16</w:t>
      </w:r>
      <w:r w:rsidR="005926F4">
        <w:rPr>
          <w:lang w:val="pl-PL"/>
        </w:rPr>
        <w:t>.</w:t>
      </w:r>
      <w:r w:rsidR="00CE1F09">
        <w:rPr>
          <w:lang w:val="pl-PL"/>
        </w:rPr>
        <w:t xml:space="preserve"> </w:t>
      </w:r>
      <w:r w:rsidR="005926F4">
        <w:rPr>
          <w:lang w:val="pl-PL"/>
        </w:rPr>
        <w:t>ožujka 2017.</w:t>
      </w:r>
    </w:p>
    <w:p w:rsidRDefault="00421724" w:rsidP="0002475A" w:rsidR="00421724">
      <w:pPr>
        <w:ind w:firstLine="720"/>
        <w:rPr>
          <w:lang w:val="pl-PL"/>
        </w:rPr>
      </w:pPr>
    </w:p>
    <w:p w:rsidRDefault="00980C39" w:rsidP="00980C39" w:rsidR="00980C39">
      <w:pPr>
        <w:jc w:val="both"/>
        <w:rPr>
          <w:lang w:val="pl-PL"/>
        </w:rPr>
      </w:pPr>
      <w:r>
        <w:rPr>
          <w:lang w:val="pl-PL"/>
        </w:rPr>
        <w:t xml:space="preserve">Sud donosi </w:t>
      </w:r>
    </w:p>
    <w:p w:rsidRDefault="00980C39" w:rsidP="00980C39" w:rsidR="00980C39">
      <w:pPr>
        <w:jc w:val="center"/>
        <w:rPr>
          <w:lang w:val="pl-PL"/>
        </w:rPr>
      </w:pPr>
      <w:r>
        <w:rPr>
          <w:lang w:val="pl-PL"/>
        </w:rPr>
        <w:t>rješenje</w:t>
      </w:r>
    </w:p>
    <w:p w:rsidRDefault="00980C39" w:rsidP="00980C39" w:rsidR="00980C39">
      <w:pPr>
        <w:jc w:val="center"/>
        <w:rPr>
          <w:lang w:val="pl-PL"/>
        </w:rPr>
      </w:pPr>
    </w:p>
    <w:p w:rsidRDefault="00980C39" w:rsidP="00980C39" w:rsidR="00980C39">
      <w:pPr>
        <w:ind w:firstLine="720"/>
        <w:jc w:val="both"/>
        <w:rPr>
          <w:lang w:val="pl-PL"/>
        </w:rPr>
      </w:pPr>
      <w:r>
        <w:rPr>
          <w:lang w:val="pl-PL"/>
        </w:rPr>
        <w:t>Današnje ročište je dovršeno. Daljnja odluka pisanim putem.</w:t>
      </w:r>
    </w:p>
    <w:p w:rsidRDefault="0002475A" w:rsidP="0002475A" w:rsidR="0002475A">
      <w:pPr>
        <w:ind w:firstLine="720"/>
        <w:rPr>
          <w:lang w:val="pl-PL"/>
        </w:rPr>
      </w:pPr>
    </w:p>
    <w:p w:rsidRDefault="0002475A" w:rsidP="00980C39" w:rsidR="0002475A">
      <w:pPr>
        <w:jc w:val="both"/>
        <w:rPr>
          <w:lang w:val="pl-PL"/>
        </w:rPr>
      </w:pPr>
      <w:r>
        <w:rPr>
          <w:lang w:val="pl-PL"/>
        </w:rPr>
        <w:tab/>
        <w:t xml:space="preserve"> </w:t>
      </w:r>
    </w:p>
    <w:p w:rsidRDefault="0002475A" w:rsidP="0002475A" w:rsidR="0002475A">
      <w:pPr>
        <w:jc w:val="center"/>
        <w:rPr>
          <w:lang w:val="pl-PL"/>
        </w:rPr>
      </w:pPr>
      <w:r>
        <w:rPr>
          <w:lang w:val="pl-PL"/>
        </w:rPr>
        <w:t>Dovršeno u</w:t>
      </w:r>
      <w:r w:rsidR="00FE2FD5">
        <w:rPr>
          <w:lang w:val="pl-PL"/>
        </w:rPr>
        <w:t xml:space="preserve"> </w:t>
      </w:r>
      <w:r w:rsidR="004E0D50">
        <w:rPr>
          <w:lang w:val="pl-PL"/>
        </w:rPr>
        <w:t>13,42</w:t>
      </w:r>
      <w:r w:rsidR="00291F48">
        <w:rPr>
          <w:lang w:val="pl-PL"/>
        </w:rPr>
        <w:t xml:space="preserve"> </w:t>
      </w:r>
      <w:r>
        <w:rPr>
          <w:lang w:val="pl-PL"/>
        </w:rPr>
        <w:t>sati.</w:t>
      </w:r>
    </w:p>
    <w:p w:rsidRDefault="00A55944" w:rsidP="0002475A" w:rsidR="00A55944">
      <w:pPr>
        <w:jc w:val="both"/>
        <w:rPr>
          <w:lang w:val="pl-PL"/>
        </w:rPr>
      </w:pPr>
    </w:p>
    <w:p w:rsidRDefault="00A55944" w:rsidP="0002475A" w:rsidR="0002475A">
      <w:pPr>
        <w:jc w:val="both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 w:rsidR="0002475A">
        <w:rPr>
          <w:lang w:val="pl-PL"/>
        </w:rPr>
        <w:t>Stečajni sudac:</w:t>
      </w:r>
      <w:r w:rsidR="0002475A">
        <w:rPr>
          <w:lang w:val="pl-PL"/>
        </w:rPr>
        <w:tab/>
      </w:r>
      <w:r w:rsidR="0002475A">
        <w:rPr>
          <w:lang w:val="pl-PL"/>
        </w:rPr>
        <w:tab/>
      </w:r>
      <w:r w:rsidR="0002475A">
        <w:rPr>
          <w:lang w:val="pl-PL"/>
        </w:rPr>
        <w:tab/>
      </w:r>
      <w:r w:rsidR="0002475A">
        <w:rPr>
          <w:lang w:val="pl-PL"/>
        </w:rPr>
        <w:tab/>
      </w:r>
      <w:r w:rsidR="0002475A">
        <w:rPr>
          <w:lang w:val="pl-PL"/>
        </w:rPr>
        <w:tab/>
      </w:r>
      <w:r w:rsidR="0002475A">
        <w:rPr>
          <w:lang w:val="pl-PL"/>
        </w:rPr>
        <w:tab/>
      </w:r>
      <w:r w:rsidR="0002475A"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Maja Jurovicki</w:t>
      </w:r>
      <w:r w:rsidR="0002475A">
        <w:rPr>
          <w:lang w:val="pl-PL"/>
        </w:rPr>
        <w:tab/>
      </w:r>
      <w:r w:rsidR="0002475A">
        <w:rPr>
          <w:lang w:val="pl-PL"/>
        </w:rPr>
        <w:tab/>
      </w:r>
      <w:r w:rsidR="0002475A">
        <w:rPr>
          <w:lang w:val="pl-PL"/>
        </w:rPr>
        <w:tab/>
      </w:r>
      <w:r w:rsidR="0002475A">
        <w:rPr>
          <w:lang w:val="pl-PL"/>
        </w:rPr>
        <w:tab/>
      </w:r>
      <w:r w:rsidR="0002475A">
        <w:rPr>
          <w:lang w:val="pl-PL"/>
        </w:rPr>
        <w:tab/>
      </w:r>
      <w:r w:rsidR="0002475A">
        <w:rPr>
          <w:lang w:val="pl-PL"/>
        </w:rPr>
        <w:tab/>
        <w:t xml:space="preserve">  </w:t>
      </w:r>
    </w:p>
    <w:p w:rsidRDefault="0002475A" w:rsidP="0002475A" w:rsidR="0002475A">
      <w:pPr>
        <w:jc w:val="both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 w:rsidR="00A55944">
        <w:rPr>
          <w:lang w:val="pl-PL"/>
        </w:rPr>
        <w:tab/>
      </w:r>
      <w:r w:rsidR="00A55944">
        <w:rPr>
          <w:lang w:val="pl-PL"/>
        </w:rPr>
        <w:tab/>
      </w:r>
      <w:r w:rsidR="00A55944">
        <w:rPr>
          <w:lang w:val="pl-PL"/>
        </w:rPr>
        <w:tab/>
      </w:r>
      <w:r>
        <w:rPr>
          <w:lang w:val="pl-PL"/>
        </w:rPr>
        <w:t xml:space="preserve">Za dužnika: </w:t>
      </w:r>
    </w:p>
    <w:p w:rsidRDefault="00A55944" w:rsidP="0002475A" w:rsidR="00A55944">
      <w:pPr>
        <w:jc w:val="both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</w:p>
    <w:p w:rsidRDefault="00A55944" w:rsidP="0002475A" w:rsidR="00A55944">
      <w:pPr>
        <w:jc w:val="both"/>
        <w:rPr>
          <w:lang w:val="pl-PL"/>
        </w:rPr>
      </w:pPr>
    </w:p>
    <w:p w:rsidRDefault="00A55944" w:rsidP="00FE08AA" w:rsidR="00181FF1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 w:rsidR="0002475A">
        <w:rPr>
          <w:lang w:val="pl-PL"/>
        </w:rPr>
        <w:t>Zapisničar:</w:t>
      </w:r>
      <w:r w:rsidR="0002475A">
        <w:rPr>
          <w:lang w:val="pl-PL"/>
        </w:rPr>
        <w:tab/>
      </w:r>
      <w:r w:rsidR="0002475A">
        <w:rPr>
          <w:lang w:val="pl-PL"/>
        </w:rPr>
        <w:tab/>
      </w:r>
      <w:r w:rsidR="00FE08AA">
        <w:rPr>
          <w:lang w:val="pl-PL"/>
        </w:rPr>
        <w:t xml:space="preserve">  </w:t>
      </w:r>
    </w:p>
    <w:sectPr w:rsidSect="001D2443" w:rsidR="00181FF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36F6" w:rsidR="001D36F6">
      <w:r>
        <w:separator/>
      </w:r>
    </w:p>
  </w:endnote>
  <w:endnote w:id="0" w:type="continuationSeparator">
    <w:p w:rsidRDefault="001D36F6" w:rsidR="001D36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36F6" w:rsidR="001D36F6">
      <w:r>
        <w:separator/>
      </w:r>
    </w:p>
  </w:footnote>
  <w:footnote w:id="0" w:type="continuationSeparator">
    <w:p w:rsidRDefault="001D36F6" w:rsidR="001D36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08A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81D1D" w:rsidR="00881D1D">
    <w:pPr>
      <w:pStyle w:val="Zaglavlje"/>
    </w:pPr>
    <w:r>
      <w:t xml:space="preserve">                                                                                                                    </w:t>
    </w:r>
    <w:r w:rsidR="00421724">
      <w:t>7</w:t>
    </w:r>
    <w:r w:rsidR="003A5064">
      <w:t>0. St-</w:t>
    </w:r>
    <w:r w:rsidR="00421724">
      <w:t>2262/2016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7717"/>
    <w:rsid w:val="00012C8A"/>
    <w:rsid w:val="00013106"/>
    <w:rsid w:val="000161DE"/>
    <w:rsid w:val="0002475A"/>
    <w:rsid w:val="00024785"/>
    <w:rsid w:val="000370B8"/>
    <w:rsid w:val="000413CB"/>
    <w:rsid w:val="00052561"/>
    <w:rsid w:val="000704D3"/>
    <w:rsid w:val="00086650"/>
    <w:rsid w:val="00087C90"/>
    <w:rsid w:val="000966CC"/>
    <w:rsid w:val="00096B4E"/>
    <w:rsid w:val="000A71F9"/>
    <w:rsid w:val="000A759B"/>
    <w:rsid w:val="000D6E67"/>
    <w:rsid w:val="000E6B29"/>
    <w:rsid w:val="000F6BA9"/>
    <w:rsid w:val="00103370"/>
    <w:rsid w:val="001154E0"/>
    <w:rsid w:val="00121C3F"/>
    <w:rsid w:val="001360D7"/>
    <w:rsid w:val="001374E6"/>
    <w:rsid w:val="00146CD6"/>
    <w:rsid w:val="0015105B"/>
    <w:rsid w:val="001577E4"/>
    <w:rsid w:val="00164268"/>
    <w:rsid w:val="0016691C"/>
    <w:rsid w:val="00174538"/>
    <w:rsid w:val="0017575A"/>
    <w:rsid w:val="00175EB6"/>
    <w:rsid w:val="00181FF1"/>
    <w:rsid w:val="0019285B"/>
    <w:rsid w:val="001A1685"/>
    <w:rsid w:val="001A616B"/>
    <w:rsid w:val="001B20B3"/>
    <w:rsid w:val="001B6F3C"/>
    <w:rsid w:val="001C4522"/>
    <w:rsid w:val="001C72A7"/>
    <w:rsid w:val="001D2443"/>
    <w:rsid w:val="001D36F6"/>
    <w:rsid w:val="001F1881"/>
    <w:rsid w:val="001F5669"/>
    <w:rsid w:val="001F65F8"/>
    <w:rsid w:val="00200F9F"/>
    <w:rsid w:val="00202649"/>
    <w:rsid w:val="00205368"/>
    <w:rsid w:val="002131BA"/>
    <w:rsid w:val="00220D13"/>
    <w:rsid w:val="00225AC5"/>
    <w:rsid w:val="00234834"/>
    <w:rsid w:val="00234A21"/>
    <w:rsid w:val="0024046F"/>
    <w:rsid w:val="00243B55"/>
    <w:rsid w:val="002452F2"/>
    <w:rsid w:val="00245E5F"/>
    <w:rsid w:val="00253495"/>
    <w:rsid w:val="00264341"/>
    <w:rsid w:val="0027207A"/>
    <w:rsid w:val="00282033"/>
    <w:rsid w:val="0028434E"/>
    <w:rsid w:val="00285FE0"/>
    <w:rsid w:val="00291F48"/>
    <w:rsid w:val="0029275C"/>
    <w:rsid w:val="002A03C1"/>
    <w:rsid w:val="002A271C"/>
    <w:rsid w:val="002C152A"/>
    <w:rsid w:val="002C2053"/>
    <w:rsid w:val="002D231A"/>
    <w:rsid w:val="002D5187"/>
    <w:rsid w:val="002E02C1"/>
    <w:rsid w:val="002E0389"/>
    <w:rsid w:val="00300E97"/>
    <w:rsid w:val="00300EBC"/>
    <w:rsid w:val="00317F97"/>
    <w:rsid w:val="00325C88"/>
    <w:rsid w:val="00337B78"/>
    <w:rsid w:val="003674B4"/>
    <w:rsid w:val="00393AE4"/>
    <w:rsid w:val="003A4A42"/>
    <w:rsid w:val="003A5064"/>
    <w:rsid w:val="003B0305"/>
    <w:rsid w:val="003B3AE5"/>
    <w:rsid w:val="003B6DD3"/>
    <w:rsid w:val="003C7C6A"/>
    <w:rsid w:val="003D396F"/>
    <w:rsid w:val="003D3A7A"/>
    <w:rsid w:val="003E0EB9"/>
    <w:rsid w:val="003E60CD"/>
    <w:rsid w:val="003E679E"/>
    <w:rsid w:val="003E7652"/>
    <w:rsid w:val="003F4830"/>
    <w:rsid w:val="00404DF4"/>
    <w:rsid w:val="00405A52"/>
    <w:rsid w:val="00410C13"/>
    <w:rsid w:val="00412E39"/>
    <w:rsid w:val="00421724"/>
    <w:rsid w:val="00481E10"/>
    <w:rsid w:val="0048703F"/>
    <w:rsid w:val="00491AB1"/>
    <w:rsid w:val="00492DAD"/>
    <w:rsid w:val="004A0F64"/>
    <w:rsid w:val="004C3728"/>
    <w:rsid w:val="004D4DD2"/>
    <w:rsid w:val="004E0D50"/>
    <w:rsid w:val="004F1609"/>
    <w:rsid w:val="004F6729"/>
    <w:rsid w:val="005038A5"/>
    <w:rsid w:val="00512425"/>
    <w:rsid w:val="00513408"/>
    <w:rsid w:val="005145BF"/>
    <w:rsid w:val="00517577"/>
    <w:rsid w:val="005209EA"/>
    <w:rsid w:val="00520D93"/>
    <w:rsid w:val="005334D9"/>
    <w:rsid w:val="0053765B"/>
    <w:rsid w:val="005408FF"/>
    <w:rsid w:val="00543AB0"/>
    <w:rsid w:val="005608D4"/>
    <w:rsid w:val="005677D6"/>
    <w:rsid w:val="0058414B"/>
    <w:rsid w:val="00586359"/>
    <w:rsid w:val="005926F4"/>
    <w:rsid w:val="00596B42"/>
    <w:rsid w:val="005C1F04"/>
    <w:rsid w:val="005D09B4"/>
    <w:rsid w:val="005D172F"/>
    <w:rsid w:val="005D77A1"/>
    <w:rsid w:val="005E5830"/>
    <w:rsid w:val="005E7F15"/>
    <w:rsid w:val="005F3E59"/>
    <w:rsid w:val="005F5711"/>
    <w:rsid w:val="006077AB"/>
    <w:rsid w:val="00607C61"/>
    <w:rsid w:val="00614292"/>
    <w:rsid w:val="00627B27"/>
    <w:rsid w:val="00651ECA"/>
    <w:rsid w:val="00662A4E"/>
    <w:rsid w:val="006776F8"/>
    <w:rsid w:val="00677B6A"/>
    <w:rsid w:val="00683FE2"/>
    <w:rsid w:val="00693D1C"/>
    <w:rsid w:val="0069472B"/>
    <w:rsid w:val="006B748D"/>
    <w:rsid w:val="006C0093"/>
    <w:rsid w:val="006C116B"/>
    <w:rsid w:val="006D1C6D"/>
    <w:rsid w:val="0070616F"/>
    <w:rsid w:val="00706595"/>
    <w:rsid w:val="00706B8C"/>
    <w:rsid w:val="00712029"/>
    <w:rsid w:val="0071416B"/>
    <w:rsid w:val="0071511D"/>
    <w:rsid w:val="0072164D"/>
    <w:rsid w:val="007217AF"/>
    <w:rsid w:val="00722019"/>
    <w:rsid w:val="0072602F"/>
    <w:rsid w:val="007374C7"/>
    <w:rsid w:val="00741BFA"/>
    <w:rsid w:val="00744F99"/>
    <w:rsid w:val="0074744E"/>
    <w:rsid w:val="00755E35"/>
    <w:rsid w:val="0075602E"/>
    <w:rsid w:val="007579DB"/>
    <w:rsid w:val="0076394A"/>
    <w:rsid w:val="007759BD"/>
    <w:rsid w:val="00786B66"/>
    <w:rsid w:val="007873F8"/>
    <w:rsid w:val="00787E90"/>
    <w:rsid w:val="007976A6"/>
    <w:rsid w:val="007B1179"/>
    <w:rsid w:val="007C53CD"/>
    <w:rsid w:val="007C6B24"/>
    <w:rsid w:val="007D63FA"/>
    <w:rsid w:val="008009FE"/>
    <w:rsid w:val="008014BE"/>
    <w:rsid w:val="008109D0"/>
    <w:rsid w:val="008144A5"/>
    <w:rsid w:val="00826AF9"/>
    <w:rsid w:val="00833419"/>
    <w:rsid w:val="00837717"/>
    <w:rsid w:val="00856E66"/>
    <w:rsid w:val="00872B7D"/>
    <w:rsid w:val="00880396"/>
    <w:rsid w:val="00881D1D"/>
    <w:rsid w:val="008917E8"/>
    <w:rsid w:val="008C3020"/>
    <w:rsid w:val="008C7AAC"/>
    <w:rsid w:val="008D6682"/>
    <w:rsid w:val="008E045E"/>
    <w:rsid w:val="008F4262"/>
    <w:rsid w:val="00901B73"/>
    <w:rsid w:val="00906A6C"/>
    <w:rsid w:val="00922AA5"/>
    <w:rsid w:val="00926B2C"/>
    <w:rsid w:val="009439CA"/>
    <w:rsid w:val="00971924"/>
    <w:rsid w:val="00975516"/>
    <w:rsid w:val="00980C39"/>
    <w:rsid w:val="009B4F3A"/>
    <w:rsid w:val="009C00E6"/>
    <w:rsid w:val="009C1C3B"/>
    <w:rsid w:val="009C1C7F"/>
    <w:rsid w:val="009C1ED2"/>
    <w:rsid w:val="009C6D30"/>
    <w:rsid w:val="00A21501"/>
    <w:rsid w:val="00A34599"/>
    <w:rsid w:val="00A4106F"/>
    <w:rsid w:val="00A443F1"/>
    <w:rsid w:val="00A50763"/>
    <w:rsid w:val="00A53316"/>
    <w:rsid w:val="00A55944"/>
    <w:rsid w:val="00A652A7"/>
    <w:rsid w:val="00A74EE4"/>
    <w:rsid w:val="00A85FA6"/>
    <w:rsid w:val="00A9007C"/>
    <w:rsid w:val="00A9013A"/>
    <w:rsid w:val="00A92197"/>
    <w:rsid w:val="00AA0058"/>
    <w:rsid w:val="00AB395A"/>
    <w:rsid w:val="00AC2EFA"/>
    <w:rsid w:val="00AC6467"/>
    <w:rsid w:val="00AD260B"/>
    <w:rsid w:val="00AF1702"/>
    <w:rsid w:val="00AF3B57"/>
    <w:rsid w:val="00AF57F1"/>
    <w:rsid w:val="00B0018C"/>
    <w:rsid w:val="00B009F8"/>
    <w:rsid w:val="00B00A10"/>
    <w:rsid w:val="00B04FE7"/>
    <w:rsid w:val="00B07A8F"/>
    <w:rsid w:val="00B2354D"/>
    <w:rsid w:val="00B25328"/>
    <w:rsid w:val="00B27ED0"/>
    <w:rsid w:val="00B323C5"/>
    <w:rsid w:val="00B32613"/>
    <w:rsid w:val="00B36380"/>
    <w:rsid w:val="00B37E19"/>
    <w:rsid w:val="00B42F73"/>
    <w:rsid w:val="00B445EC"/>
    <w:rsid w:val="00B465E2"/>
    <w:rsid w:val="00B5356F"/>
    <w:rsid w:val="00B53E58"/>
    <w:rsid w:val="00B57FBD"/>
    <w:rsid w:val="00B703DE"/>
    <w:rsid w:val="00B71EB6"/>
    <w:rsid w:val="00B87FCE"/>
    <w:rsid w:val="00B902ED"/>
    <w:rsid w:val="00B90D85"/>
    <w:rsid w:val="00BC03E2"/>
    <w:rsid w:val="00BC5F03"/>
    <w:rsid w:val="00BC65BE"/>
    <w:rsid w:val="00BD55B6"/>
    <w:rsid w:val="00BF0C70"/>
    <w:rsid w:val="00C01D13"/>
    <w:rsid w:val="00C058C9"/>
    <w:rsid w:val="00C104AD"/>
    <w:rsid w:val="00C11D14"/>
    <w:rsid w:val="00C12DF9"/>
    <w:rsid w:val="00C15C0E"/>
    <w:rsid w:val="00C22123"/>
    <w:rsid w:val="00C3189A"/>
    <w:rsid w:val="00C35162"/>
    <w:rsid w:val="00C40B04"/>
    <w:rsid w:val="00C41D13"/>
    <w:rsid w:val="00C42C0F"/>
    <w:rsid w:val="00C4533D"/>
    <w:rsid w:val="00C4738E"/>
    <w:rsid w:val="00C57F52"/>
    <w:rsid w:val="00C65016"/>
    <w:rsid w:val="00CA29DB"/>
    <w:rsid w:val="00CB2F05"/>
    <w:rsid w:val="00CB7414"/>
    <w:rsid w:val="00CD3D2C"/>
    <w:rsid w:val="00CD3FFC"/>
    <w:rsid w:val="00CD4A64"/>
    <w:rsid w:val="00CD7F3C"/>
    <w:rsid w:val="00CE1F09"/>
    <w:rsid w:val="00CF3A7E"/>
    <w:rsid w:val="00D01519"/>
    <w:rsid w:val="00D23FD4"/>
    <w:rsid w:val="00D24601"/>
    <w:rsid w:val="00D325E5"/>
    <w:rsid w:val="00D418A5"/>
    <w:rsid w:val="00D4326A"/>
    <w:rsid w:val="00D44456"/>
    <w:rsid w:val="00D55987"/>
    <w:rsid w:val="00D57AC9"/>
    <w:rsid w:val="00D65436"/>
    <w:rsid w:val="00D820D4"/>
    <w:rsid w:val="00D86888"/>
    <w:rsid w:val="00D8714C"/>
    <w:rsid w:val="00D92063"/>
    <w:rsid w:val="00D94038"/>
    <w:rsid w:val="00DB2501"/>
    <w:rsid w:val="00DB2873"/>
    <w:rsid w:val="00DC2C09"/>
    <w:rsid w:val="00DC6CEF"/>
    <w:rsid w:val="00DD5D5D"/>
    <w:rsid w:val="00DD7BB0"/>
    <w:rsid w:val="00DE719C"/>
    <w:rsid w:val="00DF0DD6"/>
    <w:rsid w:val="00DF561B"/>
    <w:rsid w:val="00E00585"/>
    <w:rsid w:val="00E04F68"/>
    <w:rsid w:val="00E12D57"/>
    <w:rsid w:val="00E15D8D"/>
    <w:rsid w:val="00E2104F"/>
    <w:rsid w:val="00E23AFF"/>
    <w:rsid w:val="00E25F85"/>
    <w:rsid w:val="00E32F8B"/>
    <w:rsid w:val="00E3423B"/>
    <w:rsid w:val="00E63731"/>
    <w:rsid w:val="00E672F6"/>
    <w:rsid w:val="00E729C1"/>
    <w:rsid w:val="00E749A5"/>
    <w:rsid w:val="00E86A79"/>
    <w:rsid w:val="00EA1A2B"/>
    <w:rsid w:val="00EA7FBB"/>
    <w:rsid w:val="00EC4613"/>
    <w:rsid w:val="00ED6B92"/>
    <w:rsid w:val="00EE3BE3"/>
    <w:rsid w:val="00EE5B40"/>
    <w:rsid w:val="00F10C44"/>
    <w:rsid w:val="00F340FF"/>
    <w:rsid w:val="00F47207"/>
    <w:rsid w:val="00F53960"/>
    <w:rsid w:val="00F61900"/>
    <w:rsid w:val="00F63B87"/>
    <w:rsid w:val="00F666DF"/>
    <w:rsid w:val="00F75D82"/>
    <w:rsid w:val="00F76E39"/>
    <w:rsid w:val="00F77FC5"/>
    <w:rsid w:val="00F923D3"/>
    <w:rsid w:val="00FA0073"/>
    <w:rsid w:val="00FA1095"/>
    <w:rsid w:val="00FB23D8"/>
    <w:rsid w:val="00FB6725"/>
    <w:rsid w:val="00FC210F"/>
    <w:rsid w:val="00FD4318"/>
    <w:rsid w:val="00FD457F"/>
    <w:rsid w:val="00FE08AA"/>
    <w:rsid w:val="00FE19D9"/>
    <w:rsid w:val="00FE2FD5"/>
    <w:rsid w:val="00FE7440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614292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2E02C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2E02C1"/>
    <w:rPr>
      <w:sz w:val="24"/>
      <w:szCs w:val="24"/>
    </w:rPr>
  </w:style>
  <w:style w:customStyle="true" w:styleId="BodyText21" w:type="paragraph">
    <w:name w:val="Body Text 21"/>
    <w:basedOn w:val="Normal"/>
    <w:rsid w:val="00E23AF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Bezproreda" w:type="paragraph">
    <w:name w:val="No Spacing"/>
    <w:uiPriority w:val="1"/>
    <w:qFormat/>
    <w:rsid w:val="005C1F04"/>
    <w:rPr>
      <w:rFonts w:eastAsia="Calibri" w:hAnsi="Calibri" w:ascii="Calibri"/>
      <w:sz w:val="22"/>
      <w:szCs w:val="22"/>
      <w:lang w:eastAsia="en-US"/>
    </w:rPr>
  </w:style>
  <w:style w:customStyle="true" w:styleId="T-98-2" w:type="paragraph">
    <w:name w:val="T-9/8-2"/>
    <w:rsid w:val="00A85FA6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styleId="Odlomakpopisa" w:type="paragraph">
    <w:name w:val="List Paragraph"/>
    <w:basedOn w:val="Normal"/>
    <w:uiPriority w:val="34"/>
    <w:qFormat/>
    <w:rsid w:val="00B3638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46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46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4613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46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46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614292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2E02C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2E02C1"/>
    <w:rPr>
      <w:sz w:val="24"/>
      <w:szCs w:val="24"/>
    </w:rPr>
  </w:style>
  <w:style w:customStyle="1" w:styleId="BodyText21" w:type="paragraph">
    <w:name w:val="Body Text 21"/>
    <w:basedOn w:val="Normal"/>
    <w:rsid w:val="00E23AF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Bezproreda" w:type="paragraph">
    <w:name w:val="No Spacing"/>
    <w:uiPriority w:val="1"/>
    <w:qFormat/>
    <w:rsid w:val="005C1F04"/>
    <w:rPr>
      <w:rFonts w:ascii="Calibri" w:eastAsia="Calibri" w:hAnsi="Calibri"/>
      <w:sz w:val="22"/>
      <w:szCs w:val="22"/>
      <w:lang w:eastAsia="en-US"/>
    </w:rPr>
  </w:style>
  <w:style w:customStyle="1" w:styleId="T-98-2" w:type="paragraph">
    <w:name w:val="T-9/8-2"/>
    <w:rsid w:val="00A85FA6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styleId="Odlomakpopisa" w:type="paragraph">
    <w:name w:val="List Paragraph"/>
    <w:basedOn w:val="Normal"/>
    <w:uiPriority w:val="34"/>
    <w:qFormat/>
    <w:rsid w:val="00B3638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46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46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4613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46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46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872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991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241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746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 30</izvorni_sadrzaj>
    <derivirana_varijabla naziv="DomainObject.Prostorija.Naziv_1">Soba DZ I 30</derivirana_varijabla>
  </DomainObject.Prostorija.Naziv>
  <DomainObject.Prostorija.Oznaka>
    <izvorni_sadrzaj>DZ I 30</izvorni_sadrzaj>
    <derivirana_varijabla naziv="DomainObject.Prostorija.Oznaka_1">DZ I 30</derivirana_varijabla>
  </DomainObject.Prostorija.Oznaka>
  <DomainObject.Obrazlozenje>
    <izvorni_sadrzaj/>
    <derivirana_varijabla naziv="DomainObject.Obrazlozenje_1"/>
  </DomainObject.Obrazlozenje>
  <DomainObject.StvarniPocetakDatum>
    <izvorni_sadrzaj>8. svibnja 2017.</izvorni_sadrzaj>
    <derivirana_varijabla naziv="DomainObject.StvarniPocetakDatum_1">8. svibnja 2017.</derivirana_varijabla>
  </DomainObject.StvarniPocetakDatum>
  <DomainObject.StvarniZavrsetakDatum>
    <izvorni_sadrzaj>8. svibnja 2017.</izvorni_sadrzaj>
    <derivirana_varijabla naziv="DomainObject.StvarniZavrsetakDatum_1">8. svibnja 2017.</derivirana_varijabla>
  </DomainObject.StvarniZavrsetakDatum>
  <DomainObject.PlaniraniZavrsetakDatum>
    <izvorni_sadrzaj>8. svibnja 2017.</izvorni_sadrzaj>
    <derivirana_varijabla naziv="DomainObject.PlaniraniZavrsetakDatum_1">8. svibnja 2017.</derivirana_varijabla>
  </DomainObject.PlaniraniZavrsetakDatum>
  <DomainObject.PlaniraniPocetakDatum>
    <izvorni_sadrzaj>8. svibnja 2017.</izvorni_sadrzaj>
    <derivirana_varijabla naziv="DomainObject.PlaniraniPocetakDatum_1">8. svibnja 2017.</derivirana_varijabla>
  </DomainObject.PlaniraniPocetakDatum>
  <DomainObject.StvarniPocetakVrijeme>
    <izvorni_sadrzaj>13:40</izvorni_sadrzaj>
    <derivirana_varijabla naziv="DomainObject.StvarniPocetakVrijeme_1">13:40</derivirana_varijabla>
  </DomainObject.StvarniPocetakVrijeme>
  <DomainObject.StvarniZavrsetakVrijeme>
    <izvorni_sadrzaj>13:42</izvorni_sadrzaj>
    <derivirana_varijabla naziv="DomainObject.StvarniZavrsetakVrijeme_1">13:42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13:40</izvorni_sadrzaj>
    <derivirana_varijabla naziv="DomainObject.PlaniraniPocetakVrijeme_1">13:40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8. svibnja 2017.</izvorni_sadrzaj>
    <derivirana_varijabla naziv="DomainObject.Zapisnik.DatumKreiranja_1">8. svibnja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St-2235/2016-8</izvorni_sadrzaj>
    <derivirana_varijabla naziv="DomainObject.Zapisnik.Oznaka_1">St-2235/2016-8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2235</izvorni_sadrzaj>
    <derivirana_varijabla naziv="DomainObject.Predmet.Broj_1">2235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St-2235/2016</izvorni_sadrzaj>
    <derivirana_varijabla naziv="DomainObject.Predmet.OznakaBroj_1">St-2235/2016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BOŽICA DRVOIZRADA OGRJEVNOG DRVETA j.d.o.o. zastupanog po punomoćniku Stjepan Strižak</izvorni_sadrzaj>
    <derivirana_varijabla naziv="DomainObject.Predmet.ProtustrankaFormated_1">  BOŽICA DRVOIZRADA OGRJEVNOG DRVETA j.d.o.o. zastupanog po punomoćniku Stjepan Strižak</derivirana_varijabla>
  </DomainObject.Predmet.ProtustrankaFormated>
  <DomainObject.Predmet.ProtustrankaFormatedOIB>
    <izvorni_sadrzaj>  BOŽICA DRVOIZRADA OGRJEVNOG DRVETA j.d.o.o., OIB 16418742441 zastupanog po punomoćniku Stjepan Strižak</izvorni_sadrzaj>
    <derivirana_varijabla naziv="DomainObject.Predmet.ProtustrankaFormatedOIB_1">  BOŽICA DRVOIZRADA OGRJEVNOG DRVETA j.d.o.o., OIB 16418742441 zastupanog po punomoćniku Stjepan Strižak</derivirana_varijabla>
  </DomainObject.Predmet.ProtustrankaFormatedOIB>
  <DomainObject.Predmet.ProtustrankaFormatedWithAdress>
    <izvorni_sadrzaj> BOŽICA DRVOIZRADA OGRJEVNOG DRVETA j.d.o.o., Lička ulica 14, 10410 Petrovina Turopoljska zastupanog po punomoćniku Stjepan Strižak</izvorni_sadrzaj>
    <derivirana_varijabla naziv="DomainObject.Predmet.ProtustrankaFormatedWithAdress_1"> BOŽICA DRVOIZRADA OGRJEVNOG DRVETA j.d.o.o., Lička ulica 14, 10410 Petrovina Turopoljska zastupanog po punomoćniku Stjepan Strižak</derivirana_varijabla>
  </DomainObject.Predmet.ProtustrankaFormatedWithAdress>
  <DomainObject.Predmet.ProtustrankaFormatedWithAdressOIB>
    <izvorni_sadrzaj> BOŽICA DRVOIZRADA OGRJEVNOG DRVETA j.d.o.o., OIB 16418742441, Lička ulica 14, 10410 Petrovina Turopoljska zastupanog po punomoćniku Stjepan Strižak</izvorni_sadrzaj>
    <derivirana_varijabla naziv="DomainObject.Predmet.ProtustrankaFormatedWithAdressOIB_1"> BOŽICA DRVOIZRADA OGRJEVNOG DRVETA j.d.o.o., OIB 16418742441, Lička ulica 14, 10410 Petrovina Turopoljska zastupanog po punomoćniku Stjepan Strižak</derivirana_varijabla>
  </DomainObject.Predmet.ProtustrankaFormatedWithAdressOIB>
  <DomainObject.Predmet.ProtustrankaWithAdress>
    <izvorni_sadrzaj>BOŽICA DRVOIZRADA OGRJEVNOG DRVETA j.d.o.o. Lička ulica 14, 10410 Petrovina Turopoljska</izvorni_sadrzaj>
    <derivirana_varijabla naziv="DomainObject.Predmet.ProtustrankaWithAdress_1">BOŽICA DRVOIZRADA OGRJEVNOG DRVETA j.d.o.o. Lička ulica 14, 10410 Petrovina Turopoljska</derivirana_varijabla>
  </DomainObject.Predmet.ProtustrankaWithAdress>
  <DomainObject.Predmet.ProtustrankaWithAdressOIB>
    <izvorni_sadrzaj>BOŽICA DRVOIZRADA OGRJEVNOG DRVETA j.d.o.o., OIB 16418742441, Lička ulica 14, 10410 Petrovina Turopoljska</izvorni_sadrzaj>
    <derivirana_varijabla naziv="DomainObject.Predmet.ProtustrankaWithAdressOIB_1">BOŽICA DRVOIZRADA OGRJEVNOG DRVETA j.d.o.o., OIB 16418742441, Lička ulica 14, 10410 Petrovina Turopoljska</derivirana_varijabla>
  </DomainObject.Predmet.ProtustrankaWithAdressOIB>
  <DomainObject.Predmet.ProtustrankaNazivFormated>
    <izvorni_sadrzaj>BOŽICA DRVOIZRADA OGRJEVNOG DRVETA j.d.o.o.</izvorni_sadrzaj>
    <derivirana_varijabla naziv="DomainObject.Predmet.ProtustrankaNazivFormated_1">BOŽICA DRVOIZRADA OGRJEVNOG DRVETA j.d.o.o.</derivirana_varijabla>
  </DomainObject.Predmet.ProtustrankaNazivFormated>
  <DomainObject.Predmet.ProtustrankaNazivFormatedOIB>
    <izvorni_sadrzaj>BOŽICA DRVOIZRADA OGRJEVNOG DRVETA j.d.o.o., OIB 16418742441</izvorni_sadrzaj>
    <derivirana_varijabla naziv="DomainObject.Predmet.ProtustrankaNazivFormatedOIB_1">BOŽICA DRVOIZRADA OGRJEVNOG DRVETA j.d.o.o., OIB 16418742441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BOŽICA DRVOIZRADA OGRJEVNOG DRVETA j.d.o.o. zastupanog po punomoćniku Stjepan Strižak</item>
    </izvorni_sadrzaj>
    <derivirana_varijabla naziv="DomainObject.Predmet.ProtuStrankaListFormated_1">
      <item>BOŽICA DRVOIZRADA OGRJEVNOG DRVETA j.d.o.o. zastupanog po punomoćniku Stjepan Strižak</item>
    </derivirana_varijabla>
  </DomainObject.Predmet.ProtuStrankaListFormated>
  <DomainObject.Predmet.ProtuStrankaListFormatedOIB>
    <izvorni_sadrzaj>
      <item>BOŽICA DRVOIZRADA OGRJEVNOG DRVETA j.d.o.o., OIB 16418742441 zastupanog po punomoćniku Stjepan Strižak</item>
    </izvorni_sadrzaj>
    <derivirana_varijabla naziv="DomainObject.Predmet.ProtuStrankaListFormatedOIB_1">
      <item>BOŽICA DRVOIZRADA OGRJEVNOG DRVETA j.d.o.o., OIB 16418742441 zastupanog po punomoćniku Stjepan Strižak</item>
    </derivirana_varijabla>
  </DomainObject.Predmet.ProtuStrankaListFormatedOIB>
  <DomainObject.Predmet.ProtuStrankaListFormatedWithAdress>
    <izvorni_sadrzaj>
      <item>BOŽICA DRVOIZRADA OGRJEVNOG DRVETA j.d.o.o., Lička ulica 14, 10410 Petrovina Turopoljska zastupanog po punomoćniku Stjepan Strižak</item>
    </izvorni_sadrzaj>
    <derivirana_varijabla naziv="DomainObject.Predmet.ProtuStrankaListFormatedWithAdress_1">
      <item>BOŽICA DRVOIZRADA OGRJEVNOG DRVETA j.d.o.o., Lička ulica 14, 10410 Petrovina Turopoljska zastupanog po punomoćniku Stjepan Strižak</item>
    </derivirana_varijabla>
  </DomainObject.Predmet.ProtuStrankaListFormatedWithAdress>
  <DomainObject.Predmet.ProtuStrankaListFormatedWithAdressOIB>
    <izvorni_sadrzaj>
      <item>BOŽICA DRVOIZRADA OGRJEVNOG DRVETA j.d.o.o., OIB 16418742441, Lička ulica 14, 10410 Petrovina Turopoljska zastupanog po punomoćniku Stjepan Strižak</item>
    </izvorni_sadrzaj>
    <derivirana_varijabla naziv="DomainObject.Predmet.ProtuStrankaListFormatedWithAdressOIB_1">
      <item>BOŽICA DRVOIZRADA OGRJEVNOG DRVETA j.d.o.o., OIB 16418742441, Lička ulica 14, 10410 Petrovina Turopoljska zastupanog po punomoćniku Stjepan Strižak</item>
    </derivirana_varijabla>
  </DomainObject.Predmet.ProtuStrankaListFormatedWithAdressOIB>
  <DomainObject.Predmet.ProtuStrankaListNazivFormated>
    <izvorni_sadrzaj>
      <item>BOŽICA DRVOIZRADA OGRJEVNOG DRVETA j.d.o.o.</item>
    </izvorni_sadrzaj>
    <derivirana_varijabla naziv="DomainObject.Predmet.ProtuStrankaListNazivFormated_1">
      <item>BOŽICA DRVOIZRADA OGRJEVNOG DRVETA j.d.o.o.</item>
    </derivirana_varijabla>
  </DomainObject.Predmet.ProtuStrankaListNazivFormated>
  <DomainObject.Predmet.ProtuStrankaListNazivFormatedOIB>
    <izvorni_sadrzaj>
      <item>BOŽICA DRVOIZRADA OGRJEVNOG DRVETA j.d.o.o., OIB 16418742441</item>
    </izvorni_sadrzaj>
    <derivirana_varijabla naziv="DomainObject.Predmet.ProtuStrankaListNazivFormatedOIB_1">
      <item>BOŽICA DRVOIZRADA OGRJEVNOG DRVETA j.d.o.o., OIB 16418742441</item>
    </derivirana_varijabla>
  </DomainObject.Predmet.ProtuStrankaListNazivFormatedOIB>
  <DomainObject.Predmet.OstaliListFormated>
    <izvorni_sadrzaj>
      <item>Stjepan Strižak punomoćnik sudionika u postupku BOŽICA DRVOIZRADA OGRJEVNOG DRVETA j.d.o.o.</item>
    </izvorni_sadrzaj>
    <derivirana_varijabla naziv="DomainObject.Predmet.OstaliListFormated_1">
      <item>Stjepan Strižak punomoćnik sudionika u postupku BOŽICA DRVOIZRADA OGRJEVNOG DRVETA j.d.o.o.</item>
    </derivirana_varijabla>
  </DomainObject.Predmet.OstaliListFormated>
  <DomainObject.Predmet.OstaliListFormatedOIB>
    <izvorni_sadrzaj>
      <item>Stjepan Strižak, OIB 54890898916 punomoćnik sudionika u postupku BOŽICA DRVOIZRADA OGRJEVNOG DRVETA j.d.o.o.</item>
    </izvorni_sadrzaj>
    <derivirana_varijabla naziv="DomainObject.Predmet.OstaliListFormatedOIB_1">
      <item>Stjepan Strižak, OIB 54890898916 punomoćnik sudionika u postupku BOŽICA DRVOIZRADA OGRJEVNOG DRVETA j.d.o.o.</item>
    </derivirana_varijabla>
  </DomainObject.Predmet.OstaliListFormatedOIB>
  <DomainObject.Predmet.OstaliListFormatedWithAdress>
    <izvorni_sadrzaj>
      <item>Stjepan Strižak, Lička Ulica 14, 10410 Petrovina Turopoljska punomoćnik sudionika u postupku BOŽICA DRVOIZRADA OGRJEVNOG DRVETA j.d.o.o.</item>
    </izvorni_sadrzaj>
    <derivirana_varijabla naziv="DomainObject.Predmet.OstaliListFormatedWithAdress_1">
      <item>Stjepan Strižak, Lička Ulica 14, 10410 Petrovina Turopoljska punomoćnik sudionika u postupku BOŽICA DRVOIZRADA OGRJEVNOG DRVETA j.d.o.o.</item>
    </derivirana_varijabla>
  </DomainObject.Predmet.OstaliListFormatedWithAdress>
  <DomainObject.Predmet.OstaliListFormatedWithAdressOIB>
    <izvorni_sadrzaj>
      <item>Stjepan Strižak, OIB 54890898916, Lička Ulica 14, 10410 Petrovina Turopoljska punomoćnik sudionika u postupku BOŽICA DRVOIZRADA OGRJEVNOG DRVETA j.d.o.o.</item>
    </izvorni_sadrzaj>
    <derivirana_varijabla naziv="DomainObject.Predmet.OstaliListFormatedWithAdressOIB_1">
      <item>Stjepan Strižak, OIB 54890898916, Lička Ulica 14, 10410 Petrovina Turopoljska punomoćnik sudionika u postupku BOŽICA DRVOIZRADA OGRJEVNOG DRVETA j.d.o.o.</item>
    </derivirana_varijabla>
  </DomainObject.Predmet.OstaliListFormatedWithAdressOIB>
  <DomainObject.Predmet.OstaliListNazivFormated>
    <izvorni_sadrzaj>
      <item>Stjepan Strižak</item>
    </izvorni_sadrzaj>
    <derivirana_varijabla naziv="DomainObject.Predmet.OstaliListNazivFormated_1">
      <item>Stjepan Strižak</item>
    </derivirana_varijabla>
  </DomainObject.Predmet.OstaliListNazivFormated>
  <DomainObject.Predmet.OstaliListNazivFormatedOIB>
    <izvorni_sadrzaj>
      <item>Stjepan Strižak, OIB 54890898916</item>
    </izvorni_sadrzaj>
    <derivirana_varijabla naziv="DomainObject.Predmet.OstaliListNazivFormatedOIB_1">
      <item>Stjepan Strižak, OIB 54890898916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>St-2235/2016-8</izvorni_sadrzaj>
    <derivirana_varijabla naziv="DomainObject.PoslovniBrojDokumenta_1">St-2235/2016-8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BOŽICA DRVOIZRADA OGRJEVNOG DRVETA j.d.o.o.</izvorni_sadrzaj>
    <derivirana_varijabla naziv="DomainObject.Predmet.ProtustrankaIDrugi_1">BOŽICA DRVOIZRADA OGRJEVNOG DRVETA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BOŽICA DRVOIZRADA OGRJEVNOG DRVETA j.d.o.o., OIB 16418742441, Lička ulica 14, 10410 Petrovina Turopoljska</izvorni_sadrzaj>
    <derivirana_varijabla naziv="DomainObject.Predmet.ProtustrankaIDrugiAdressOIB_1">BOŽICA DRVOIZRADA OGRJEVNOG DRVETA j.d.o.o., OIB 16418742441, Lička ulica 14, 10410 Petrovina Turopoljska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BOŽICA DRVOIZRADA OGRJEVNOG DRVETA j.d.o.o.</item>
      <item>Stjepan Strižak</item>
    </izvorni_sadrzaj>
    <derivirana_varijabla naziv="DomainObject.Predmet.SudioniciListNaziv_1">
      <item>FINA Regionalni centar Zagreb</item>
      <item>BOŽICA DRVOIZRADA OGRJEVNOG DRVETA j.d.o.o.</item>
      <item>Stjepan Strižak</item>
    </derivirana_varijabla>
  </DomainObject.Predmet.SudioniciListNaziv>
  <DomainObject.Predmet.SudioniciListAdressOIB>
    <izvorni_sadrzaj>
      <item>FINA Regionalni centar Zagreb, OIB 85821130368, Trg svibanjskih žrtava 1995. 1,10000 Zagreb</item>
      <item>BOŽICA DRVOIZRADA OGRJEVNOG DRVETA j.d.o.o., OIB 16418742441, Lička ulica 14,10410 Petrovina Turopoljska</item>
      <item>Stjepan Strižak, OIB 54890898916, Lička Ulica 14,10410 Petrovina Turopoljska</item>
    </izvorni_sadrzaj>
    <derivirana_varijabla naziv="DomainObject.Predmet.SudioniciListAdressOIB_1">
      <item>FINA Regionalni centar Zagreb, OIB 85821130368, Trg svibanjskih žrtava 1995. 1,10000 Zagreb</item>
      <item>BOŽICA DRVOIZRADA OGRJEVNOG DRVETA j.d.o.o., OIB 16418742441, Lička ulica 14,10410 Petrovina Turopoljska</item>
      <item>Stjepan Strižak, OIB 54890898916, Lička Ulica 14,10410 Petrovina Turopoljska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16418742441</item>
      <item>, OIB 54890898916</item>
    </izvorni_sadrzaj>
    <derivirana_varijabla naziv="DomainObject.Predmet.SudioniciListNazivOIB_1">
      <item>, OIB 85821130368</item>
      <item>, OIB 16418742441</item>
      <item>, OIB 54890898916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94F838-32E2-48A6-B145-0FB967E1B5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170</properties:Words>
  <properties:Characters>1015</properties:Characters>
  <properties:Lines>45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2017-05-08T06:15:00Z</dcterms:created>
  <dc:creator>Korisnik</dc:creator>
  <cp:lastModifiedBy>Mirjana Gašparić</cp:lastModifiedBy>
  <cp:lastPrinted>2016-04-20T08:42:00Z</cp:lastPrinted>
  <dcterms:modified xmlns:xsi="http://www.w3.org/2001/XMLSchema-instance" xsi:type="dcterms:W3CDTF">2017-05-08T11:46:00Z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St-2235/2016-8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