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8aa1" w14:paraId="9138aa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 xml:space="preserve">        5. St-336/2017-2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70068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DUDA-MARTIN jednostavno društvo s ograničenom odgovornošću za skupljanje i prijevoz otpada i trgovinu, Đurđevac, Stiska 36, MBS: 070108224, OIB: 83402391214, 12. prosinca 2017.</w:t>
      </w:r>
      <w:r w:rsidRPr="00A7006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>r i j e š i o   j e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DUDA-MARTIN jednostavno društvo s ograničenom odgovornošću za skupljanje i prijevoz otpada i trgovinu, Đurđevac, Stiska 36, MBS: 070108224, OIB: 83402391214.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10,30 sati u ovome sudu u Bjelovaru, Šetalište dr. </w:t>
      </w:r>
      <w:proofErr w:type="spellStart"/>
      <w:r w:rsidRPr="00A7006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7006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7006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7006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- zakonski zastupnik dužnika Martin </w:t>
      </w:r>
      <w:proofErr w:type="spellStart"/>
      <w:r w:rsidRPr="00A70068">
        <w:rPr>
          <w:rFonts w:cs="Times New Roman" w:eastAsia="Times New Roman"/>
          <w:szCs w:val="20"/>
          <w:lang w:eastAsia="hr-HR"/>
        </w:rPr>
        <w:t>Oršuš</w:t>
      </w:r>
      <w:proofErr w:type="spellEnd"/>
      <w:r w:rsidRPr="00A70068">
        <w:rPr>
          <w:rFonts w:cs="Times New Roman" w:eastAsia="Times New Roman"/>
          <w:szCs w:val="20"/>
          <w:lang w:eastAsia="hr-HR"/>
        </w:rPr>
        <w:t xml:space="preserve">.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III. Nalaže se zakonskom zastupniku dužnika Martinu </w:t>
      </w:r>
      <w:proofErr w:type="spellStart"/>
      <w:r w:rsidRPr="00A70068">
        <w:rPr>
          <w:rFonts w:cs="Times New Roman" w:eastAsia="Times New Roman"/>
          <w:szCs w:val="20"/>
          <w:lang w:eastAsia="hr-HR"/>
        </w:rPr>
        <w:t>Oršošu</w:t>
      </w:r>
      <w:proofErr w:type="spellEnd"/>
      <w:r w:rsidRPr="00A70068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>Obrazloženje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15. rujna 2016. Trgovačkom sudu u Varaždinu podnijela prijedlog za otvaranje stečajnog postupka nad dužnikom</w:t>
      </w:r>
      <w:r w:rsidRPr="00A70068">
        <w:rPr>
          <w:rFonts w:cs="Times New Roman" w:eastAsia="Times New Roman"/>
          <w:szCs w:val="20"/>
          <w:lang w:eastAsia="hr-HR"/>
        </w:rPr>
        <w:t xml:space="preserve"> DUDA-MARTIN jednostavno društvo s ograničenom odgovornošću za skupljanje i prijevoz otpada i trgovinu, Đurđevac, Stiska 36, koji je zaprimljen pod brojem St-1018/2016.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U prijedlogu navodi da na dan 13. rujna 2016. dužnik u Očevidniku redoslijeda osnova za plaćanje ima evidentirane neizvršene osnove za plaćanje u neprekinutom razdoblju </w:t>
      </w:r>
      <w:r w:rsidRPr="00A70068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17.781,24 kn, u koji iznos je uračunata kamata i naknada Financijske agencije za provedbu ovrhe na novčanim sredstvima. Prema podacima koje je FINI dostavio Hrvatski zavod za mirovinsko osiguranje </w:t>
      </w:r>
      <w:r w:rsidRPr="00A7006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St-1018/2016 ustupljen je Trgovačkom sudu u Bjelovaru  na daljnji postupak.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A70068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70068" w:rsidP="00A70068" w:rsidR="00A70068" w:rsidRPr="00A700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70068" w:rsidP="00A70068" w:rsidR="00A70068" w:rsidRPr="00A700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7006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70068" w:rsidP="00A70068" w:rsidR="00A70068" w:rsidRPr="00A700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7006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068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63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St-336/2017-2</izvorni_sadrzaj>
    <derivirana_varijabla naziv="DomainObject.Oznaka_1">St-336/2017-2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DUDA-MARTIN jednostavno društvo s ograničenom odgovornošću za skupljanje i prijevoz otpada i trgovinu zastupanog po punomoćniku Martin Oršuš</izvorni_sadrzaj>
    <derivirana_varijabla naziv="DomainObject.Predmet.ProtustrankaFormated_1">  DUDA-MARTIN jednostavno društvo s ograničenom odgovornošću za skupljanje i prijevoz otpada i trgovinu zastupanog po punomoćniku Martin Oršuš</derivirana_varijabla>
  </DomainObject.Predmet.ProtustrankaFormated>
  <DomainObject.Predmet.ProtustrankaFormatedOIB>
    <izvorni_sadrzaj>  DUDA-MARTIN jednostavno društvo s ograničenom odgovornošću za skupljanje i prijevoz otpada i trgovinu, OIB 83402391214 zastupanog po punomoćniku Martin Oršuš</izvorni_sadrzaj>
    <derivirana_varijabla naziv="DomainObject.Predmet.ProtustrankaFormatedOIB_1">  DUDA-MARTIN jednostavno društvo s ograničenom odgovornošću za skupljanje i prijevoz otpada i trgovinu, OIB 83402391214 zastupanog po punomoćniku Martin Oršuš</derivirana_varijabla>
  </DomainObject.Predmet.ProtustrankaFormatedOIB>
  <DomainObject.Predmet.ProtustrankaFormatedWithAdress>
    <izvorni_sadrzaj> DUDA-MARTIN jednostavno društvo s ograničenom odgovornošću za skupljanje i prijevoz otpada i trgovinu, Stiska 36, 48350 Đurđevac zastupanog po punomoćniku Martin Oršuš</izvorni_sadrzaj>
    <derivirana_varijabla naziv="DomainObject.Predmet.ProtustrankaFormatedWithAdress_1"> DUDA-MARTIN jednostavno društvo s ograničenom odgovornošću za skupljanje i prijevoz otpada i trgovinu, Stiska 36, 48350 Đurđevac zastupanog po punomoćniku Martin Oršuš</derivirana_varijabla>
  </DomainObject.Predmet.ProtustrankaFormatedWithAdress>
  <DomainObject.Predmet.ProtustrankaFormatedWithAdressOIB>
    <izvorni_sadrzaj> DUDA-MARTIN jednostavno društvo s ograničenom odgovornošću za skupljanje i prijevoz otpada i trgovinu, OIB 83402391214, Stiska 36, 48350 Đurđevac zastupanog po punomoćniku Martin Oršuš</izvorni_sadrzaj>
    <derivirana_varijabla naziv="DomainObject.Predmet.ProtustrankaFormatedWithAdressOIB_1"> DUDA-MARTIN jednostavno društvo s ograničenom odgovornošću za skupljanje i prijevoz otpada i trgovinu, OIB 83402391214, Stiska 36, 48350 Đurđevac zastupanog po punomoćniku Martin Oršuš</derivirana_varijabla>
  </DomainObject.Predmet.ProtustrankaFormatedWithAdressOIB>
  <DomainObject.Predmet.ProtustrankaWithAdress>
    <izvorni_sadrzaj>DUDA-MARTIN jednostavno društvo s ograničenom odgovornošću za skupljanje i prijevoz otpada i trgovinu Stiska 36, 48350 Đurđevac</izvorni_sadrzaj>
    <derivirana_varijabla naziv="DomainObject.Predmet.ProtustrankaWithAdress_1">DUDA-MARTIN jednostavno društvo s ograničenom odgovornošću za skupljanje i prijevoz otpada i trgovinu Stiska 36, 48350 Đurđevac</derivirana_varijabla>
  </DomainObject.Predmet.ProtustrankaWithAdress>
  <DomainObject.Predmet.ProtustrankaWithAdressOIB>
    <izvorni_sadrzaj>DUDA-MARTIN jednostavno društvo s ograničenom odgovornošću za skupljanje i prijevoz otpada i trgovinu, OIB 83402391214, Stiska 36, 48350 Đurđevac</izvorni_sadrzaj>
    <derivirana_varijabla naziv="DomainObject.Predmet.ProtustrankaWithAdressOIB_1">DUDA-MARTIN jednostavno društvo s ograničenom odgovornošću za skupljanje i prijevoz otpada i trgovinu, OIB 83402391214, Stiska 36, 48350 Đurđevac</derivirana_varijabla>
  </DomainObject.Predmet.ProtustrankaWithAdressOIB>
  <DomainObject.Predmet.ProtustrankaNazivFormated>
    <izvorni_sadrzaj>DUDA-MARTIN jednostavno društvo s ograničenom odgovornošću za skupljanje i prijevoz otpada i trgovinu</izvorni_sadrzaj>
    <derivirana_varijabla naziv="DomainObject.Predmet.ProtustrankaNazivFormated_1">DUDA-MARTIN jednostavno društvo s ograničenom odgovornošću za skupljanje i prijevoz otpada i trgovinu</derivirana_varijabla>
  </DomainObject.Predmet.ProtustrankaNazivFormated>
  <DomainObject.Predmet.ProtustrankaNazivFormatedOIB>
    <izvorni_sadrzaj>DUDA-MARTIN jednostavno društvo s ograničenom odgovornošću za skupljanje i prijevoz otpada i trgovinu, OIB 83402391214</izvorni_sadrzaj>
    <derivirana_varijabla naziv="DomainObject.Predmet.ProtustrankaNazivFormatedOIB_1">DUDA-MARTIN jednostavno društvo s ograničenom odgovornošću za skupljanje i prijevoz otpada i trgovinu, OIB 83402391214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DUDA-MARTIN jednostavno društvo s ograničenom odgovornošću za skupljanje i prijevoz otpada i trgovinu zastupanog po punomoćniku Martin Oršuš</item>
    </izvorni_sadrzaj>
    <derivirana_varijabla naziv="DomainObject.Predmet.ProtuStrankaListFormated_1">
      <item>DUDA-MARTIN jednostavno društvo s ograničenom odgovornošću za skupljanje i prijevoz otpada i trgovinu zastupanog po punomoćniku Martin Oršuš</item>
    </derivirana_varijabla>
  </DomainObject.Predmet.ProtuStrankaListFormated>
  <DomainObject.Predmet.ProtuStrankaListFormatedOIB>
    <izvorni_sadrzaj>
      <item>DUDA-MARTIN jednostavno društvo s ograničenom odgovornošću za skupljanje i prijevoz otpada i trgovinu, OIB 83402391214 zastupanog po punomoćniku Martin Oršuš</item>
    </izvorni_sadrzaj>
    <derivirana_varijabla naziv="DomainObject.Predmet.ProtuStrankaListFormatedOIB_1">
      <item>DUDA-MARTIN jednostavno društvo s ograničenom odgovornošću za skupljanje i prijevoz otpada i trgovinu, OIB 83402391214 zastupanog po punomoćniku Martin Oršuš</item>
    </derivirana_varijabla>
  </DomainObject.Predmet.ProtuStrankaListFormatedOIB>
  <DomainObject.Predmet.ProtuStrankaListFormatedWithAdress>
    <izvorni_sadrzaj>
      <item>DUDA-MARTIN jednostavno društvo s ograničenom odgovornošću za skupljanje i prijevoz otpada i trgovinu, Stiska 36, 48350 Đurđevac zastupanog po punomoćniku Martin Oršuš</item>
    </izvorni_sadrzaj>
    <derivirana_varijabla naziv="DomainObject.Predmet.ProtuStrankaListFormatedWithAdress_1">
      <item>DUDA-MARTIN jednostavno društvo s ograničenom odgovornošću za skupljanje i prijevoz otpada i trgovinu, Stiska 36, 48350 Đurđevac zastupanog po punomoćniku Martin Oršuš</item>
    </derivirana_varijabla>
  </DomainObject.Predmet.ProtuStrankaListFormatedWithAdress>
  <DomainObject.Predmet.ProtuStrankaListFormatedWithAdressOIB>
    <izvorni_sadrzaj>
      <item>DUDA-MARTIN jednostavno društvo s ograničenom odgovornošću za skupljanje i prijevoz otpada i trgovinu, OIB 83402391214, Stiska 36, 48350 Đurđevac zastupanog po punomoćniku Martin Oršuš</item>
    </izvorni_sadrzaj>
    <derivirana_varijabla naziv="DomainObject.Predmet.ProtuStrankaListFormatedWithAdressOIB_1">
      <item>DUDA-MARTIN jednostavno društvo s ograničenom odgovornošću za skupljanje i prijevoz otpada i trgovinu, OIB 83402391214, Stiska 36, 48350 Đurđevac zastupanog po punomoćniku Martin Oršuš</item>
    </derivirana_varijabla>
  </DomainObject.Predmet.ProtuStrankaListFormatedWithAdressOIB>
  <DomainObject.Predmet.ProtuStrankaListNazivFormated>
    <izvorni_sadrzaj>
      <item>DUDA-MARTIN jednostavno društvo s ograničenom odgovornošću za skupljanje i prijevoz otpada i trgovinu</item>
    </izvorni_sadrzaj>
    <derivirana_varijabla naziv="DomainObject.Predmet.ProtuStrankaListNazivFormated_1">
      <item>DUDA-MARTIN jednostavno društvo s ograničenom odgovornošću za skupljanje i prijevoz otpada i trgovinu</item>
    </derivirana_varijabla>
  </DomainObject.Predmet.ProtuStrankaListNazivFormated>
  <DomainObject.Predmet.ProtuStrankaListNazivFormatedOIB>
    <izvorni_sadrzaj>
      <item>DUDA-MARTIN jednostavno društvo s ograničenom odgovornošću za skupljanje i prijevoz otpada i trgovinu, OIB 83402391214</item>
    </izvorni_sadrzaj>
    <derivirana_varijabla naziv="DomainObject.Predmet.ProtuStrankaListNazivFormatedOIB_1">
      <item>DUDA-MARTIN jednostavno društvo s ograničenom odgovornošću za skupljanje i prijevoz otpada i trgovinu, OIB 83402391214</item>
    </derivirana_varijabla>
  </DomainObject.Predmet.ProtuStrankaListNazivFormatedOIB>
  <DomainObject.Predmet.OstaliListFormated>
    <izvorni_sadrzaj>
      <item>e-oglasna ploča</item>
      <item>Sudski registar</item>
      <item>Martin Oršuš punomoćnik sudionika u postupku DUDA-MARTIN jednostavno društvo s ograničenom odgovornošću za skupljanje i prijevoz otpada i trgovinu</item>
    </izvorni_sadrzaj>
    <derivirana_varijabla naziv="DomainObject.Predmet.OstaliListFormated_1">
      <item>e-oglasna ploča</item>
      <item>Sudski registar</item>
      <item>Martin Oršuš punomoćnik sudionika u postupku DUDA-MARTIN jednostavno društvo s ograničenom odgovornošću za skupljanje i prijevoz otpada i trgovinu</item>
    </derivirana_varijabla>
  </DomainObject.Predmet.OstaliListFormated>
  <DomainObject.Predmet.OstaliListFormatedOIB>
    <izvorni_sadrzaj>
      <item>e-oglasna ploča</item>
      <item>Sudski registar</item>
      <item>Martin Oršuš, OIB 86698617326 punomoćnik sudionika u postupku DUDA-MARTIN jednostavno društvo s ograničenom odgovornošću za skupljanje i prijevoz otpada i trgovinu</item>
    </izvorni_sadrzaj>
    <derivirana_varijabla naziv="DomainObject.Predmet.OstaliListFormatedOIB_1">
      <item>e-oglasna ploča</item>
      <item>Sudski registar</item>
      <item>Martin Oršuš, OIB 86698617326 punomoćnik sudionika u postupku DUDA-MARTIN jednostavno društvo s ograničenom odgovornošću za skupljanje i prijevoz otpada i trgovinu</item>
    </derivirana_varijabla>
  </DomainObject.Predmet.OstaliListFormatedOIB>
  <DomainObject.Predmet.OstaliListFormatedWithAdress>
    <izvorni_sadrzaj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_1">
      <item>e-oglasna ploča</item>
      <item>Sudski registar</item>
      <item>Martin Oršuš, Stiska 36, 48350 Đurđevac punomoćnik sudionika u postupku DUDA-MARTIN jednostavno društvo s ograničenom odgovornošću za skupljanje i prijevoz otpada i trgovinu</item>
    </derivirana_varijabla>
  </DomainObject.Predmet.OstaliListFormatedWithAdress>
  <DomainObject.Predmet.OstaliListFormatedWithAdressOIB>
    <izvorni_sadrzaj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izvorni_sadrzaj>
    <derivirana_varijabla naziv="DomainObject.Predmet.OstaliListFormatedWithAdressOIB_1">
      <item>e-oglasna ploča</item>
      <item>Sudski registar</item>
      <item>Martin Oršuš, OIB 86698617326, Stiska 36, 48350 Đurđevac punomoćnik sudionika u postupku DUDA-MARTIN jednostavno društvo s ograničenom odgovornošću za skupljanje i prijevoz otpada i trgovinu</item>
    </derivirana_varijabla>
  </DomainObject.Predmet.OstaliListFormatedWithAdressOIB>
  <DomainObject.Predmet.OstaliListNazivFormated>
    <izvorni_sadrzaj>
      <item>e-oglasna ploča</item>
      <item>Sudski registar</item>
      <item>Martin Oršuš</item>
    </izvorni_sadrzaj>
    <derivirana_varijabla naziv="DomainObject.Predmet.OstaliListNazivFormated_1">
      <item>e-oglasna ploča</item>
      <item>Sudski registar</item>
      <item>Martin Oršuš</item>
    </derivirana_varijabla>
  </DomainObject.Predmet.OstaliListNazivFormated>
  <DomainObject.Predmet.OstaliListNazivFormatedOIB>
    <izvorni_sadrzaj>
      <item>e-oglasna ploča</item>
      <item>Sudski registar</item>
      <item>Martin Oršuš, OIB 86698617326</item>
    </izvorni_sadrzaj>
    <derivirana_varijabla naziv="DomainObject.Predmet.OstaliListNazivFormatedOIB_1">
      <item>e-oglasna ploča</item>
      <item>Sudski registar</item>
      <item>Martin Oršuš, OIB 86698617326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St-336/2017-2</izvorni_sadrzaj>
    <derivirana_varijabla naziv="DomainObject.PoslovniBrojDokumenta_1">St-336/2017-2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DUDA-MARTIN jednostavno društvo s ograničenom odgovornošću za skupljanje i prijevoz otpada i trgovinu</izvorni_sadrzaj>
    <derivirana_varijabla naziv="DomainObject.Predmet.ProtustrankaIDrugi_1">DUDA-MARTIN jednostavno društvo s ograničenom odgovornošću za skupljanje i prijevoz otpada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DUDA-MARTIN jednostavno društvo s ograničenom odgovornošću za skupljanje i prijevoz otpada i trgovinu, OIB 83402391214, Stiska 36, 48350 Đurđevac</izvorni_sadrzaj>
    <derivirana_varijabla naziv="DomainObject.Predmet.ProtustrankaIDrugiAdressOIB_1">DUDA-MARTIN jednostavno društvo s ograničenom odgovornošću za skupljanje i prijevoz otpada i trgovinu, OIB 83402391214, Stiska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izvorni_sadrzaj>
    <derivirana_varijabla naziv="DomainObject.Predmet.SudioniciListNaziv_1">
      <item>Financijska agencija, RC ZAGREB, Podružnica VARAŽDIN</item>
      <item>DUDA-MARTIN jednostavno društvo s ograničenom odgovornošću za skupljanje i prijevoz otpada i trgovinu</item>
      <item>e-oglasna ploča</item>
      <item>Sudski registar</item>
      <item>Martin Oršuš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izvorni_sadrzaj>
    <derivirana_varijabla naziv="DomainObject.Predmet.SudioniciListAdressOIB_1">
      <item>Financijska agencija, RC ZAGREB, Podružnica VARAŽDIN, OIB 85821130368, A. Cesarca 2,42000 Varaždin</item>
      <item>DUDA-MARTIN jednostavno društvo s ograničenom odgovornošću za skupljanje i prijevoz otpada i trgovinu, OIB 83402391214, Stiska 36,48350 Đurđevac</item>
      <item>e-oglasna ploča</item>
      <item>Sudski registar</item>
      <item>Martin Oršuš, OIB 86698617326, Stiska 36,48350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E17C5-ECA8-4AC2-91DF-7DEF02D8C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3106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