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c085" w14:paraId="452c08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94A60">
        <w:rPr>
          <w:rStyle w:val="Naglaeno"/>
          <w:b w:val="false"/>
        </w:rPr>
        <w:t>1</w:t>
      </w:r>
      <w:r w:rsidR="00F5683F">
        <w:rPr>
          <w:rStyle w:val="Naglaeno"/>
          <w:b w:val="false"/>
        </w:rPr>
        <w:t>58</w:t>
      </w:r>
      <w:r w:rsidR="002B5506">
        <w:rPr>
          <w:rStyle w:val="Naglaeno"/>
          <w:b w:val="false"/>
        </w:rPr>
        <w:t>5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DE5E7D">
        <w:t>Mala Familia</w:t>
      </w:r>
      <w:r w:rsidR="00F337FF">
        <w:t xml:space="preserve"> </w:t>
      </w:r>
      <w:r w:rsidR="00F007C5">
        <w:t>j.</w:t>
      </w:r>
      <w:r w:rsidR="00F337FF">
        <w:t>d.o.o. za</w:t>
      </w:r>
      <w:r w:rsidR="00F429D6">
        <w:t xml:space="preserve"> trgovinu i</w:t>
      </w:r>
      <w:r w:rsidR="00F337FF">
        <w:t xml:space="preserve"> </w:t>
      </w:r>
      <w:r w:rsidR="001405A6">
        <w:t xml:space="preserve">usluge, </w:t>
      </w:r>
      <w:r w:rsidR="00947B45">
        <w:t xml:space="preserve">Zagreb, </w:t>
      </w:r>
      <w:r w:rsidR="00DE5E7D">
        <w:t>Vile Velebita 1E</w:t>
      </w:r>
      <w:r w:rsidR="005B7C0B">
        <w:t xml:space="preserve">, </w:t>
      </w:r>
      <w:r w:rsidR="006152FF">
        <w:t xml:space="preserve">MBS: </w:t>
      </w:r>
      <w:r w:rsidR="00F007C5">
        <w:t>08</w:t>
      </w:r>
      <w:r w:rsidR="00DE5E7D">
        <w:t>0874868</w:t>
      </w:r>
      <w:r w:rsidR="006152FF">
        <w:t xml:space="preserve">, OIB: </w:t>
      </w:r>
      <w:r w:rsidR="00DE5E7D">
        <w:t>62434459041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E5E7D">
        <w:t>Mala Familia j.d.o.o. za trgovinu i usluge, Zagreb, Vile Velebita 1E, MBS: 080874868, OIB: 62434459041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E5E7D">
        <w:t>61.518,50</w:t>
      </w:r>
      <w:r w:rsidR="00DB526E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E5E7D">
        <w:t>Jurica Filipović, Zagreb, Vile Velebita 5B</w:t>
      </w:r>
      <w:r w:rsidR="00F429D6">
        <w:t xml:space="preserve">, </w:t>
      </w:r>
      <w:r w:rsidR="006244B4">
        <w:t xml:space="preserve">OIB: </w:t>
      </w:r>
      <w:r w:rsidR="00DE5E7D">
        <w:t>90453938161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F5683F">
        <w:t>58</w:t>
      </w:r>
      <w:r w:rsidR="002B5506">
        <w:t>5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D17" w:rsidR="00E15D17">
      <w:r>
        <w:separator/>
      </w:r>
    </w:p>
  </w:endnote>
  <w:endnote w:id="0" w:type="continuationSeparator">
    <w:p w:rsidRDefault="00E15D17" w:rsidR="00E15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D17" w:rsidR="00E15D17">
      <w:r>
        <w:separator/>
      </w:r>
    </w:p>
  </w:footnote>
  <w:footnote w:id="0" w:type="continuationSeparator">
    <w:p w:rsidRDefault="00E15D17" w:rsidR="00E15D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54E9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450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48CA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07BDA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57215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550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553F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467B1"/>
    <w:rsid w:val="003519B6"/>
    <w:rsid w:val="00357E24"/>
    <w:rsid w:val="003612A7"/>
    <w:rsid w:val="0036191B"/>
    <w:rsid w:val="003651BE"/>
    <w:rsid w:val="00375B3B"/>
    <w:rsid w:val="00375C7E"/>
    <w:rsid w:val="00377D6F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2500E"/>
    <w:rsid w:val="00434DA0"/>
    <w:rsid w:val="004351D0"/>
    <w:rsid w:val="00436570"/>
    <w:rsid w:val="004370C5"/>
    <w:rsid w:val="0044332A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5E88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26DFB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4DFE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9CA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94A60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47B45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173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2639C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95A2A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526E"/>
    <w:rsid w:val="00DD6682"/>
    <w:rsid w:val="00DE0539"/>
    <w:rsid w:val="00DE1523"/>
    <w:rsid w:val="00DE45C5"/>
    <w:rsid w:val="00DE5E7D"/>
    <w:rsid w:val="00DE5F69"/>
    <w:rsid w:val="00DF2DB8"/>
    <w:rsid w:val="00E11971"/>
    <w:rsid w:val="00E1594A"/>
    <w:rsid w:val="00E15D17"/>
    <w:rsid w:val="00E175DB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7C5"/>
    <w:rsid w:val="00F00C28"/>
    <w:rsid w:val="00F00CBB"/>
    <w:rsid w:val="00F02A50"/>
    <w:rsid w:val="00F02A63"/>
    <w:rsid w:val="00F03AAE"/>
    <w:rsid w:val="00F040DB"/>
    <w:rsid w:val="00F11CF2"/>
    <w:rsid w:val="00F135BB"/>
    <w:rsid w:val="00F177B0"/>
    <w:rsid w:val="00F2011D"/>
    <w:rsid w:val="00F2165F"/>
    <w:rsid w:val="00F337FF"/>
    <w:rsid w:val="00F35D89"/>
    <w:rsid w:val="00F40F1F"/>
    <w:rsid w:val="00F429D6"/>
    <w:rsid w:val="00F46E60"/>
    <w:rsid w:val="00F51DD2"/>
    <w:rsid w:val="00F528AF"/>
    <w:rsid w:val="00F5403A"/>
    <w:rsid w:val="00F5488A"/>
    <w:rsid w:val="00F564E3"/>
    <w:rsid w:val="00F5683F"/>
    <w:rsid w:val="00F6215D"/>
    <w:rsid w:val="00F63499"/>
    <w:rsid w:val="00F66ACC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C4FB5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F2D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2D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D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D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F2D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2D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D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D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St-1585/2018</izvorni_sadrzaj>
    <derivirana_varijabla naziv="DomainObject.Predmet.OznakaBroj_1">St-1585/2018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Mala familia j.d.o.o. za trgovinu i usluge</izvorni_sadrzaj>
    <derivirana_varijabla naziv="DomainObject.Predmet.ProtustrankaFormated_1">  Mala familia j.d.o.o. za trgovinu i usluge</derivirana_varijabla>
  </DomainObject.Predmet.ProtustrankaFormated>
  <DomainObject.Predmet.ProtustrankaFormatedOIB>
    <izvorni_sadrzaj>  Mala familia j.d.o.o. za trgovinu i usluge, OIB 62434459041</izvorni_sadrzaj>
    <derivirana_varijabla naziv="DomainObject.Predmet.ProtustrankaFormatedOIB_1">  Mala familia j.d.o.o. za trgovinu i usluge, OIB 62434459041</derivirana_varijabla>
  </DomainObject.Predmet.ProtustrankaFormatedOIB>
  <DomainObject.Predmet.ProtustrankaFormatedWithAdress>
    <izvorni_sadrzaj> Mala familia j.d.o.o. za trgovinu i usluge, Vile Velebita 1E, 10000 Zagreb</izvorni_sadrzaj>
    <derivirana_varijabla naziv="DomainObject.Predmet.ProtustrankaFormatedWithAdress_1"> Mala familia j.d.o.o. za trgovinu i usluge, Vile Velebita 1E, 10000 Zagreb</derivirana_varijabla>
  </DomainObject.Predmet.ProtustrankaFormatedWithAdress>
  <DomainObject.Predmet.ProtustrankaFormatedWithAdressOIB>
    <izvorni_sadrzaj> Mala familia j.d.o.o. za trgovinu i usluge, OIB 62434459041, Vile Velebita 1E, 10000 Zagreb</izvorni_sadrzaj>
    <derivirana_varijabla naziv="DomainObject.Predmet.ProtustrankaFormatedWithAdressOIB_1"> Mala familia j.d.o.o. za trgovinu i usluge, OIB 62434459041, Vile Velebita 1E, 10000 Zagreb</derivirana_varijabla>
  </DomainObject.Predmet.ProtustrankaFormatedWithAdressOIB>
  <DomainObject.Predmet.ProtustrankaWithAdress>
    <izvorni_sadrzaj>Mala familia j.d.o.o. za trgovinu i usluge Vile Velebita 1E, 10000 Zagreb</izvorni_sadrzaj>
    <derivirana_varijabla naziv="DomainObject.Predmet.ProtustrankaWithAdress_1">Mala familia j.d.o.o. za trgovinu i usluge Vile Velebita 1E, 10000 Zagreb</derivirana_varijabla>
  </DomainObject.Predmet.ProtustrankaWithAdress>
  <DomainObject.Predmet.ProtustrankaWithAdressOIB>
    <izvorni_sadrzaj>Mala familia j.d.o.o. za trgovinu i usluge, OIB 62434459041, Vile Velebita 1E, 10000 Zagreb</izvorni_sadrzaj>
    <derivirana_varijabla naziv="DomainObject.Predmet.ProtustrankaWithAdressOIB_1">Mala familia j.d.o.o. za trgovinu i usluge, OIB 62434459041, Vile Velebita 1E, 10000 Zagreb</derivirana_varijabla>
  </DomainObject.Predmet.ProtustrankaWithAdressOIB>
  <DomainObject.Predmet.ProtustrankaNazivFormated>
    <izvorni_sadrzaj>Mala familia j.d.o.o. za trgovinu i usluge</izvorni_sadrzaj>
    <derivirana_varijabla naziv="DomainObject.Predmet.ProtustrankaNazivFormated_1">Mala familia j.d.o.o. za trgovinu i usluge</derivirana_varijabla>
  </DomainObject.Predmet.ProtustrankaNazivFormated>
  <DomainObject.Predmet.ProtustrankaNazivFormatedOIB>
    <izvorni_sadrzaj>Mala familia j.d.o.o. za trgovinu i usluge, OIB 62434459041</izvorni_sadrzaj>
    <derivirana_varijabla naziv="DomainObject.Predmet.ProtustrankaNazivFormatedOIB_1">Mala familia j.d.o.o. za trgovinu i usluge, OIB 62434459041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familia j.d.o.o. za trgovinu i usluge</item>
    </izvorni_sadrzaj>
    <derivirana_varijabla naziv="DomainObject.Predmet.ProtuStrankaListFormated_1">
      <item>Mala familia j.d.o.o. za trgovinu i usluge</item>
    </derivirana_varijabla>
  </DomainObject.Predmet.ProtuStrankaListFormated>
  <DomainObject.Predmet.ProtuStrankaListFormatedOIB>
    <izvorni_sadrzaj>
      <item>Mala familia j.d.o.o. za trgovinu i usluge, OIB 62434459041</item>
    </izvorni_sadrzaj>
    <derivirana_varijabla naziv="DomainObject.Predmet.ProtuStrankaListFormatedOIB_1">
      <item>Mala familia j.d.o.o. za trgovinu i usluge, OIB 62434459041</item>
    </derivirana_varijabla>
  </DomainObject.Predmet.ProtuStrankaListFormatedOIB>
  <DomainObject.Predmet.ProtuStrankaListFormatedWithAdress>
    <izvorni_sadrzaj>
      <item>Mala familia j.d.o.o. za trgovinu i usluge, Vile Velebita 1E, 10000 Zagreb</item>
    </izvorni_sadrzaj>
    <derivirana_varijabla naziv="DomainObject.Predmet.ProtuStrankaListFormatedWithAdress_1">
      <item>Mala familia j.d.o.o. za trgovinu i usluge, Vile Velebita 1E, 10000 Zagreb</item>
    </derivirana_varijabla>
  </DomainObject.Predmet.ProtuStrankaListFormatedWithAdress>
  <DomainObject.Predmet.ProtuStrankaListFormatedWithAdressOIB>
    <izvorni_sadrzaj>
      <item>Mala familia j.d.o.o. za trgovinu i usluge, OIB 62434459041, Vile Velebita 1E, 10000 Zagreb</item>
    </izvorni_sadrzaj>
    <derivirana_varijabla naziv="DomainObject.Predmet.ProtuStrankaListFormatedWithAdressOIB_1">
      <item>Mala familia j.d.o.o. za trgovinu i usluge, OIB 62434459041, Vile Velebita 1E, 10000 Zagreb</item>
    </derivirana_varijabla>
  </DomainObject.Predmet.ProtuStrankaListFormatedWithAdressOIB>
  <DomainObject.Predmet.ProtuStrankaListNazivFormated>
    <izvorni_sadrzaj>
      <item>Mala familia j.d.o.o. za trgovinu i usluge</item>
    </izvorni_sadrzaj>
    <derivirana_varijabla naziv="DomainObject.Predmet.ProtuStrankaListNazivFormated_1">
      <item>Mala familia j.d.o.o. za trgovinu i usluge</item>
    </derivirana_varijabla>
  </DomainObject.Predmet.ProtuStrankaListNazivFormated>
  <DomainObject.Predmet.ProtuStrankaListNazivFormatedOIB>
    <izvorni_sadrzaj>
      <item>Mala familia j.d.o.o. za trgovinu i usluge, OIB 62434459041</item>
    </izvorni_sadrzaj>
    <derivirana_varijabla naziv="DomainObject.Predmet.ProtuStrankaListNazivFormatedOIB_1">
      <item>Mala familia j.d.o.o. za trgovinu i usluge, OIB 62434459041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familia j.d.o.o. za trgovinu i usluge</izvorni_sadrzaj>
    <derivirana_varijabla naziv="DomainObject.Predmet.ProtustrankaIDrugi_1">Mala familia j.d.o.o.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Mala familia j.d.o.o. za trgovinu i usluge, OIB 62434459041, Vile Velebita 1E, 10000 Zagreb</izvorni_sadrzaj>
    <derivirana_varijabla naziv="DomainObject.Predmet.ProtustrankaIDrugiAdressOIB_1">Mala familia j.d.o.o. za trgovinu i usluge, OIB 62434459041, Vile Velebita 1E,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familia j.d.o.o. za trgovinu i usluge</item>
      <item>FINA Regionalni centar Zagreb</item>
    </izvorni_sadrzaj>
    <derivirana_varijabla naziv="DomainObject.Predmet.SudioniciListNaziv_1">
      <item>Mala familia j.d.o.o. za trgovinu i usluge</item>
      <item>FINA Regionalni centar Zagreb</item>
    </derivirana_varijabla>
  </DomainObject.Predmet.SudioniciListNaziv>
  <DomainObject.Predmet.SudioniciListAdressOIB>
    <izvorni_sadrzaj>
      <item>Mala familia j.d.o.o. za trgovinu i usluge, OIB 62434459041, Vile Velebita 1E,10000 Zagreb</item>
      <item>FINA Regionalni centar Zagreb, OIB 85821130368</item>
    </izvorni_sadrzaj>
    <derivirana_varijabla naziv="DomainObject.Predmet.SudioniciListAdressOIB_1">
      <item>Mala familia j.d.o.o. za trgovinu i usluge, OIB 62434459041, Vile Velebita 1E,10000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62434459041</item>
      <item>, OIB 85821130368</item>
    </izvorni_sadrzaj>
    <derivirana_varijabla naziv="DomainObject.Predmet.SudioniciListNazivOIB_1">
      <item>, OIB 62434459041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A5A9E-3D3C-43A2-9EE8-C58B290AD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2123</properties:Characters>
  <properties:Lines>50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2019-01-15T13:22:00Z</dcterms:created>
  <dc:creator>Korisnik</dc:creator>
  <cp:lastModifiedBy>Maja Videnović</cp:lastModifiedBy>
  <cp:lastPrinted>2019-01-15T13:19:00Z</cp:lastPrinted>
  <dcterms:modified xmlns:xsi="http://www.w3.org/2001/XMLSchema-instance" xsi:type="dcterms:W3CDTF">2019-01-16T07:13:00Z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- 1585-18-ZG.docx)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