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757d" w14:paraId="cea757d" w:rsidRDefault="00FF609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>
        <w:t>263</w:t>
      </w:r>
      <w:r w:rsidR="005E09A7">
        <w:t>/</w:t>
      </w:r>
      <w:r w:rsidR="00826238">
        <w:t>20</w:t>
      </w:r>
      <w:r w:rsidR="005E09A7">
        <w:t>1</w:t>
      </w:r>
      <w:r w:rsidR="00BD5E63">
        <w:t>6</w:t>
      </w:r>
      <w:r w:rsidR="00385531">
        <w:t>-</w:t>
      </w:r>
      <w:r w:rsidR="00286FF1">
        <w:t>17</w:t>
      </w:r>
      <w:r w:rsidR="00123C2C">
        <w:t>4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FF6091" w:rsidP="00FF6091" w:rsidR="00FF609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6091" w:rsidP="00FF6091" w:rsidR="00FF609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BD5E63" w:rsidR="00BD5E6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FF6091" w:rsidRPr="006E2E98">
        <w:t>MERIDIJAN GRUPA d.o.o.</w:t>
      </w:r>
      <w:r w:rsidR="00FF6091">
        <w:t xml:space="preserve"> u stečaju</w:t>
      </w:r>
      <w:r w:rsidR="00FF6091" w:rsidRPr="006E2E98">
        <w:t>, Zadar, Ive Senjanina 14B, Zadar, OIB: 39317990272</w:t>
      </w:r>
      <w:r w:rsidR="00F1661E" w:rsidRPr="00244EC8">
        <w:t xml:space="preserve">, </w:t>
      </w:r>
      <w:r w:rsidR="00FF6091">
        <w:t>zastupanom po stečajnoj upraviteljici</w:t>
      </w:r>
      <w:r w:rsidR="00BD5E63" w:rsidRPr="000D0AE7">
        <w:t xml:space="preserve"> </w:t>
      </w:r>
      <w:r w:rsidR="00FF6091">
        <w:t>Marici Nekić</w:t>
      </w:r>
      <w:r w:rsidR="00BD5E63" w:rsidRPr="000D0AE7">
        <w:t xml:space="preserve">, </w:t>
      </w:r>
      <w:r w:rsidR="00BD5E63" w:rsidRPr="002F799A">
        <w:t xml:space="preserve"> </w:t>
      </w:r>
      <w:r w:rsidR="00286FF1">
        <w:t>10. siječnja 2018.</w:t>
      </w:r>
      <w:r w:rsidR="00BD5E63" w:rsidRPr="002F799A">
        <w:t>,</w:t>
      </w:r>
    </w:p>
    <w:p w:rsidRDefault="00BD5E63" w:rsidP="00BD5E63" w:rsidR="00BD5E63" w:rsidRPr="002F799A">
      <w:pPr>
        <w:jc w:val="both"/>
      </w:pPr>
    </w:p>
    <w:p w:rsidRDefault="00BD5E63" w:rsidP="00BD5E63" w:rsidR="00BD5E63" w:rsidRPr="002F799A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</w:t>
      </w:r>
      <w:r w:rsidRPr="002F799A">
        <w:t xml:space="preserve">   j e</w:t>
      </w:r>
    </w:p>
    <w:p w:rsidRDefault="00BD5E63" w:rsidP="00BD5E63" w:rsidR="00BD5E63" w:rsidRPr="002F799A">
      <w:pPr>
        <w:jc w:val="both"/>
      </w:pPr>
    </w:p>
    <w:p w:rsidRDefault="00BD5E63" w:rsidP="00BD5E63" w:rsidR="00BD5E63">
      <w:pPr>
        <w:jc w:val="center"/>
      </w:pPr>
      <w:r w:rsidRPr="002F799A">
        <w:t>Određuje se ročište za diobu kupovnine od prodaje</w:t>
      </w:r>
      <w:r w:rsidR="00FF6091">
        <w:t xml:space="preserve"> pokretnine</w:t>
      </w:r>
      <w:r>
        <w:t xml:space="preserve"> i to:</w:t>
      </w:r>
    </w:p>
    <w:p w:rsidRDefault="00A13504" w:rsidP="00BD5E63" w:rsidR="00A13504">
      <w:pPr>
        <w:jc w:val="center"/>
      </w:pPr>
    </w:p>
    <w:p w:rsidRDefault="00123C2C" w:rsidP="00BD5E63" w:rsidR="00286FF1">
      <w:pPr>
        <w:jc w:val="center"/>
      </w:pPr>
      <w:r>
        <w:t>b</w:t>
      </w:r>
      <w:r w:rsidRPr="006E2E98">
        <w:t xml:space="preserve">rodica marke </w:t>
      </w:r>
      <w:r>
        <w:t>Salona 40</w:t>
      </w:r>
      <w:r w:rsidRPr="006E2E98">
        <w:t xml:space="preserve">, oznaka </w:t>
      </w:r>
      <w:r>
        <w:t xml:space="preserve">1040 </w:t>
      </w:r>
      <w:r w:rsidRPr="006E2E98">
        <w:t xml:space="preserve">ZD, ime </w:t>
      </w:r>
      <w:r>
        <w:t>ORCA, godina gradnje 2004</w:t>
      </w:r>
      <w:r w:rsidRPr="006E2E98">
        <w:t>.</w:t>
      </w:r>
    </w:p>
    <w:p w:rsidRDefault="00123C2C" w:rsidP="00BD5E63" w:rsidR="00123C2C">
      <w:pPr>
        <w:jc w:val="center"/>
      </w:pPr>
    </w:p>
    <w:p w:rsidRDefault="00A13504" w:rsidP="00FF6091" w:rsidR="00ED1E23">
      <w:pPr>
        <w:jc w:val="center"/>
      </w:pPr>
      <w:r>
        <w:t>8</w:t>
      </w:r>
      <w:r w:rsidR="00BD5E63">
        <w:t xml:space="preserve">. </w:t>
      </w:r>
      <w:r>
        <w:t>ožujka 2018</w:t>
      </w:r>
      <w:r w:rsidR="00BD5E63" w:rsidRPr="002F799A">
        <w:t xml:space="preserve">. godine u </w:t>
      </w:r>
      <w:r w:rsidR="00DC57B7">
        <w:t>11</w:t>
      </w:r>
      <w:r w:rsidR="00BD5E63">
        <w:t>,</w:t>
      </w:r>
      <w:r w:rsidR="00123C2C">
        <w:t>45</w:t>
      </w:r>
      <w:r w:rsidR="00BD5E63" w:rsidRPr="002F799A">
        <w:t xml:space="preserve"> sati u sudnici broj </w:t>
      </w:r>
      <w:r w:rsidR="00BD5E63">
        <w:t>26</w:t>
      </w:r>
      <w:r w:rsidR="00BD5E63" w:rsidRPr="002F799A">
        <w:t>/l.</w:t>
      </w:r>
    </w:p>
    <w:p w:rsidRDefault="00BD5E63" w:rsidP="00BD5E63" w:rsidR="00BD5E63" w:rsidRPr="002F799A">
      <w:pPr>
        <w:jc w:val="center"/>
      </w:pPr>
    </w:p>
    <w:p w:rsidRDefault="00286FF1" w:rsidP="004D0391" w:rsidR="00ED1E23" w:rsidRPr="002F799A">
      <w:pPr>
        <w:ind w:left="705"/>
        <w:jc w:val="center"/>
      </w:pPr>
      <w:r>
        <w:t>U Zadru 10. siječnja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3B592A" w:rsidP="003B592A" w:rsidR="003B592A">
      <w:r>
        <w:t>Za točnost otpravka-ovlašteni službenik:                                                      Sutkinja</w:t>
      </w:r>
    </w:p>
    <w:p w:rsidRDefault="003B592A" w:rsidP="003B592A" w:rsidR="003B592A">
      <w:r>
        <w:t xml:space="preserve">Martina </w:t>
      </w:r>
      <w:proofErr w:type="spellStart"/>
      <w:r>
        <w:t>Kalmeta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A13504" w:rsidP="00BC7BAE" w:rsidR="00BC7BAE" w:rsidRPr="002F799A">
      <w:pPr>
        <w:numPr>
          <w:ilvl w:val="0"/>
          <w:numId w:val="1"/>
        </w:numPr>
      </w:pPr>
      <w:r>
        <w:t>stečajnoj upraviteljici</w:t>
      </w:r>
      <w:r w:rsidR="00D61FAB">
        <w:t xml:space="preserve"> </w:t>
      </w:r>
      <w:proofErr w:type="spellStart"/>
      <w:r w:rsidR="00D61FAB">
        <w:t>mailom</w:t>
      </w:r>
      <w:proofErr w:type="spellEnd"/>
    </w:p>
    <w:p w:rsidRDefault="00F1661E" w:rsidP="00826238" w:rsidR="007764EE" w:rsidRPr="00D338EE">
      <w:pPr>
        <w:numPr>
          <w:ilvl w:val="0"/>
          <w:numId w:val="1"/>
        </w:numPr>
      </w:pPr>
      <w:proofErr w:type="spellStart"/>
      <w:r w:rsidRPr="00D338EE">
        <w:t>razlučn</w:t>
      </w:r>
      <w:r w:rsidR="004D05CD" w:rsidRPr="00D338EE">
        <w:t>om</w:t>
      </w:r>
      <w:proofErr w:type="spellEnd"/>
      <w:r w:rsidR="004D05CD" w:rsidRPr="00D338EE">
        <w:t xml:space="preserve"> vjerovniku</w:t>
      </w:r>
      <w:r w:rsidR="005E09A7" w:rsidRPr="00D338EE">
        <w:t xml:space="preserve"> </w:t>
      </w:r>
      <w:r w:rsidR="00FF6091" w:rsidRPr="00FF6091">
        <w:t xml:space="preserve">ERSTE&amp;STEIERMARKISCHE BANK </w:t>
      </w:r>
      <w:r w:rsidR="00FF6091">
        <w:t>d.d.,</w:t>
      </w:r>
      <w:r w:rsidR="00FF6091" w:rsidRPr="002967F4">
        <w:t xml:space="preserve"> </w:t>
      </w:r>
      <w:r w:rsidR="00FF6091">
        <w:t>Rijeka</w:t>
      </w:r>
      <w:r w:rsidR="00FF6091" w:rsidRPr="002967F4">
        <w:t xml:space="preserve">, </w:t>
      </w:r>
      <w:r w:rsidR="00FF6091">
        <w:t>po punomoćnicima,</w:t>
      </w:r>
      <w:r w:rsidR="00815E6C" w:rsidRPr="00D338EE">
        <w:t xml:space="preserve">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648BB"/>
    <w:rsid w:val="00095B71"/>
    <w:rsid w:val="000C733D"/>
    <w:rsid w:val="00123C2C"/>
    <w:rsid w:val="001513FF"/>
    <w:rsid w:val="001A4AF2"/>
    <w:rsid w:val="001F7EB7"/>
    <w:rsid w:val="00210717"/>
    <w:rsid w:val="00210CDE"/>
    <w:rsid w:val="002348F0"/>
    <w:rsid w:val="002664A0"/>
    <w:rsid w:val="00283117"/>
    <w:rsid w:val="00286FF1"/>
    <w:rsid w:val="002D112E"/>
    <w:rsid w:val="002F799A"/>
    <w:rsid w:val="00302C16"/>
    <w:rsid w:val="00385531"/>
    <w:rsid w:val="003A08B9"/>
    <w:rsid w:val="003B592A"/>
    <w:rsid w:val="003D0AD2"/>
    <w:rsid w:val="00403E10"/>
    <w:rsid w:val="00432EB5"/>
    <w:rsid w:val="00455BCE"/>
    <w:rsid w:val="004C7FEB"/>
    <w:rsid w:val="004D0391"/>
    <w:rsid w:val="004D05CD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42DCB"/>
    <w:rsid w:val="0065353D"/>
    <w:rsid w:val="006C2F82"/>
    <w:rsid w:val="00725D77"/>
    <w:rsid w:val="0073755C"/>
    <w:rsid w:val="007764EE"/>
    <w:rsid w:val="00815E6C"/>
    <w:rsid w:val="00817E3C"/>
    <w:rsid w:val="00826238"/>
    <w:rsid w:val="00870477"/>
    <w:rsid w:val="008C522C"/>
    <w:rsid w:val="009026AF"/>
    <w:rsid w:val="009A31C0"/>
    <w:rsid w:val="00A13504"/>
    <w:rsid w:val="00A47642"/>
    <w:rsid w:val="00AB6B83"/>
    <w:rsid w:val="00B21C4E"/>
    <w:rsid w:val="00B35AD9"/>
    <w:rsid w:val="00B66981"/>
    <w:rsid w:val="00B72BD8"/>
    <w:rsid w:val="00BA5CA9"/>
    <w:rsid w:val="00BA768F"/>
    <w:rsid w:val="00BC7BAE"/>
    <w:rsid w:val="00BD5E63"/>
    <w:rsid w:val="00BF64D1"/>
    <w:rsid w:val="00CB21D2"/>
    <w:rsid w:val="00CC6B15"/>
    <w:rsid w:val="00CF2E4D"/>
    <w:rsid w:val="00D338EE"/>
    <w:rsid w:val="00D50C9B"/>
    <w:rsid w:val="00D61FAB"/>
    <w:rsid w:val="00DB0971"/>
    <w:rsid w:val="00DC57B7"/>
    <w:rsid w:val="00E0101B"/>
    <w:rsid w:val="00E94D30"/>
    <w:rsid w:val="00EA46B8"/>
    <w:rsid w:val="00ED1E23"/>
    <w:rsid w:val="00F10C06"/>
    <w:rsid w:val="00F1661E"/>
    <w:rsid w:val="00F54B47"/>
    <w:rsid w:val="00FD60C8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F609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5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9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9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9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9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F609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5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9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9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9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9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220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Brod Orca</izvorni_sadrzaj>
    <derivirana_varijabla naziv="DomainObject.Primjedba_1">Brod Orca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St-309/16)ORIGINAL SPISA U REF.</izvorni_sadrzaj>
    <derivirana_varijabla naziv="DomainObject.Predmet.PrimjedbaSuca_1">Zakljačak od 27.04.16. (spajanje predmeta St-309/16)ORIGINAL SPISA U REF.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129</properties:Words>
  <properties:Characters>707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2018-01-10T08:34:00Z</dcterms:created>
  <dc:creator>Ardena Bajlo</dc:creator>
  <cp:lastModifiedBy>Ardena Bajlo</cp:lastModifiedBy>
  <cp:lastPrinted>2018-01-10T09:31:00Z</cp:lastPrinted>
  <dcterms:modified xmlns:xsi="http://www.w3.org/2001/XMLSchema-instance" xsi:type="dcterms:W3CDTF">2018-01-10T09:31:00Z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