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f415" w14:paraId="a81f41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zh-CN"/>
        </w:rPr>
        <w:t>7808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>VREDNICA d.o.o., Zagreb, 1. Gajnički vidikovac 5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578C" w:rsidRP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>080560158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578C" w:rsidRP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>61748830195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0E69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VREDNICA d.o.o., Zagreb, 1. Gajnički vidikovac 5, MBS: </w:t>
      </w:r>
      <w:r w:rsidR="00BF578C" w:rsidRP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>080560158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F578C" w:rsidRP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>61748830195</w:t>
      </w:r>
      <w:r w:rsidR="00BF578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 podnijela je, na temelju odredbe čl. 429. st. 1. Stečajnog zakona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(NN broj 71/15; dalje: SZ), zahtjev za provedbu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skraćenog stečajnog postupka nad dužnikom</w:t>
      </w:r>
      <w:r w:rsidR="00DE4B5C" w:rsidRPr="00DE4B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VREDNICA d.o.o., Zagreb, 1. Gajnički vidikovac 5, MBS: </w:t>
      </w:r>
      <w:r w:rsidR="00BF578C" w:rsidRP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>080560158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F578C" w:rsidRP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>61748830195</w:t>
      </w:r>
      <w:r w:rsidR="00BF578C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F57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B7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E693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E693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D2DDE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BF578C"/>
    <w:rsid w:val="00C25DEF"/>
    <w:rsid w:val="00C27CE4"/>
    <w:rsid w:val="00C305D9"/>
    <w:rsid w:val="00C41B70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DE4B5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D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D2DD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D2D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D2D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D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D2D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D2D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D2D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7808</izvorni_sadrzaj>
    <derivirana_varijabla naziv="DomainObject.Predmet.Broj_1">7808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St-7808/2015</izvorni_sadrzaj>
    <derivirana_varijabla naziv="DomainObject.Predmet.OznakaBroj_1">St-7808/2015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VREDNICA d.o.o.</izvorni_sadrzaj>
    <derivirana_varijabla naziv="DomainObject.Predmet.ProtustrankaFormated_1">  VREDNICA d.o.o.</derivirana_varijabla>
  </DomainObject.Predmet.ProtustrankaFormated>
  <DomainObject.Predmet.ProtustrankaFormatedOIB>
    <izvorni_sadrzaj>  VREDNICA d.o.o., OIB 61748830195</izvorni_sadrzaj>
    <derivirana_varijabla naziv="DomainObject.Predmet.ProtustrankaFormatedOIB_1">  VREDNICA d.o.o., OIB 61748830195</derivirana_varijabla>
  </DomainObject.Predmet.ProtustrankaFormatedOIB>
  <DomainObject.Predmet.ProtustrankaFormatedWithAdress>
    <izvorni_sadrzaj> VREDNICA d.o.o., 1. Gajnički vidikovac 5, 10000 Zagreb</izvorni_sadrzaj>
    <derivirana_varijabla naziv="DomainObject.Predmet.ProtustrankaFormatedWithAdress_1"> VREDNICA d.o.o., 1. Gajnički vidikovac 5, 10000 Zagreb</derivirana_varijabla>
  </DomainObject.Predmet.ProtustrankaFormatedWithAdress>
  <DomainObject.Predmet.ProtustrankaFormatedWithAdressOIB>
    <izvorni_sadrzaj> VREDNICA d.o.o., OIB 61748830195, 1. Gajnički vidikovac 5, 10000 Zagreb</izvorni_sadrzaj>
    <derivirana_varijabla naziv="DomainObject.Predmet.ProtustrankaFormatedWithAdressOIB_1"> VREDNICA d.o.o., OIB 61748830195, 1. Gajnički vidikovac 5, 10000 Zagreb</derivirana_varijabla>
  </DomainObject.Predmet.ProtustrankaFormatedWithAdressOIB>
  <DomainObject.Predmet.ProtustrankaWithAdress>
    <izvorni_sadrzaj>VREDNICA d.o.o. 1. Gajnički vidikovac 5, 10000 Zagreb</izvorni_sadrzaj>
    <derivirana_varijabla naziv="DomainObject.Predmet.ProtustrankaWithAdress_1">VREDNICA d.o.o. 1. Gajnički vidikovac 5, 10000 Zagreb</derivirana_varijabla>
  </DomainObject.Predmet.ProtustrankaWithAdress>
  <DomainObject.Predmet.ProtustrankaWithAdressOIB>
    <izvorni_sadrzaj>VREDNICA d.o.o., OIB 61748830195, 1. Gajnički vidikovac 5, 10000 Zagreb</izvorni_sadrzaj>
    <derivirana_varijabla naziv="DomainObject.Predmet.ProtustrankaWithAdressOIB_1">VREDNICA d.o.o., OIB 61748830195, 1. Gajnički vidikovac 5, 10000 Zagreb</derivirana_varijabla>
  </DomainObject.Predmet.ProtustrankaWithAdressOIB>
  <DomainObject.Predmet.ProtustrankaNazivFormated>
    <izvorni_sadrzaj>VREDNICA d.o.o.</izvorni_sadrzaj>
    <derivirana_varijabla naziv="DomainObject.Predmet.ProtustrankaNazivFormated_1">VREDNICA d.o.o.</derivirana_varijabla>
  </DomainObject.Predmet.ProtustrankaNazivFormated>
  <DomainObject.Predmet.ProtustrankaNazivFormatedOIB>
    <izvorni_sadrzaj>VREDNICA d.o.o., OIB 61748830195</izvorni_sadrzaj>
    <derivirana_varijabla naziv="DomainObject.Predmet.ProtustrankaNazivFormatedOIB_1">VREDNICA d.o.o., OIB 61748830195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VREDNICA d.o.o.</item>
    </izvorni_sadrzaj>
    <derivirana_varijabla naziv="DomainObject.Predmet.ProtuStrankaListFormated_1">
      <item>VREDNICA d.o.o.</item>
    </derivirana_varijabla>
  </DomainObject.Predmet.ProtuStrankaListFormated>
  <DomainObject.Predmet.ProtuStrankaListFormatedOIB>
    <izvorni_sadrzaj>
      <item>VREDNICA d.o.o., OIB 61748830195</item>
    </izvorni_sadrzaj>
    <derivirana_varijabla naziv="DomainObject.Predmet.ProtuStrankaListFormatedOIB_1">
      <item>VREDNICA d.o.o., OIB 61748830195</item>
    </derivirana_varijabla>
  </DomainObject.Predmet.ProtuStrankaListFormatedOIB>
  <DomainObject.Predmet.ProtuStrankaListFormatedWithAdress>
    <izvorni_sadrzaj>
      <item>VREDNICA d.o.o., 1. Gajnički vidikovac 5, 10000 Zagreb</item>
    </izvorni_sadrzaj>
    <derivirana_varijabla naziv="DomainObject.Predmet.ProtuStrankaListFormatedWithAdress_1">
      <item>VREDNICA d.o.o., 1. Gajnički vidikovac 5, 10000 Zagreb</item>
    </derivirana_varijabla>
  </DomainObject.Predmet.ProtuStrankaListFormatedWithAdress>
  <DomainObject.Predmet.ProtuStrankaListFormatedWithAdressOIB>
    <izvorni_sadrzaj>
      <item>VREDNICA d.o.o., OIB 61748830195, 1. Gajnički vidikovac 5, 10000 Zagreb</item>
    </izvorni_sadrzaj>
    <derivirana_varijabla naziv="DomainObject.Predmet.ProtuStrankaListFormatedWithAdressOIB_1">
      <item>VREDNICA d.o.o., OIB 61748830195, 1. Gajnički vidikovac 5, 10000 Zagreb</item>
    </derivirana_varijabla>
  </DomainObject.Predmet.ProtuStrankaListFormatedWithAdressOIB>
  <DomainObject.Predmet.ProtuStrankaListNazivFormated>
    <izvorni_sadrzaj>
      <item>VREDNICA d.o.o.</item>
    </izvorni_sadrzaj>
    <derivirana_varijabla naziv="DomainObject.Predmet.ProtuStrankaListNazivFormated_1">
      <item>VREDNICA d.o.o.</item>
    </derivirana_varijabla>
  </DomainObject.Predmet.ProtuStrankaListNazivFormated>
  <DomainObject.Predmet.ProtuStrankaListNazivFormatedOIB>
    <izvorni_sadrzaj>
      <item>VREDNICA d.o.o., OIB 61748830195</item>
    </izvorni_sadrzaj>
    <derivirana_varijabla naziv="DomainObject.Predmet.ProtuStrankaListNazivFormatedOIB_1">
      <item>VREDNICA d.o.o., OIB 61748830195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VREDNICA d.o.o.</izvorni_sadrzaj>
    <derivirana_varijabla naziv="DomainObject.Predmet.ProtustrankaIDrugi_1">VREDNICA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VREDNICA d.o.o., OIB 61748830195, 1. Gajnički vidikovac 5, 10000 Zagreb</izvorni_sadrzaj>
    <derivirana_varijabla naziv="DomainObject.Predmet.ProtustrankaIDrugiAdressOIB_1">VREDNICA d.o.o., OIB 61748830195, 1. Gajnički vidikovac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VREDNICA d.o.o.</item>
      <item>FINA Regionalni centar Zagreb</item>
    </izvorni_sadrzaj>
    <derivirana_varijabla naziv="DomainObject.Predmet.SudioniciListNaziv_1">
      <item>VREDNICA d.o.o.</item>
      <item>FINA Regionalni centar Zagreb</item>
    </derivirana_varijabla>
  </DomainObject.Predmet.SudioniciListNaziv>
  <DomainObject.Predmet.SudioniciListAdressOIB>
    <izvorni_sadrzaj>
      <item>VREDNICA d.o.o., OIB 61748830195, 1. Gajnički vidikovac 5,10000 Zagreb</item>
      <item>FINA Regionalni centar Zagreb, OIB 85821130368, Trg svibanjskih žrtava 1995. br. 1,10000 Zagreb</item>
    </izvorni_sadrzaj>
    <derivirana_varijabla naziv="DomainObject.Predmet.SudioniciListAdressOIB_1">
      <item>VREDNICA d.o.o., OIB 61748830195, 1. Gajnički vidikovac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61748830195</item>
      <item>, OIB 85821130368</item>
    </izvorni_sadrzaj>
    <derivirana_varijabla naziv="DomainObject.Predmet.SudioniciListNazivOIB_1">
      <item>, OIB 61748830195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1833</properties:Characters>
  <properties:Lines>46</properties:Lines>
  <properties:Paragraphs>19</properties:Paragraphs>
  <properties:TotalTime>459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2016-02-25T13:49:00Z</dcterms:modified>
  <cp:revision>92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