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28b5" w14:paraId="73428b5" w:rsidRDefault="004B253F" w:rsidP="004B253F" w:rsidR="004B253F">
      <w:pPr>
        <w:pStyle w:val="Tijeloteksta"/>
        <w:jc w:val="right"/>
        <w15:collapsed w:val="false"/>
      </w:pPr>
      <w:r>
        <w:t>Poslovni br.: 6 St-1229/18-8</w:t>
      </w:r>
    </w:p>
    <w:p w:rsidRDefault="004B253F" w:rsidP="004B253F" w:rsidR="004B253F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Default="004B253F" w:rsidP="004B253F" w:rsidR="004B253F">
      <w:pPr>
        <w:jc w:val="both"/>
      </w:pPr>
    </w:p>
    <w:p w:rsidRDefault="004B253F" w:rsidP="004B253F" w:rsidR="004B253F">
      <w:pPr>
        <w:ind w:hanging="720" w:left="360"/>
        <w:jc w:val="both"/>
      </w:pPr>
      <w:r>
        <w:t xml:space="preserve">  Republika Hrvatska</w:t>
      </w:r>
    </w:p>
    <w:p w:rsidRDefault="004B253F" w:rsidP="004B253F" w:rsidR="004B253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4B253F" w:rsidP="004B253F" w:rsidR="004B253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B253F" w:rsidP="004B253F" w:rsidR="004B253F">
      <w:pPr>
        <w:pStyle w:val="Tijeloteksta"/>
      </w:pPr>
    </w:p>
    <w:p w:rsidRDefault="004B253F" w:rsidP="004B253F" w:rsidR="004B253F">
      <w:pPr>
        <w:pStyle w:val="Tijeloteksta"/>
        <w:jc w:val="center"/>
      </w:pPr>
    </w:p>
    <w:p w:rsidRDefault="004B253F" w:rsidP="004B253F" w:rsidR="004B253F">
      <w:pPr>
        <w:pStyle w:val="Tijeloteksta"/>
        <w:jc w:val="center"/>
      </w:pPr>
      <w:r>
        <w:t>R J E Š E N J E</w:t>
      </w:r>
    </w:p>
    <w:p w:rsidRDefault="004B253F" w:rsidP="004B253F" w:rsidR="004B253F">
      <w:pPr>
        <w:pStyle w:val="Tijeloteksta"/>
        <w:jc w:val="center"/>
      </w:pPr>
    </w:p>
    <w:p w:rsidRDefault="004B253F" w:rsidP="004B253F" w:rsidR="004B253F">
      <w:pPr>
        <w:pStyle w:val="Tijeloteksta"/>
      </w:pPr>
    </w:p>
    <w:p w:rsidRDefault="004B253F" w:rsidP="004B253F" w:rsidR="004B253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</w:t>
      </w:r>
      <w:r w:rsidR="00A35E38">
        <w:t>predlagatelja:</w:t>
      </w:r>
      <w:r>
        <w:t xml:space="preserve"> FINA RC Osijek za otvaranje stečajnog postupka nad dužnikom: </w:t>
      </w:r>
      <w:r>
        <w:rPr>
          <w:b/>
        </w:rPr>
        <w:t xml:space="preserve">LU &amp; MA j.d.o.o. Bilje, K. Branimira 4, OIB: 69338580774, MBS: 030178937, </w:t>
      </w:r>
      <w:r>
        <w:t>dana 3. prosinca 2018. g.,</w:t>
      </w:r>
    </w:p>
    <w:p w:rsidRDefault="004B253F" w:rsidP="004B253F" w:rsidR="004B253F">
      <w:pPr>
        <w:tabs>
          <w:tab w:pos="3705" w:val="left"/>
        </w:tabs>
        <w:jc w:val="both"/>
      </w:pPr>
      <w:r>
        <w:tab/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4B253F">
        <w:t xml:space="preserve">Matija </w:t>
      </w:r>
      <w:proofErr w:type="spellStart"/>
      <w:r w:rsidR="004B253F">
        <w:t>Čakalić</w:t>
      </w:r>
      <w:proofErr w:type="spellEnd"/>
      <w:r w:rsidR="004B253F">
        <w:t xml:space="preserve">, Bilje, K. Branimira 4, OIB: 03004794067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4B253F">
        <w:t xml:space="preserve">Matija </w:t>
      </w:r>
      <w:proofErr w:type="spellStart"/>
      <w:r w:rsidR="004B253F">
        <w:t>Čakalić</w:t>
      </w:r>
      <w:proofErr w:type="spellEnd"/>
      <w:r w:rsidR="004B253F">
        <w:t>, Bilje, K. Branimira 4, OIB: 03004794067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4B253F">
        <w:rPr>
          <w:b/>
        </w:rPr>
        <w:t>1229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4B253F">
        <w:t xml:space="preserve">Matija </w:t>
      </w:r>
      <w:proofErr w:type="spellStart"/>
      <w:r w:rsidR="004B253F">
        <w:t>Čakalić</w:t>
      </w:r>
      <w:proofErr w:type="spellEnd"/>
      <w:r w:rsidR="004B253F">
        <w:t>, Bilje, K. Branimira 4, OIB: 03004794067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6D7337">
        <w:rPr>
          <w:b/>
        </w:rPr>
        <w:t>12</w:t>
      </w:r>
      <w:r w:rsidR="004B253F">
        <w:rPr>
          <w:b/>
        </w:rPr>
        <w:t>29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4B253F">
        <w:t xml:space="preserve">Matija </w:t>
      </w:r>
      <w:proofErr w:type="spellStart"/>
      <w:r w:rsidR="004B253F">
        <w:t>Čakalić</w:t>
      </w:r>
      <w:proofErr w:type="spellEnd"/>
      <w:r w:rsidR="004B253F">
        <w:t>, Bilje, K. Branimira 4, OIB: 03004794067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4B253F" w:rsidP="004B253F" w:rsidR="004B253F">
      <w:pPr>
        <w:pStyle w:val="Tijeloteksta"/>
        <w:jc w:val="right"/>
      </w:pPr>
      <w:r>
        <w:lastRenderedPageBreak/>
        <w:t>Poslovni br.: 6 St-1229/18-8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4B253F">
        <w:t xml:space="preserve">Matija </w:t>
      </w:r>
      <w:proofErr w:type="spellStart"/>
      <w:r w:rsidR="004B253F">
        <w:t>Čakalić</w:t>
      </w:r>
      <w:proofErr w:type="spellEnd"/>
      <w:r w:rsidR="004B253F">
        <w:t>, Bilje, K. Branimira 4, OIB: 03004794067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A310D">
        <w:t>Osijek</w:t>
      </w:r>
      <w:r>
        <w:t xml:space="preserve"> </w:t>
      </w:r>
      <w:r>
        <w:rPr>
          <w:bCs/>
        </w:rPr>
        <w:t xml:space="preserve">je dana </w:t>
      </w:r>
      <w:r w:rsidR="00F71341">
        <w:rPr>
          <w:bCs/>
        </w:rPr>
        <w:t>22</w:t>
      </w:r>
      <w:r w:rsidR="00CA310D">
        <w:rPr>
          <w:bCs/>
        </w:rPr>
        <w:t>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4B253F">
        <w:rPr>
          <w:b/>
        </w:rPr>
        <w:t>LU &amp; MA j.d.o.o. Bilje, K. Branimira 4, OIB: 69338580774, MBS: 030178937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F71341">
        <w:rPr>
          <w:b/>
        </w:rPr>
        <w:t>22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4B253F">
        <w:t>1229</w:t>
      </w:r>
      <w:r w:rsidR="00CA310D">
        <w:t>/18-</w:t>
      </w:r>
      <w:r w:rsidR="004B253F">
        <w:t>7</w:t>
      </w:r>
      <w:r w:rsidR="00DF6B4D">
        <w:t xml:space="preserve"> od </w:t>
      </w:r>
      <w:r w:rsidR="00CA310D">
        <w:t>3</w:t>
      </w:r>
      <w:r w:rsidR="006D7337">
        <w:t>. prosinca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4B253F">
        <w:t xml:space="preserve">Blanka </w:t>
      </w:r>
      <w:proofErr w:type="spellStart"/>
      <w:r w:rsidR="004B253F">
        <w:t>Gambiraža</w:t>
      </w:r>
      <w:proofErr w:type="spellEnd"/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F71341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4B253F" w:rsidP="004B253F" w:rsidR="004B253F">
      <w:pPr>
        <w:pStyle w:val="Tijeloteksta"/>
        <w:jc w:val="right"/>
      </w:pPr>
      <w:r>
        <w:lastRenderedPageBreak/>
        <w:t>Poslovni br.: 6 St-1229/18-8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F71341">
        <w:rPr>
          <w:b/>
        </w:rPr>
        <w:t>22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A35E38">
        <w:t>10.273,53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A310D">
        <w:t>3</w:t>
      </w:r>
      <w:r w:rsidR="006D7337">
        <w:t>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4B253F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4B253F">
        <w:t xml:space="preserve">Matija </w:t>
      </w:r>
      <w:proofErr w:type="spellStart"/>
      <w:r w:rsidR="004B253F">
        <w:t>Čakalić</w:t>
      </w:r>
      <w:proofErr w:type="spellEnd"/>
      <w:r w:rsidR="004B253F">
        <w:t xml:space="preserve">, Bilje, K. Branimira 4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4B253F">
        <w:t>20</w:t>
      </w:r>
      <w:r w:rsidR="001163B7">
        <w:t>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E50" w:rsidP="00C06AA6" w:rsidR="00FA1E50">
      <w:r>
        <w:separator/>
      </w:r>
    </w:p>
  </w:endnote>
  <w:endnote w:id="0" w:type="continuationSeparator">
    <w:p w:rsidRDefault="00FA1E50" w:rsidP="00C06AA6" w:rsidR="00FA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E50" w:rsidP="00C06AA6" w:rsidR="00FA1E50">
      <w:r>
        <w:separator/>
      </w:r>
    </w:p>
  </w:footnote>
  <w:footnote w:id="0" w:type="continuationSeparator">
    <w:p w:rsidRDefault="00FA1E50" w:rsidP="00C06AA6" w:rsidR="00FA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5E38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163B7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2407A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B253F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8D7A56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35E38"/>
    <w:rsid w:val="00A46436"/>
    <w:rsid w:val="00A66E25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1411D"/>
    <w:rsid w:val="00C2016D"/>
    <w:rsid w:val="00C20355"/>
    <w:rsid w:val="00C24360"/>
    <w:rsid w:val="00C35DB4"/>
    <w:rsid w:val="00C41F03"/>
    <w:rsid w:val="00C573EC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1341"/>
    <w:rsid w:val="00F73514"/>
    <w:rsid w:val="00F77683"/>
    <w:rsid w:val="00F80E5F"/>
    <w:rsid w:val="00F82537"/>
    <w:rsid w:val="00F83779"/>
    <w:rsid w:val="00F90BA2"/>
    <w:rsid w:val="00F952B7"/>
    <w:rsid w:val="00FA1E50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1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1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St-1229/2018-8</izvorni_sadrzaj>
    <derivirana_varijabla naziv="DomainObject.Oznaka_1">St-1229/2018-8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St-1229/2018</izvorni_sadrzaj>
    <derivirana_varijabla naziv="DomainObject.Predmet.OznakaBroj_1">St-1229/2018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 &amp; MA jednostavno društvo s ograničenom odgovornošću za ugostiteljstvo i usluge</izvorni_sadrzaj>
    <derivirana_varijabla naziv="DomainObject.Predmet.ProtustrankaFormated_1">  LU &amp; MA jednostavno društvo s ograničenom odgovornošću za ugostiteljstvo i usluge</derivirana_varijabla>
  </DomainObject.Predmet.ProtustrankaFormated>
  <DomainObject.Predmet.ProtustrankaFormatedOIB>
    <izvorni_sadrzaj>  LU &amp; MA jednostavno društvo s ograničenom odgovornošću za ugostiteljstvo i usluge, OIB 69338580774</izvorni_sadrzaj>
    <derivirana_varijabla naziv="DomainObject.Predmet.ProtustrankaFormatedOIB_1">  LU &amp; MA jednostavno društvo s ograničenom odgovornošću za ugostiteljstvo i usluge, OIB 69338580774</derivirana_varijabla>
  </DomainObject.Predmet.ProtustrankaFormatedOIB>
  <DomainObject.Predmet.ProtustrankaFormatedWithAdress>
    <izvorni_sadrzaj> LU &amp; MA jednostavno društvo s ograničenom odgovornošću za ugostiteljstvo i usluge, Kneza Branimira 4, 31327 Bilje</izvorni_sadrzaj>
    <derivirana_varijabla naziv="DomainObject.Predmet.ProtustrankaFormatedWithAdress_1"> LU &amp; MA jednostavno društvo s ograničenom odgovornošću za ugostiteljstvo i usluge, Kneza Branimira 4, 31327 Bilje</derivirana_varijabla>
  </DomainObject.Predmet.ProtustrankaFormatedWithAdress>
  <DomainObject.Predmet.ProtustrankaFormatedWithAdressOIB>
    <izvorni_sadrzaj> LU &amp; MA jednostavno društvo s ograničenom odgovornošću za ugostiteljstvo i usluge, OIB 69338580774, Kneza Branimira 4, 31327 Bilje</izvorni_sadrzaj>
    <derivirana_varijabla naziv="DomainObject.Predmet.ProtustrankaFormatedWithAdressOIB_1"> LU &amp; MA jednostavno društvo s ograničenom odgovornošću za ugostiteljstvo i usluge, OIB 69338580774, Kneza Branimira 4, 31327 Bilje</derivirana_varijabla>
  </DomainObject.Predmet.ProtustrankaFormatedWithAdressOIB>
  <DomainObject.Predmet.ProtustrankaWithAdress>
    <izvorni_sadrzaj>LU &amp; MA jednostavno društvo s ograničenom odgovornošću za ugostiteljstvo i usluge Kneza Branimira 4, 31327 Bilje</izvorni_sadrzaj>
    <derivirana_varijabla naziv="DomainObject.Predmet.ProtustrankaWithAdress_1">LU &amp; MA jednostavno društvo s ograničenom odgovornošću za ugostiteljstvo i usluge Kneza Branimira 4, 31327 Bilje</derivirana_varijabla>
  </DomainObject.Predmet.ProtustrankaWithAdress>
  <DomainObject.Predmet.ProtustrankaWithAdressOIB>
    <izvorni_sadrzaj>LU &amp; MA jednostavno društvo s ograničenom odgovornošću za ugostiteljstvo i usluge, OIB 69338580774, Kneza Branimira 4, 31327 Bilje</izvorni_sadrzaj>
    <derivirana_varijabla naziv="DomainObject.Predmet.ProtustrankaWithAdressOIB_1">LU &amp; MA jednostavno društvo s ograničenom odgovornošću za ugostiteljstvo i usluge, OIB 69338580774, Kneza Branimira 4, 31327 Bilje</derivirana_varijabla>
  </DomainObject.Predmet.ProtustrankaWithAdressOIB>
  <DomainObject.Predmet.ProtustrankaNazivFormated>
    <izvorni_sadrzaj>LU &amp; MA jednostavno društvo s ograničenom odgovornošću za ugostiteljstvo i usluge</izvorni_sadrzaj>
    <derivirana_varijabla naziv="DomainObject.Predmet.ProtustrankaNazivFormated_1">LU &amp; MA jednostavno društvo s ograničenom odgovornošću za ugostiteljstvo i usluge</derivirana_varijabla>
  </DomainObject.Predmet.ProtustrankaNazivFormated>
  <DomainObject.Predmet.ProtustrankaNazivFormatedOIB>
    <izvorni_sadrzaj>LU &amp; MA jednostavno društvo s ograničenom odgovornošću za ugostiteljstvo i usluge, OIB 69338580774</izvorni_sadrzaj>
    <derivirana_varijabla naziv="DomainObject.Predmet.ProtustrankaNazivFormatedOIB_1">LU &amp; MA jednostavno društvo s ograničenom odgovornošću za ugostiteljstvo i usluge, OIB 69338580774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 &amp; MA jednostavno društvo s ograničenom odgovornošću za ugostiteljstvo i usluge</item>
    </izvorni_sadrzaj>
    <derivirana_varijabla naziv="DomainObject.Predmet.ProtuStrankaListFormated_1">
      <item>LU &amp; MA jednostavno društvo s ograničenom odgovornošću za ugostiteljstvo i usluge</item>
    </derivirana_varijabla>
  </DomainObject.Predmet.ProtuStrankaListFormated>
  <DomainObject.Predmet.ProtuStrankaListFormatedOIB>
    <izvorni_sadrzaj>
      <item>LU &amp; MA jednostavno društvo s ograničenom odgovornošću za ugostiteljstvo i usluge, OIB 69338580774</item>
    </izvorni_sadrzaj>
    <derivirana_varijabla naziv="DomainObject.Predmet.ProtuStrankaListFormatedOIB_1">
      <item>LU &amp; MA jednostavno društvo s ograničenom odgovornošću za ugostiteljstvo i usluge, OIB 69338580774</item>
    </derivirana_varijabla>
  </DomainObject.Predmet.ProtuStrankaListFormatedOIB>
  <DomainObject.Predmet.ProtuStrankaListFormatedWithAdress>
    <izvorni_sadrzaj>
      <item>LU &amp; MA jednostavno društvo s ograničenom odgovornošću za ugostiteljstvo i usluge, Kneza Branimira 4, 31327 Bilje</item>
    </izvorni_sadrzaj>
    <derivirana_varijabla naziv="DomainObject.Predmet.ProtuStrankaListFormatedWithAdress_1">
      <item>LU &amp; MA jednostavno društvo s ograničenom odgovornošću za ugostiteljstvo i usluge, Kneza Branimira 4, 31327 Bilje</item>
    </derivirana_varijabla>
  </DomainObject.Predmet.ProtuStrankaListFormatedWithAdress>
  <DomainObject.Predmet.ProtuStrankaListFormatedWithAdressOIB>
    <izvorni_sadrzaj>
      <item>LU &amp; MA jednostavno društvo s ograničenom odgovornošću za ugostiteljstvo i usluge, OIB 69338580774, Kneza Branimira 4, 31327 Bilje</item>
    </izvorni_sadrzaj>
    <derivirana_varijabla naziv="DomainObject.Predmet.ProtuStrankaListFormatedWithAdressOIB_1">
      <item>LU &amp; MA jednostavno društvo s ograničenom odgovornošću za ugostiteljstvo i usluge, OIB 69338580774, Kneza Branimira 4, 31327 Bilje</item>
    </derivirana_varijabla>
  </DomainObject.Predmet.ProtuStrankaListFormatedWithAdressOIB>
  <DomainObject.Predmet.ProtuStrankaListNazivFormated>
    <izvorni_sadrzaj>
      <item>LU &amp; MA jednostavno društvo s ograničenom odgovornošću za ugostiteljstvo i usluge</item>
    </izvorni_sadrzaj>
    <derivirana_varijabla naziv="DomainObject.Predmet.ProtuStrankaListNazivFormated_1">
      <item>LU &amp; MA jednostavno društvo s ograničenom odgovornošću za ugostiteljstvo i usluge</item>
    </derivirana_varijabla>
  </DomainObject.Predmet.ProtuStrankaListNazivFormated>
  <DomainObject.Predmet.ProtuStrankaListNazivFormatedOIB>
    <izvorni_sadrzaj>
      <item>LU &amp; MA jednostavno društvo s ograničenom odgovornošću za ugostiteljstvo i usluge, OIB 69338580774</item>
    </izvorni_sadrzaj>
    <derivirana_varijabla naziv="DomainObject.Predmet.ProtuStrankaListNazivFormatedOIB_1">
      <item>LU &amp; MA jednostavno društvo s ograničenom odgovornošću za ugostiteljstvo i usluge, OIB 69338580774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St-1229/2018-8</izvorni_sadrzaj>
    <derivirana_varijabla naziv="DomainObject.PoslovniBrojDokumenta_1">St-1229/2018-8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 &amp; MA jednostavno društvo s ograničenom odgovornošću za ugostiteljstvo i usluge</izvorni_sadrzaj>
    <derivirana_varijabla naziv="DomainObject.Predmet.ProtustrankaIDrugi_1">LU &amp; MA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 &amp; MA jednostavno društvo s ograničenom odgovornošću za ugostiteljstvo i usluge, OIB 69338580774, Kneza Branimira 4, 31327 Bilje</izvorni_sadrzaj>
    <derivirana_varijabla naziv="DomainObject.Predmet.ProtustrankaIDrugiAdressOIB_1">LU &amp; MA jednostavno društvo s ograničenom odgovornošću za ugostiteljstvo i usluge, OIB 69338580774, Kneza Branimira 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 &amp; MA jednostavno društvo s ograničenom odgovornošću za ugostiteljstvo i usluge</item>
    </izvorni_sadrzaj>
    <derivirana_varijabla naziv="DomainObject.Predmet.SudioniciListNaziv_1">
      <item>FINA RC OSIJEK</item>
      <item>LU &amp; MA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LU &amp; MA jednostavno društvo s ograničenom odgovornošću za ugostiteljstvo i usluge, OIB 69338580774, Kneza Branimira 4,31327 Bilje</item>
    </izvorni_sadrzaj>
    <derivirana_varijabla naziv="DomainObject.Predmet.SudioniciListAdressOIB_1">
      <item>FINA RC OSIJEK, OIB 85821130368</item>
      <item>LU &amp; MA jednostavno društvo s ograničenom odgovornošću za ugostiteljstvo i usluge, OIB 69338580774, Kneza Branimira 4,31327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69338580774</item>
    </izvorni_sadrzaj>
    <derivirana_varijabla naziv="DomainObject.Predmet.SudioniciListNazivOIB_1">
      <item>, OIB 85821130368</item>
      <item>, OIB 69338580774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St-1229/2018-7</izvorni_sadrzaj>
    <derivirana_varijabla naziv="DomainObject.PredzadnjaOdlukaIzPredmeta.Oznaka_1">St-1229/2018-7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8011C-4654-4FDD-860B-B5AC1A153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877</properties:Words>
  <properties:Characters>4574</properties:Characters>
  <properties:Lines>167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2018-12-03T09:27:00Z</dcterms:created>
  <dc:creator>Korisnik</dc:creator>
  <cp:lastModifiedBy>Danijela Sekulić</cp:lastModifiedBy>
  <cp:lastPrinted>2018-12-03T13:15:00Z</cp:lastPrinted>
  <dcterms:modified xmlns:xsi="http://www.w3.org/2001/XMLSchema-instance" xsi:type="dcterms:W3CDTF">2018-12-03T13:38:00Z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St-1229/2018-8 / Odluka - Rješenje (FINA-ONA-OSIJEK.docx)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