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2668" w14:paraId="3722668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C94B18" w:rsidRPr="00C94B18">
        <w:t xml:space="preserve">povodom prijedloga predlagatelja </w:t>
      </w:r>
      <w:r w:rsidR="001C3DF1" w:rsidRPr="001C3DF1">
        <w:t xml:space="preserve">FINA – Regionalni centar Split, za otvaranje stečajnog postupka nad dužnikom </w:t>
      </w:r>
      <w:r w:rsidR="00E302E9" w:rsidRPr="00E302E9">
        <w:t>VINIŠČANKA-COMMERCE d.o.o. Split, Ive Tijardovića 14, OIB: 88261362248</w:t>
      </w:r>
      <w:r w:rsidR="002A636B">
        <w:t xml:space="preserve">, </w:t>
      </w:r>
      <w:r w:rsidR="002A3C54">
        <w:t>da</w:t>
      </w:r>
      <w:r w:rsidR="00840602">
        <w:t>na 2</w:t>
      </w:r>
      <w:r w:rsidR="001367F1">
        <w:t>5</w:t>
      </w:r>
      <w:r w:rsidR="002A3C54">
        <w:t>. siječnja 2016</w:t>
      </w:r>
      <w:r w:rsidR="006C085B">
        <w:t>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E302E9" w:rsidRPr="00E302E9">
        <w:rPr>
          <w:rFonts w:cs="Times New Roman" w:hAnsi="Times New Roman" w:ascii="Times New Roman"/>
          <w:sz w:val="24"/>
          <w:szCs w:val="24"/>
        </w:rPr>
        <w:t>VINIŠČANKA-COMMERCE d.o.o. Split, Ive Tijardovića 14, OIB: 88261362248</w:t>
      </w:r>
      <w:r w:rsidR="001C3DF1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1367F1">
        <w:rPr>
          <w:rFonts w:cs="Times New Roman" w:hAnsi="Times New Roman" w:ascii="Times New Roman"/>
          <w:sz w:val="24"/>
          <w:szCs w:val="24"/>
        </w:rPr>
        <w:t>25</w:t>
      </w:r>
      <w:r w:rsidR="00E634A0">
        <w:rPr>
          <w:rFonts w:cs="Times New Roman" w:hAnsi="Times New Roman" w:ascii="Times New Roman"/>
          <w:sz w:val="24"/>
          <w:szCs w:val="24"/>
        </w:rPr>
        <w:t>. siječnja 2016</w:t>
      </w:r>
      <w:r w:rsidR="00BA11B4" w:rsidRPr="006C085B">
        <w:rPr>
          <w:rFonts w:cs="Times New Roman" w:hAnsi="Times New Roman" w:ascii="Times New Roman"/>
          <w:sz w:val="24"/>
          <w:szCs w:val="24"/>
        </w:rPr>
        <w:t>. godine u 1</w:t>
      </w:r>
      <w:r w:rsidR="00E634A0">
        <w:rPr>
          <w:rFonts w:cs="Times New Roman" w:hAnsi="Times New Roman" w:ascii="Times New Roman"/>
          <w:sz w:val="24"/>
          <w:szCs w:val="24"/>
        </w:rPr>
        <w:t>4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</w:t>
      </w:r>
      <w:r w:rsidR="001367F1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1367F1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E302E9">
        <w:rPr>
          <w:rFonts w:cs="Times New Roman" w:hAnsi="Times New Roman" w:ascii="Times New Roman"/>
          <w:sz w:val="24"/>
          <w:szCs w:val="24"/>
        </w:rPr>
        <w:t>Stečajni</w:t>
      </w:r>
      <w:r w:rsidR="00F21154" w:rsidRPr="00945677">
        <w:rPr>
          <w:rFonts w:cs="Times New Roman" w:hAnsi="Times New Roman" w:ascii="Times New Roman"/>
          <w:sz w:val="24"/>
          <w:szCs w:val="24"/>
        </w:rPr>
        <w:t>m upravitelj</w:t>
      </w:r>
      <w:r w:rsidR="00E302E9">
        <w:rPr>
          <w:rFonts w:cs="Times New Roman" w:hAnsi="Times New Roman" w:ascii="Times New Roman"/>
          <w:sz w:val="24"/>
          <w:szCs w:val="24"/>
        </w:rPr>
        <w:t>e</w:t>
      </w:r>
      <w:r w:rsidR="00F21154" w:rsidRPr="00945677">
        <w:rPr>
          <w:rFonts w:cs="Times New Roman" w:hAnsi="Times New Roman" w:ascii="Times New Roman"/>
          <w:sz w:val="24"/>
          <w:szCs w:val="24"/>
        </w:rPr>
        <w:t>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1C3DF1">
        <w:rPr>
          <w:rFonts w:cs="Times New Roman" w:hAnsi="Times New Roman" w:ascii="Times New Roman"/>
          <w:sz w:val="24"/>
          <w:szCs w:val="24"/>
        </w:rPr>
        <w:t xml:space="preserve">se </w:t>
      </w:r>
      <w:r w:rsidR="00E302E9">
        <w:rPr>
          <w:rFonts w:cs="Times New Roman" w:hAnsi="Times New Roman" w:ascii="Times New Roman"/>
          <w:sz w:val="24"/>
          <w:szCs w:val="24"/>
        </w:rPr>
        <w:t>Bože Guvo iz Splita, Smiljanićeva 2, OIB: 55368811100.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302E9" w:rsidRPr="00E302E9">
        <w:rPr>
          <w:rFonts w:cs="Times New Roman" w:hAnsi="Times New Roman" w:ascii="Times New Roman"/>
          <w:sz w:val="24"/>
          <w:szCs w:val="24"/>
        </w:rPr>
        <w:t>VINIŠČANKA-COMMERCE d.o.o. Split, Ive Tijardovića 14, OIB: 88261362248</w:t>
      </w:r>
      <w:r w:rsidR="001C3DF1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E36236" w:rsidP="00305FA0" w:rsidR="00E36236" w:rsidRPr="006C085B">
      <w:pPr>
        <w:spacing w:before="200"/>
        <w:ind w:firstLine="709"/>
        <w:jc w:val="both"/>
      </w:pPr>
      <w:r w:rsidRPr="006C085B">
        <w:t xml:space="preserve">Kod ovoga suda dana </w:t>
      </w:r>
      <w:r w:rsidR="00E302E9">
        <w:t>25</w:t>
      </w:r>
      <w:r w:rsidR="001C3DF1">
        <w:t>. kolovoza 2015</w:t>
      </w:r>
      <w:r w:rsidRPr="006C085B">
        <w:t>. godine zaprimljen je prijedlog</w:t>
      </w:r>
      <w:r w:rsidR="002A636B">
        <w:t xml:space="preserve"> </w:t>
      </w:r>
      <w:r w:rsidR="00C94B18" w:rsidRPr="00C94B18">
        <w:rPr>
          <w:lang w:val="pt-BR"/>
        </w:rPr>
        <w:t xml:space="preserve">predlagatelja </w:t>
      </w:r>
      <w:r w:rsidR="0043727A" w:rsidRPr="0043727A">
        <w:rPr>
          <w:lang w:val="pt-BR"/>
        </w:rPr>
        <w:t xml:space="preserve">FINA – Regionalni centar Split, za otvaranjem stečajnog postupka nad dužnikom </w:t>
      </w:r>
      <w:r w:rsidR="00E302E9" w:rsidRPr="00E302E9">
        <w:rPr>
          <w:lang w:val="pt-BR"/>
        </w:rPr>
        <w:t>VINIŠČANKA-COMMERCE d.o.o. Split, Ive Tijardovića 14, OIB: 88261362248</w:t>
      </w:r>
      <w:r w:rsidR="001C3DF1">
        <w:rPr>
          <w:lang w:val="pt-BR"/>
        </w:rPr>
        <w:t>.</w:t>
      </w:r>
    </w:p>
    <w:p w:rsidRDefault="00E36236" w:rsidP="00C94B18" w:rsidR="00C94B18" w:rsidRPr="006C085B">
      <w:pPr>
        <w:spacing w:before="300"/>
        <w:jc w:val="both"/>
      </w:pPr>
      <w:r w:rsidRPr="006C085B">
        <w:tab/>
      </w:r>
      <w:r w:rsidR="00C94B18" w:rsidRPr="004F1776">
        <w:t xml:space="preserve">Prijedlog je podnesen temeljem odredbe čl. </w:t>
      </w:r>
      <w:r w:rsidR="00C94B18">
        <w:t>49. st. 2</w:t>
      </w:r>
      <w:r w:rsidR="00C94B18" w:rsidRPr="004F1776">
        <w:t>. Zakona o financijskom poslovanju i predstečajnoj nagodbi („Narod</w:t>
      </w:r>
      <w:r w:rsidR="00C94B18">
        <w:t>ne novine“ broj 108/12, 144/12,</w:t>
      </w:r>
      <w:r w:rsidR="00C94B18" w:rsidRPr="004F1776">
        <w:t xml:space="preserve"> 81/13</w:t>
      </w:r>
      <w:r w:rsidR="00C94B18">
        <w:t xml:space="preserve"> i 112/13</w:t>
      </w:r>
      <w:r w:rsidR="00C94B18" w:rsidRPr="004F1776">
        <w:t>; dalje ZFPPN), a budući je Nagodbeno vijeće ST0</w:t>
      </w:r>
      <w:r w:rsidR="00E302E9">
        <w:t>3</w:t>
      </w:r>
      <w:r w:rsidR="00C94B18">
        <w:t xml:space="preserve"> rješenjem Klasa: UP/I-110/07/</w:t>
      </w:r>
      <w:r w:rsidR="001C3DF1">
        <w:t>15-01/8</w:t>
      </w:r>
      <w:r w:rsidR="00E302E9">
        <w:t>267</w:t>
      </w:r>
      <w:r w:rsidR="00C94B18">
        <w:t xml:space="preserve"> </w:t>
      </w:r>
      <w:r w:rsidR="00C94B18" w:rsidRPr="004F1776">
        <w:t>Ur.br.:</w:t>
      </w:r>
      <w:r w:rsidR="0043727A">
        <w:t xml:space="preserve"> </w:t>
      </w:r>
      <w:r w:rsidR="00C94B18" w:rsidRPr="004F1776">
        <w:t>04-06-</w:t>
      </w:r>
      <w:r w:rsidR="001C3DF1">
        <w:t>1</w:t>
      </w:r>
      <w:r w:rsidR="004515B0">
        <w:t>5</w:t>
      </w:r>
      <w:r w:rsidR="00E302E9">
        <w:t xml:space="preserve">-8267-8 </w:t>
      </w:r>
      <w:r w:rsidR="00C94B18" w:rsidRPr="004F1776">
        <w:t xml:space="preserve">od </w:t>
      </w:r>
      <w:r w:rsidR="00E302E9">
        <w:t>12. kolovoza</w:t>
      </w:r>
      <w:r w:rsidR="001C3DF1">
        <w:t xml:space="preserve"> 2015</w:t>
      </w:r>
      <w:r w:rsidR="00C94B18" w:rsidRPr="004F1776">
        <w:t xml:space="preserve">. godine </w:t>
      </w:r>
      <w:r w:rsidR="00C94B18">
        <w:t>odbacilo prijedlog za otvaranje postupka</w:t>
      </w:r>
      <w:r w:rsidR="00C94B18" w:rsidRPr="004F1776">
        <w:t xml:space="preserve"> predstečajne nagodbe, a koja odluka je postala izvršna dana </w:t>
      </w:r>
      <w:r w:rsidR="00E302E9">
        <w:t>2</w:t>
      </w:r>
      <w:r w:rsidR="001C3DF1">
        <w:t>1. kolovoza</w:t>
      </w:r>
      <w:r w:rsidR="00C94B18" w:rsidRPr="004F1776">
        <w:t xml:space="preserve"> 201</w:t>
      </w:r>
      <w:r w:rsidR="001C3DF1">
        <w:t>5</w:t>
      </w:r>
      <w:r w:rsidR="00C94B18" w:rsidRPr="004F1776">
        <w:t xml:space="preserve">. godine. Predlagatelj navodi da postoji razlog za otvaranje stečajnog postupka nad dužnikom </w:t>
      </w:r>
      <w:r w:rsidR="00C94B18" w:rsidRPr="004F1776">
        <w:lastRenderedPageBreak/>
        <w:t xml:space="preserve">jer da dužnik u razdoblju dužem od 60 dana ima evidentirane neizvršene osnove za plaćanje, pa u tom pravcu dostavlja potvrdu FINA-e  </w:t>
      </w:r>
      <w:r w:rsidR="00F6313A">
        <w:t xml:space="preserve">od </w:t>
      </w:r>
      <w:r w:rsidR="0043727A">
        <w:t>2</w:t>
      </w:r>
      <w:r w:rsidR="004515B0">
        <w:t>1</w:t>
      </w:r>
      <w:r w:rsidR="0043727A">
        <w:t>. kolovoza</w:t>
      </w:r>
      <w:r w:rsidR="002A3C54">
        <w:t xml:space="preserve"> 2014. godine</w:t>
      </w:r>
      <w:r w:rsidR="00E302E9">
        <w:t xml:space="preserve"> (list 3</w:t>
      </w:r>
      <w:r w:rsidR="00E634A0">
        <w:t xml:space="preserve"> spisa)</w:t>
      </w:r>
      <w:r w:rsidR="002A3C54">
        <w:t>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Budući da je FINA u smislu odredbe članka </w:t>
      </w:r>
      <w:r w:rsidR="002A3C54">
        <w:t>49</w:t>
      </w:r>
      <w:r w:rsidRPr="006C085B">
        <w:t xml:space="preserve">. stavka </w:t>
      </w:r>
      <w:r w:rsidR="002A3C54">
        <w:t>2</w:t>
      </w:r>
      <w:r w:rsidRPr="006C085B">
        <w:t>. ZFPPN-a dostavom izvršnog rješenja</w:t>
      </w:r>
      <w:r w:rsidR="0043727A" w:rsidRPr="0043727A">
        <w:t xml:space="preserve"> </w:t>
      </w:r>
      <w:r w:rsidR="00E302E9" w:rsidRPr="00E302E9">
        <w:t xml:space="preserve">Klasa: UP/I-110/07/15-01/8267 Ur.br.: 04-06-15-8267-8 od 12. kolovoza 2015. godine </w:t>
      </w:r>
      <w:r w:rsidR="00E302E9">
        <w:t>(list 2</w:t>
      </w:r>
      <w:r w:rsidR="0043727A" w:rsidRPr="0043727A">
        <w:t xml:space="preserve"> spisa</w:t>
      </w:r>
      <w:r w:rsidRPr="006C085B">
        <w:t>) dokazala svoju legitimaciju za podnošenje prijedloga za otvaranje stečajnog postupka, odnosno učinila vjerojatnim postojanje stečajnog razloga nesposobnosti za plaćanje, to je temeljem odredbe članka 42. stavka 1. SZ-a ovaj sud donio rješenje poslovni broj 11. St-</w:t>
      </w:r>
      <w:r w:rsidR="0043727A">
        <w:t>1</w:t>
      </w:r>
      <w:r w:rsidR="00E302E9">
        <w:t>23</w:t>
      </w:r>
      <w:r w:rsidR="001C3DF1">
        <w:t>/2015</w:t>
      </w:r>
      <w:r w:rsidRPr="006C085B">
        <w:t xml:space="preserve"> od </w:t>
      </w:r>
      <w:r w:rsidR="00E302E9">
        <w:t>15. rujna</w:t>
      </w:r>
      <w:r w:rsidRPr="006C085B">
        <w:t xml:space="preserve"> 2015. godine o pokretanju prethodnog postupka nad dužnikom. Točkom V. navedenog rješenja naloženo je zakonskom zastupniku dužnika dostaviti javnobilježnički ovjerovljen prokazni popis imovine dužnika.</w:t>
      </w:r>
    </w:p>
    <w:p w:rsidRDefault="00C94B18" w:rsidP="00C94B18" w:rsidR="00C94B18" w:rsidRPr="004515B0">
      <w:pPr>
        <w:spacing w:before="200"/>
        <w:jc w:val="both"/>
      </w:pPr>
      <w:r w:rsidRPr="006C085B">
        <w:rPr>
          <w:rFonts w:eastAsia="Times New Roman"/>
          <w:color w:val="000000"/>
          <w:lang w:eastAsia="hr-HR" w:val="pt-BR"/>
        </w:rPr>
        <w:tab/>
      </w:r>
      <w:r w:rsidR="001C3DF1">
        <w:rPr>
          <w:rFonts w:eastAsia="Times New Roman"/>
          <w:color w:val="000000"/>
          <w:lang w:eastAsia="hr-HR" w:val="pt-BR"/>
        </w:rPr>
        <w:t xml:space="preserve">Dana </w:t>
      </w:r>
      <w:r w:rsidR="00E302E9">
        <w:rPr>
          <w:rFonts w:eastAsia="Times New Roman"/>
          <w:color w:val="000000"/>
          <w:lang w:eastAsia="hr-HR" w:val="pt-BR"/>
        </w:rPr>
        <w:t xml:space="preserve">7. listopada </w:t>
      </w:r>
      <w:r w:rsidR="001C3DF1">
        <w:rPr>
          <w:rFonts w:eastAsia="Times New Roman"/>
          <w:color w:val="000000"/>
          <w:lang w:eastAsia="hr-HR" w:val="pt-BR"/>
        </w:rPr>
        <w:t xml:space="preserve">2015. godine zaprimljen je </w:t>
      </w:r>
      <w:r w:rsidR="002A3C54">
        <w:t xml:space="preserve">javnobilježnički ovjerovljen </w:t>
      </w:r>
      <w:r w:rsidRPr="004515B0">
        <w:t xml:space="preserve">prokazni popis imovine (list </w:t>
      </w:r>
      <w:r w:rsidR="00E302E9">
        <w:t>27-35</w:t>
      </w:r>
      <w:r w:rsidRPr="004515B0">
        <w:t xml:space="preserve"> spisa) iz kojeg proizlazi da dužn</w:t>
      </w:r>
      <w:r w:rsidR="002A3C54">
        <w:t>ik ne posjeduje nikakvu imovinu</w:t>
      </w:r>
      <w:r w:rsidRPr="004515B0">
        <w:t>.</w:t>
      </w:r>
    </w:p>
    <w:p w:rsidRDefault="00C94B18" w:rsidP="0090187B" w:rsidR="00E302E9" w:rsidRPr="00E302E9">
      <w:pPr>
        <w:spacing w:before="200"/>
        <w:ind w:firstLine="720"/>
        <w:jc w:val="both"/>
        <w:rPr>
          <w:szCs w:val="20"/>
        </w:rPr>
      </w:pPr>
      <w:r w:rsidRPr="004515B0">
        <w:rPr>
          <w:szCs w:val="20"/>
        </w:rPr>
        <w:t xml:space="preserve">Na ročištu održanom </w:t>
      </w:r>
      <w:r w:rsidR="001C3DF1">
        <w:rPr>
          <w:szCs w:val="20"/>
        </w:rPr>
        <w:t>27. studenog</w:t>
      </w:r>
      <w:r w:rsidR="00E302E9">
        <w:rPr>
          <w:szCs w:val="20"/>
        </w:rPr>
        <w:t xml:space="preserve"> 2015. godine Ante Majić</w:t>
      </w:r>
      <w:r w:rsidR="004515B0">
        <w:rPr>
          <w:szCs w:val="20"/>
        </w:rPr>
        <w:t>,</w:t>
      </w:r>
      <w:r w:rsidR="004515B0" w:rsidRPr="004515B0">
        <w:rPr>
          <w:szCs w:val="20"/>
        </w:rPr>
        <w:t xml:space="preserve"> zakonski zastupnik dužnika, izjavio je da je suglasan sa prijedlogom za otvaranje stečajnog postupka nad dužnikom te da priznaje postojanje stečajnog razloga. Isti je u svom iskazu naveo, a nakon što je prethodno upozoren na dužnost kazivanja istine i posljedice davanja lažnog iskaza, </w:t>
      </w:r>
      <w:r w:rsidR="001C3DF1">
        <w:rPr>
          <w:szCs w:val="20"/>
        </w:rPr>
        <w:t>da je</w:t>
      </w:r>
      <w:r w:rsidR="00E302E9">
        <w:rPr>
          <w:szCs w:val="20"/>
        </w:rPr>
        <w:t xml:space="preserve"> d</w:t>
      </w:r>
      <w:r w:rsidR="00E302E9" w:rsidRPr="00E302E9">
        <w:rPr>
          <w:szCs w:val="20"/>
        </w:rPr>
        <w:t>ruštvo Viniščanka-</w:t>
      </w:r>
      <w:r w:rsidR="00E302E9">
        <w:rPr>
          <w:szCs w:val="20"/>
        </w:rPr>
        <w:t xml:space="preserve">commerce d.o.o. Split osnovano </w:t>
      </w:r>
      <w:r w:rsidR="00E302E9" w:rsidRPr="00E302E9">
        <w:rPr>
          <w:szCs w:val="20"/>
        </w:rPr>
        <w:t xml:space="preserve">1993. godine. Kao osnovnom djelatnošću društvo </w:t>
      </w:r>
      <w:r w:rsidR="00E302E9">
        <w:rPr>
          <w:szCs w:val="20"/>
        </w:rPr>
        <w:t xml:space="preserve">da </w:t>
      </w:r>
      <w:r w:rsidR="00E302E9" w:rsidRPr="00E302E9">
        <w:rPr>
          <w:szCs w:val="20"/>
        </w:rPr>
        <w:t>se bavilo trgovinom na malo i veliko. Blokada</w:t>
      </w:r>
      <w:r w:rsidR="00E302E9">
        <w:rPr>
          <w:szCs w:val="20"/>
        </w:rPr>
        <w:t xml:space="preserve"> da</w:t>
      </w:r>
      <w:r w:rsidR="00E302E9" w:rsidRPr="00E302E9">
        <w:rPr>
          <w:szCs w:val="20"/>
        </w:rPr>
        <w:t xml:space="preserve"> je nastupila u siječnju 2014. godine, kada je društvo faktički prestalo obavljati svoju djelatnost.</w:t>
      </w:r>
      <w:r w:rsidR="00E302E9">
        <w:rPr>
          <w:szCs w:val="20"/>
        </w:rPr>
        <w:t xml:space="preserve"> </w:t>
      </w:r>
      <w:r w:rsidR="00E302E9" w:rsidRPr="00E302E9">
        <w:rPr>
          <w:szCs w:val="20"/>
        </w:rPr>
        <w:t xml:space="preserve">Osnovno dugovanje </w:t>
      </w:r>
      <w:r w:rsidR="00E302E9">
        <w:rPr>
          <w:szCs w:val="20"/>
        </w:rPr>
        <w:t xml:space="preserve">da </w:t>
      </w:r>
      <w:r w:rsidR="00E302E9" w:rsidRPr="00E302E9">
        <w:rPr>
          <w:szCs w:val="20"/>
        </w:rPr>
        <w:t>se odnosi n</w:t>
      </w:r>
      <w:r w:rsidR="00E302E9">
        <w:rPr>
          <w:szCs w:val="20"/>
        </w:rPr>
        <w:t xml:space="preserve">a obveze prema Poreznoj upravi, a </w:t>
      </w:r>
      <w:r w:rsidR="00E302E9" w:rsidRPr="00E302E9">
        <w:rPr>
          <w:szCs w:val="20"/>
        </w:rPr>
        <w:t>radi se</w:t>
      </w:r>
      <w:r w:rsidR="00E302E9">
        <w:rPr>
          <w:szCs w:val="20"/>
        </w:rPr>
        <w:t xml:space="preserve"> o iznosu od oko 20.000,00 kn, dok se ostatak duga odnosi </w:t>
      </w:r>
      <w:r w:rsidR="00E302E9" w:rsidRPr="00E302E9">
        <w:rPr>
          <w:szCs w:val="20"/>
        </w:rPr>
        <w:t>na obveze prema drugim komitentima – obrtnicima (pekarima sa kojima je dužnik bio u poslovnom odnosu).</w:t>
      </w:r>
      <w:r w:rsidR="00E302E9">
        <w:rPr>
          <w:szCs w:val="20"/>
        </w:rPr>
        <w:t xml:space="preserve"> </w:t>
      </w:r>
      <w:r w:rsidR="00E302E9" w:rsidRPr="00E302E9">
        <w:rPr>
          <w:szCs w:val="20"/>
        </w:rPr>
        <w:t xml:space="preserve">Sjedište društva </w:t>
      </w:r>
      <w:r w:rsidR="00E302E9">
        <w:rPr>
          <w:szCs w:val="20"/>
        </w:rPr>
        <w:t xml:space="preserve">da </w:t>
      </w:r>
      <w:r w:rsidR="00E302E9" w:rsidRPr="00E302E9">
        <w:rPr>
          <w:szCs w:val="20"/>
        </w:rPr>
        <w:t xml:space="preserve">se nalazi u Splitu, </w:t>
      </w:r>
      <w:r w:rsidR="00E302E9">
        <w:rPr>
          <w:szCs w:val="20"/>
        </w:rPr>
        <w:t>u Tijardovićevoj 14, na adresi njegov</w:t>
      </w:r>
      <w:r w:rsidR="00E302E9" w:rsidRPr="00E302E9">
        <w:rPr>
          <w:szCs w:val="20"/>
        </w:rPr>
        <w:t>og prebivališta.</w:t>
      </w:r>
      <w:r w:rsidR="00E302E9">
        <w:rPr>
          <w:szCs w:val="20"/>
        </w:rPr>
        <w:t xml:space="preserve"> </w:t>
      </w:r>
      <w:r w:rsidR="00E302E9" w:rsidRPr="00E302E9">
        <w:rPr>
          <w:szCs w:val="20"/>
        </w:rPr>
        <w:t>Poslovne knjige društva</w:t>
      </w:r>
      <w:r w:rsidR="00E302E9">
        <w:rPr>
          <w:szCs w:val="20"/>
        </w:rPr>
        <w:t xml:space="preserve"> da</w:t>
      </w:r>
      <w:r w:rsidR="00E302E9" w:rsidRPr="00E302E9">
        <w:rPr>
          <w:szCs w:val="20"/>
        </w:rPr>
        <w:t xml:space="preserve"> su vođene uredno, a danas se fizički nalaze u knjigovodstvenom servisu Bilanca u Trogiru.</w:t>
      </w:r>
      <w:r w:rsidR="00E302E9">
        <w:rPr>
          <w:szCs w:val="20"/>
        </w:rPr>
        <w:t xml:space="preserve"> </w:t>
      </w:r>
      <w:r w:rsidR="00E302E9" w:rsidRPr="00E302E9">
        <w:rPr>
          <w:szCs w:val="20"/>
        </w:rPr>
        <w:t xml:space="preserve">Društvo </w:t>
      </w:r>
      <w:r w:rsidR="00E302E9">
        <w:rPr>
          <w:szCs w:val="20"/>
        </w:rPr>
        <w:t xml:space="preserve">da </w:t>
      </w:r>
      <w:r w:rsidR="00E302E9" w:rsidRPr="00E302E9">
        <w:rPr>
          <w:szCs w:val="20"/>
        </w:rPr>
        <w:t>nema u vlasništvu nikakve likvidne imovine.</w:t>
      </w:r>
      <w:r w:rsidR="00E302E9">
        <w:rPr>
          <w:szCs w:val="20"/>
        </w:rPr>
        <w:t xml:space="preserve"> U</w:t>
      </w:r>
      <w:r w:rsidR="00E302E9" w:rsidRPr="00E302E9">
        <w:rPr>
          <w:szCs w:val="20"/>
        </w:rPr>
        <w:t xml:space="preserve"> vlasništvu </w:t>
      </w:r>
      <w:r w:rsidR="00E302E9">
        <w:rPr>
          <w:szCs w:val="20"/>
        </w:rPr>
        <w:t xml:space="preserve">da je </w:t>
      </w:r>
      <w:r w:rsidR="00E302E9" w:rsidRPr="00E302E9">
        <w:rPr>
          <w:szCs w:val="20"/>
        </w:rPr>
        <w:t xml:space="preserve">imalo vozilo – kombi star pet godina, čije se marke ne sjeća, a koji </w:t>
      </w:r>
      <w:r w:rsidR="00E302E9">
        <w:rPr>
          <w:szCs w:val="20"/>
        </w:rPr>
        <w:t>je</w:t>
      </w:r>
      <w:r w:rsidR="00E302E9" w:rsidRPr="00E302E9">
        <w:rPr>
          <w:szCs w:val="20"/>
        </w:rPr>
        <w:t xml:space="preserve"> prošle godine dao jednom vjerovniku – Zagora d.o.o., na ime neplaćenog duga.</w:t>
      </w:r>
      <w:r w:rsidR="0090187B">
        <w:rPr>
          <w:szCs w:val="20"/>
        </w:rPr>
        <w:t xml:space="preserve"> Dužnik da ima </w:t>
      </w:r>
      <w:r w:rsidR="00E302E9" w:rsidRPr="00E302E9">
        <w:rPr>
          <w:szCs w:val="20"/>
        </w:rPr>
        <w:t xml:space="preserve">novčanih tražbina prema trećima, ali da je riječ o zanemarivom iznosu od oko 20.000,00 </w:t>
      </w:r>
      <w:r w:rsidR="0090187B">
        <w:rPr>
          <w:szCs w:val="20"/>
        </w:rPr>
        <w:t>– 30.000,00 kn, pri čemu ističe</w:t>
      </w:r>
      <w:r w:rsidR="00E302E9" w:rsidRPr="00E302E9">
        <w:rPr>
          <w:szCs w:val="20"/>
        </w:rPr>
        <w:t xml:space="preserve"> da je riječ o više pojedinačnih manjih iznosa koji su po </w:t>
      </w:r>
      <w:r w:rsidR="0090187B">
        <w:rPr>
          <w:szCs w:val="20"/>
        </w:rPr>
        <w:t>njegov</w:t>
      </w:r>
      <w:r w:rsidR="00E302E9" w:rsidRPr="00E302E9">
        <w:rPr>
          <w:szCs w:val="20"/>
        </w:rPr>
        <w:t>oj procjeni neutuživi (zastarjeli).</w:t>
      </w:r>
    </w:p>
    <w:p w:rsidRDefault="00C94B18" w:rsidP="0043727A" w:rsidR="00C94B18" w:rsidRPr="006C085B">
      <w:pPr>
        <w:spacing w:before="200"/>
        <w:ind w:firstLine="720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1367F1" w:rsidR="001367F1" w:rsidRPr="00EE1E7F">
      <w:pPr>
        <w:pStyle w:val="Bezproreda"/>
        <w:spacing w:before="200"/>
        <w:ind w:firstLine="709"/>
        <w:jc w:val="both"/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i proizlazi da dužnik nema likvidne imovine koja bi ušla u stečajnu masu i iz koje bi se mogli podmiriti barem troškovi stečajnog postupka, ovaj sud je rješenjem poslovni broj 11. St-</w:t>
      </w:r>
      <w:r w:rsidR="0090187B">
        <w:rPr>
          <w:rFonts w:cs="Times New Roman" w:hAnsi="Times New Roman" w:ascii="Times New Roman"/>
          <w:sz w:val="24"/>
          <w:szCs w:val="24"/>
        </w:rPr>
        <w:t>123</w:t>
      </w:r>
      <w:r w:rsidR="001C3DF1">
        <w:rPr>
          <w:rFonts w:cs="Times New Roman" w:hAnsi="Times New Roman" w:ascii="Times New Roman"/>
          <w:sz w:val="24"/>
          <w:szCs w:val="24"/>
        </w:rPr>
        <w:t>/2015</w:t>
      </w:r>
      <w:r w:rsidRPr="006C085B">
        <w:rPr>
          <w:rFonts w:cs="Times New Roman" w:hAnsi="Times New Roman" w:ascii="Times New Roman"/>
          <w:sz w:val="24"/>
          <w:szCs w:val="24"/>
        </w:rPr>
        <w:t xml:space="preserve"> od </w:t>
      </w:r>
      <w:r w:rsidR="00F6313A">
        <w:rPr>
          <w:rFonts w:cs="Times New Roman" w:hAnsi="Times New Roman" w:ascii="Times New Roman"/>
          <w:sz w:val="24"/>
          <w:szCs w:val="24"/>
        </w:rPr>
        <w:t>3</w:t>
      </w:r>
      <w:r w:rsidR="001C3DF1">
        <w:rPr>
          <w:rFonts w:cs="Times New Roman" w:hAnsi="Times New Roman" w:ascii="Times New Roman"/>
          <w:sz w:val="24"/>
          <w:szCs w:val="24"/>
        </w:rPr>
        <w:t>0</w:t>
      </w:r>
      <w:r w:rsidR="00F6313A">
        <w:rPr>
          <w:rFonts w:cs="Times New Roman" w:hAnsi="Times New Roman" w:ascii="Times New Roman"/>
          <w:sz w:val="24"/>
          <w:szCs w:val="24"/>
        </w:rPr>
        <w:t>. studenog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E302E9" w:rsidRPr="00E302E9">
        <w:rPr>
          <w:rFonts w:cs="Times New Roman" w:hAnsi="Times New Roman" w:ascii="Times New Roman"/>
          <w:sz w:val="24"/>
          <w:szCs w:val="24"/>
        </w:rPr>
        <w:t>VINIŠČANKA-COMMERCE d.o.o. Split, Ive Tijardovića 14, OIB: 88261362248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na mrežnoj stranici e-Oglasna ploča sudova, solidarno predujme iznos od </w:t>
      </w:r>
      <w:r w:rsidRPr="006C085B">
        <w:rPr>
          <w:rFonts w:cs="Times New Roman" w:hAnsi="Times New Roman" w:ascii="Times New Roman"/>
          <w:sz w:val="24"/>
          <w:szCs w:val="24"/>
        </w:rPr>
        <w:lastRenderedPageBreak/>
        <w:t xml:space="preserve">20.000,00 kuna za pokriće troškova prethodnog i otvorenog stečajnog postupka, na depozitni račun Trgovačkog suda u Splitu. Navedeno rješenje je javno objavljeno na mrežnoj stranici </w:t>
      </w:r>
      <w:r w:rsidR="00E545E4">
        <w:rPr>
          <w:rFonts w:cs="Times New Roman" w:hAnsi="Times New Roman" w:ascii="Times New Roman"/>
          <w:sz w:val="24"/>
          <w:szCs w:val="24"/>
        </w:rPr>
        <w:t xml:space="preserve">e-oglasna ploča sudova dana </w:t>
      </w:r>
      <w:r w:rsidR="00F6313A">
        <w:rPr>
          <w:rFonts w:cs="Times New Roman" w:hAnsi="Times New Roman" w:ascii="Times New Roman"/>
          <w:sz w:val="24"/>
          <w:szCs w:val="24"/>
        </w:rPr>
        <w:t>3</w:t>
      </w:r>
      <w:r w:rsidR="00E545E4">
        <w:rPr>
          <w:rFonts w:cs="Times New Roman" w:hAnsi="Times New Roman" w:ascii="Times New Roman"/>
          <w:sz w:val="24"/>
          <w:szCs w:val="24"/>
        </w:rPr>
        <w:t>0</w:t>
      </w:r>
      <w:r w:rsidR="00F6313A">
        <w:rPr>
          <w:rFonts w:cs="Times New Roman" w:hAnsi="Times New Roman" w:ascii="Times New Roman"/>
          <w:sz w:val="24"/>
          <w:szCs w:val="24"/>
        </w:rPr>
        <w:t xml:space="preserve">. studenog </w:t>
      </w:r>
      <w:r w:rsidRPr="006C085B">
        <w:rPr>
          <w:rFonts w:cs="Times New Roman" w:hAnsi="Times New Roman" w:ascii="Times New Roman"/>
          <w:sz w:val="24"/>
          <w:szCs w:val="24"/>
        </w:rPr>
        <w:t xml:space="preserve">2015. godine, a temeljem odredbe članka 12. stavak 1. u vezi s odredbom članka 441. stavak 2. Stečajnog zakona („Narodne novine“ broj 71/15; dalje SZ/15).  Nitko od pozvanih vjerovnika i ostalih eventualno zainteresiranih osoba nije </w:t>
      </w:r>
      <w:r w:rsidRPr="00EE1E7F">
        <w:rPr>
          <w:rFonts w:cs="Times New Roman" w:hAnsi="Times New Roman" w:ascii="Times New Roman"/>
          <w:sz w:val="24"/>
          <w:szCs w:val="24"/>
        </w:rPr>
        <w:t>postupio po pozivu suda i u ostavljenom r</w:t>
      </w:r>
      <w:r w:rsidR="002A3C54" w:rsidRPr="00EE1E7F">
        <w:rPr>
          <w:rFonts w:cs="Times New Roman" w:hAnsi="Times New Roman" w:ascii="Times New Roman"/>
          <w:sz w:val="24"/>
          <w:szCs w:val="24"/>
        </w:rPr>
        <w:t>oku uplatio zatraženi predujam</w:t>
      </w:r>
      <w:r w:rsidRPr="00EE1E7F">
        <w:rPr>
          <w:rFonts w:cs="Times New Roman" w:hAnsi="Times New Roman" w:ascii="Times New Roman"/>
          <w:sz w:val="24"/>
          <w:szCs w:val="24"/>
        </w:rPr>
        <w:t>.</w:t>
      </w:r>
      <w:r w:rsidRPr="00EE1E7F">
        <w:t xml:space="preserve"> </w:t>
      </w:r>
    </w:p>
    <w:p w:rsidRDefault="001367F1" w:rsidP="00EE1E7F" w:rsidR="001367F1" w:rsidRPr="00EE1E7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E1E7F">
        <w:rPr>
          <w:rFonts w:cs="Times New Roman" w:hAnsi="Times New Roman" w:ascii="Times New Roman"/>
          <w:sz w:val="24"/>
          <w:szCs w:val="24"/>
        </w:rPr>
        <w:t xml:space="preserve">Iz potvrde FINA-e od </w:t>
      </w:r>
      <w:r w:rsidR="00002050" w:rsidRPr="00EE1E7F">
        <w:rPr>
          <w:rFonts w:cs="Times New Roman" w:hAnsi="Times New Roman" w:ascii="Times New Roman"/>
          <w:sz w:val="24"/>
          <w:szCs w:val="24"/>
        </w:rPr>
        <w:t>26. studenog 2015</w:t>
      </w:r>
      <w:r w:rsidRPr="00EE1E7F">
        <w:rPr>
          <w:rFonts w:cs="Times New Roman" w:hAnsi="Times New Roman" w:ascii="Times New Roman"/>
          <w:sz w:val="24"/>
          <w:szCs w:val="24"/>
        </w:rPr>
        <w:t>. godine proizlazi da</w:t>
      </w:r>
      <w:r w:rsidR="00002050" w:rsidRPr="00EE1E7F">
        <w:rPr>
          <w:rFonts w:cs="Times New Roman" w:hAnsi="Times New Roman" w:ascii="Times New Roman"/>
          <w:sz w:val="24"/>
          <w:szCs w:val="24"/>
        </w:rPr>
        <w:t xml:space="preserve"> je na računima i novčanim sredstvima dužnika na dan izdavanja potvrde evidentirano 577 dana neprekidne blokade</w:t>
      </w:r>
      <w:r w:rsidR="00EE1E7F" w:rsidRPr="00EE1E7F">
        <w:rPr>
          <w:rFonts w:cs="Times New Roman" w:hAnsi="Times New Roman" w:ascii="Times New Roman"/>
          <w:sz w:val="24"/>
          <w:szCs w:val="24"/>
        </w:rPr>
        <w:t xml:space="preserve">, odnosno 180 dana blokade u prethodnih 6 mjeseci zbog nepodmirenih osnova za plaćanje evidentiranih u Očevidniku redoslijeda za plaćanje, a nepodmirene obveze na dan izdavanja potvrde iznose 97.169,93 kn. </w:t>
      </w:r>
      <w:r w:rsidRPr="00EE1E7F">
        <w:rPr>
          <w:rFonts w:cs="Times New Roman" w:hAnsi="Times New Roman" w:ascii="Times New Roman"/>
          <w:sz w:val="24"/>
          <w:szCs w:val="24"/>
        </w:rPr>
        <w:t>Iz naveden</w:t>
      </w:r>
      <w:r w:rsidR="00EE1E7F" w:rsidRPr="00EE1E7F">
        <w:rPr>
          <w:rFonts w:cs="Times New Roman" w:hAnsi="Times New Roman" w:ascii="Times New Roman"/>
          <w:sz w:val="24"/>
          <w:szCs w:val="24"/>
        </w:rPr>
        <w:t>e</w:t>
      </w:r>
      <w:r w:rsidRPr="00EE1E7F">
        <w:rPr>
          <w:rFonts w:cs="Times New Roman" w:hAnsi="Times New Roman" w:ascii="Times New Roman"/>
          <w:sz w:val="24"/>
          <w:szCs w:val="24"/>
        </w:rPr>
        <w:t xml:space="preserve"> isprav</w:t>
      </w:r>
      <w:r w:rsidR="00EE1E7F" w:rsidRPr="00EE1E7F">
        <w:rPr>
          <w:rFonts w:cs="Times New Roman" w:hAnsi="Times New Roman" w:ascii="Times New Roman"/>
          <w:sz w:val="24"/>
          <w:szCs w:val="24"/>
        </w:rPr>
        <w:t>e</w:t>
      </w:r>
      <w:r w:rsidRPr="00EE1E7F">
        <w:rPr>
          <w:rFonts w:cs="Times New Roman" w:hAnsi="Times New Roman" w:ascii="Times New Roman"/>
          <w:sz w:val="24"/>
          <w:szCs w:val="24"/>
        </w:rPr>
        <w:t xml:space="preserve"> ovaj sud utvrđuje postojanje stečajnog razloga nesposobnosti za plaćanje na strani dužnika u smislu odredbe čl</w:t>
      </w:r>
      <w:r w:rsidR="00EE1E7F" w:rsidRPr="00EE1E7F">
        <w:rPr>
          <w:rFonts w:cs="Times New Roman" w:hAnsi="Times New Roman" w:ascii="Times New Roman"/>
          <w:sz w:val="24"/>
          <w:szCs w:val="24"/>
        </w:rPr>
        <w:t>.</w:t>
      </w:r>
      <w:r w:rsidRPr="00EE1E7F">
        <w:rPr>
          <w:rFonts w:cs="Times New Roman" w:hAnsi="Times New Roman" w:ascii="Times New Roman"/>
          <w:sz w:val="24"/>
          <w:szCs w:val="24"/>
        </w:rPr>
        <w:t xml:space="preserve"> 4. st</w:t>
      </w:r>
      <w:r w:rsidR="00EE1E7F" w:rsidRPr="00EE1E7F">
        <w:rPr>
          <w:rFonts w:cs="Times New Roman" w:hAnsi="Times New Roman" w:ascii="Times New Roman"/>
          <w:sz w:val="24"/>
          <w:szCs w:val="24"/>
        </w:rPr>
        <w:t>.</w:t>
      </w:r>
      <w:r w:rsidRPr="00EE1E7F">
        <w:rPr>
          <w:rFonts w:cs="Times New Roman" w:hAnsi="Times New Roman" w:ascii="Times New Roman"/>
          <w:sz w:val="24"/>
          <w:szCs w:val="24"/>
        </w:rPr>
        <w:t xml:space="preserve"> 6. SZ</w:t>
      </w:r>
      <w:r w:rsidR="00EE1E7F" w:rsidRPr="00EE1E7F">
        <w:rPr>
          <w:rFonts w:cs="Times New Roman" w:hAnsi="Times New Roman" w:ascii="Times New Roman"/>
          <w:sz w:val="24"/>
          <w:szCs w:val="24"/>
        </w:rPr>
        <w:t>-a</w:t>
      </w:r>
      <w:r w:rsidRPr="00EE1E7F">
        <w:rPr>
          <w:rFonts w:cs="Times New Roman" w:hAnsi="Times New Roman" w:ascii="Times New Roman"/>
          <w:sz w:val="24"/>
          <w:szCs w:val="24"/>
        </w:rPr>
        <w:t>.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E1E7F">
        <w:rPr>
          <w:rFonts w:cs="Times New Roman" w:hAnsi="Times New Roman" w:ascii="Times New Roman"/>
          <w:sz w:val="24"/>
          <w:szCs w:val="24"/>
        </w:rPr>
        <w:t xml:space="preserve"> Kako je, dakle, iz rezultata prethodnog postupka proizašlo da je kod dužnika ostvaren stečajni r</w:t>
      </w:r>
      <w:r w:rsidR="002A3C54" w:rsidRPr="00EE1E7F">
        <w:rPr>
          <w:rFonts w:cs="Times New Roman" w:hAnsi="Times New Roman" w:ascii="Times New Roman"/>
          <w:sz w:val="24"/>
          <w:szCs w:val="24"/>
        </w:rPr>
        <w:t>azlog nesposobnosti za plaćanje, a što je potvrdio i sam zakonski zastupnik dužnika,</w:t>
      </w:r>
      <w:r w:rsidRPr="00EE1E7F">
        <w:rPr>
          <w:rFonts w:cs="Times New Roman" w:hAnsi="Times New Roman" w:ascii="Times New Roman"/>
          <w:sz w:val="24"/>
          <w:szCs w:val="24"/>
        </w:rPr>
        <w:t xml:space="preserve"> kao i to da imovina dužnika</w:t>
      </w:r>
      <w:r w:rsidRPr="006C085B">
        <w:rPr>
          <w:rFonts w:cs="Times New Roman" w:hAnsi="Times New Roman" w:ascii="Times New Roman"/>
          <w:sz w:val="24"/>
          <w:szCs w:val="24"/>
        </w:rPr>
        <w:t xml:space="preserve">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I., II., III., IV. 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F6313A" w:rsidR="003160F5">
      <w:pPr>
        <w:spacing w:before="160"/>
        <w:jc w:val="center"/>
      </w:pPr>
      <w:r w:rsidRPr="006C085B">
        <w:t>U Splitu,</w:t>
      </w:r>
      <w:r w:rsidR="00DB7657">
        <w:t xml:space="preserve"> </w:t>
      </w:r>
      <w:r w:rsidR="001367F1">
        <w:t>25</w:t>
      </w:r>
      <w:r w:rsidR="002A3C54">
        <w:t>. siječnja 2016</w:t>
      </w:r>
      <w:r w:rsidR="003160F5" w:rsidRPr="006C085B">
        <w:t>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E1E7F" w:rsidP="004D4D0F" w:rsidR="00EE1E7F">
      <w:pPr>
        <w:spacing w:before="200"/>
        <w:jc w:val="both"/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>
      <w:pPr>
        <w:jc w:val="both"/>
      </w:pPr>
      <w:r w:rsidRPr="006C085B">
        <w:t xml:space="preserve">Protiv ovog rješenja dopuštena je žalba u roku od 8 dana od dana pismenog primitka istog. Žalba se podnosi ovom sudu u 3 primjerka, a po njoj </w:t>
      </w:r>
      <w:r w:rsidR="0065237E">
        <w:t>odlučuje Visoki Trgovački sud Republike Hrvatske</w:t>
      </w:r>
      <w:r w:rsidRPr="006C085B">
        <w:t xml:space="preserve">. </w:t>
      </w:r>
    </w:p>
    <w:p w:rsidRDefault="00840602" w:rsidP="004D4D0F" w:rsidR="00840602" w:rsidRPr="006C085B">
      <w:pPr>
        <w:jc w:val="both"/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>
        <w:rPr>
          <w:rFonts w:cs="Times New Roman" w:hAnsi="Times New Roman" w:ascii="Times New Roman"/>
          <w:sz w:val="24"/>
          <w:szCs w:val="24"/>
        </w:rPr>
        <w:t>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B7657">
        <w:rPr>
          <w:rFonts w:cs="Times New Roman" w:hAnsi="Times New Roman" w:ascii="Times New Roman"/>
          <w:sz w:val="24"/>
          <w:szCs w:val="24"/>
        </w:rPr>
        <w:t>o</w:t>
      </w:r>
      <w:r w:rsidR="0090187B">
        <w:rPr>
          <w:rFonts w:cs="Times New Roman" w:hAnsi="Times New Roman" w:ascii="Times New Roman"/>
          <w:sz w:val="24"/>
          <w:szCs w:val="24"/>
        </w:rPr>
        <w:t>m</w:t>
      </w:r>
      <w:r w:rsidR="00DB7657">
        <w:rPr>
          <w:rFonts w:cs="Times New Roman" w:hAnsi="Times New Roman" w:ascii="Times New Roman"/>
          <w:sz w:val="24"/>
          <w:szCs w:val="24"/>
        </w:rPr>
        <w:t xml:space="preserve"> up</w:t>
      </w:r>
      <w:r w:rsidR="0090187B">
        <w:rPr>
          <w:rFonts w:cs="Times New Roman" w:hAnsi="Times New Roman" w:ascii="Times New Roman"/>
          <w:sz w:val="24"/>
          <w:szCs w:val="24"/>
        </w:rPr>
        <w:t>ravitelju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E5B">
          <w:rPr>
            <w:noProof/>
          </w:rPr>
          <w:t>2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C94B18">
      <w:t>1</w:t>
    </w:r>
    <w:r w:rsidR="00E302E9">
      <w:t>23</w:t>
    </w:r>
    <w:r w:rsidR="001C3DF1">
      <w:t>/2015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E302E9">
      <w:t>123</w:t>
    </w:r>
    <w:r w:rsidR="001C3DF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2050"/>
    <w:rsid w:val="00004E5B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7F1"/>
    <w:rsid w:val="00136D48"/>
    <w:rsid w:val="00151A4E"/>
    <w:rsid w:val="001610AA"/>
    <w:rsid w:val="00170B53"/>
    <w:rsid w:val="00173037"/>
    <w:rsid w:val="001B1A7E"/>
    <w:rsid w:val="001C3DF1"/>
    <w:rsid w:val="001D5459"/>
    <w:rsid w:val="00200ED6"/>
    <w:rsid w:val="0025454E"/>
    <w:rsid w:val="002764F4"/>
    <w:rsid w:val="002918E0"/>
    <w:rsid w:val="002A3C54"/>
    <w:rsid w:val="002A636B"/>
    <w:rsid w:val="002D169D"/>
    <w:rsid w:val="00305FA0"/>
    <w:rsid w:val="003160F5"/>
    <w:rsid w:val="00325357"/>
    <w:rsid w:val="00392CE9"/>
    <w:rsid w:val="0039777E"/>
    <w:rsid w:val="00430BC5"/>
    <w:rsid w:val="00430EE5"/>
    <w:rsid w:val="0043727A"/>
    <w:rsid w:val="00443901"/>
    <w:rsid w:val="004515B0"/>
    <w:rsid w:val="00462C63"/>
    <w:rsid w:val="0048273A"/>
    <w:rsid w:val="004D4D0F"/>
    <w:rsid w:val="004E5852"/>
    <w:rsid w:val="00585D4B"/>
    <w:rsid w:val="005E25B3"/>
    <w:rsid w:val="006227EB"/>
    <w:rsid w:val="00640305"/>
    <w:rsid w:val="0065237E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B4B5E"/>
    <w:rsid w:val="007F3E29"/>
    <w:rsid w:val="007F402C"/>
    <w:rsid w:val="0083561B"/>
    <w:rsid w:val="00840602"/>
    <w:rsid w:val="00844B9F"/>
    <w:rsid w:val="00855D9E"/>
    <w:rsid w:val="0087668A"/>
    <w:rsid w:val="00880DC1"/>
    <w:rsid w:val="008E36C2"/>
    <w:rsid w:val="008E3963"/>
    <w:rsid w:val="0090103A"/>
    <w:rsid w:val="0090187B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81459"/>
    <w:rsid w:val="00BA11B4"/>
    <w:rsid w:val="00BA7B2D"/>
    <w:rsid w:val="00BE627A"/>
    <w:rsid w:val="00C17845"/>
    <w:rsid w:val="00C24A6C"/>
    <w:rsid w:val="00C41D11"/>
    <w:rsid w:val="00C94B18"/>
    <w:rsid w:val="00CA5021"/>
    <w:rsid w:val="00CE1E24"/>
    <w:rsid w:val="00CF1724"/>
    <w:rsid w:val="00D1041D"/>
    <w:rsid w:val="00D207F5"/>
    <w:rsid w:val="00D41C3F"/>
    <w:rsid w:val="00D45101"/>
    <w:rsid w:val="00D54EDF"/>
    <w:rsid w:val="00DB7657"/>
    <w:rsid w:val="00E302E9"/>
    <w:rsid w:val="00E36236"/>
    <w:rsid w:val="00E545E4"/>
    <w:rsid w:val="00E634A0"/>
    <w:rsid w:val="00E92B0D"/>
    <w:rsid w:val="00EA5143"/>
    <w:rsid w:val="00EB7709"/>
    <w:rsid w:val="00EE1E7F"/>
    <w:rsid w:val="00EE701A"/>
    <w:rsid w:val="00F21154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E5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4E5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4E5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4E5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E5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4E5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4E5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4E5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VINIŠČANKA-COMMERCE, društvo s ograničenom odgovornošću za trgovinu i proizvodnju</izvorni_sadrzaj>
    <derivirana_varijabla naziv="DomainObject.Predmet.ProtustrankaFormated_1">  VINIŠČANKA-COMMERCE, društvo s ograničenom odgovornošću za trgovinu i proizvodnju</derivirana_varijabla>
  </DomainObject.Predmet.ProtustrankaFormated>
  <DomainObject.Predmet.ProtustrankaFormatedOIB>
    <izvorni_sadrzaj>  VINIŠČANKA-COMMERCE, društvo s ograničenom odgovornošću za trgovinu i proizvodnju, OIB 88261362248</izvorni_sadrzaj>
    <derivirana_varijabla naziv="DomainObject.Predmet.ProtustrankaFormatedOIB_1">  VINIŠČANKA-COMMERCE, društvo s ograničenom odgovornošću za trgovinu i proizvodnju, OIB 88261362248</derivirana_varijabla>
  </DomainObject.Predmet.ProtustrankaFormatedOIB>
  <DomainObject.Predmet.ProtustrankaFormatedWithAdress>
    <izvorni_sadrzaj> VINIŠČANKA-COMMERCE, društvo s ograničenom odgovornošću za trgovinu i proizvodnju, Ive Tijardovića 14, 21000 Split</izvorni_sadrzaj>
    <derivirana_varijabla naziv="DomainObject.Predmet.ProtustrankaFormatedWithAdress_1"> VINIŠČANKA-COMMERCE, društvo s ograničenom odgovornošću za trgovinu i proizvodnju, Ive Tijardovića 14, 21000 Split</derivirana_varijabla>
  </DomainObject.Predmet.ProtustrankaFormatedWithAdress>
  <DomainObject.Predmet.ProtustrankaFormatedWithAdressOIB>
    <izvorni_sadrzaj> VINIŠČANKA-COMMERCE, društvo s ograničenom odgovornošću za trgovinu i proizvodnju, OIB 88261362248, Ive Tijardovića 14, 21000 Split</izvorni_sadrzaj>
    <derivirana_varijabla naziv="DomainObject.Predmet.ProtustrankaFormatedWithAdressOIB_1"> VINIŠČANKA-COMMERCE, društvo s ograničenom odgovornošću za trgovinu i proizvodnju, OIB 88261362248, Ive Tijardovića 14, 21000 Split</derivirana_varijabla>
  </DomainObject.Predmet.ProtustrankaFormatedWithAdressOIB>
  <DomainObject.Predmet.ProtustrankaWithAdress>
    <izvorni_sadrzaj>VINIŠČANKA-COMMERCE, društvo s ograničenom odgovornošću za trgovinu i proizvodnju Ive Tijardovića 14, 21000 Split</izvorni_sadrzaj>
    <derivirana_varijabla naziv="DomainObject.Predmet.ProtustrankaWithAdress_1">VINIŠČANKA-COMMERCE, društvo s ograničenom odgovornošću za trgovinu i proizvodnju Ive Tijardovića 14, 21000 Split</derivirana_varijabla>
  </DomainObject.Predmet.ProtustrankaWithAdress>
  <DomainObject.Predmet.ProtustrankaWithAdressOIB>
    <izvorni_sadrzaj>VINIŠČANKA-COMMERCE, društvo s ograničenom odgovornošću za trgovinu i proizvodnju, OIB 88261362248, Ive Tijardovića 14, 21000 Split</izvorni_sadrzaj>
    <derivirana_varijabla naziv="DomainObject.Predmet.ProtustrankaWithAdressOIB_1">VINIŠČANKA-COMMERCE, društvo s ograničenom odgovornošću za trgovinu i proizvodnju, OIB 88261362248, Ive Tijardovića 14, 21000 Split</derivirana_varijabla>
  </DomainObject.Predmet.ProtustrankaWithAdressOIB>
  <DomainObject.Predmet.ProtustrankaNazivFormated>
    <izvorni_sadrzaj>VINIŠČANKA-COMMERCE, društvo s ograničenom odgovornošću za trgovinu i proizvodnju</izvorni_sadrzaj>
    <derivirana_varijabla naziv="DomainObject.Predmet.ProtustrankaNazivFormated_1">VINIŠČANKA-COMMERCE, društvo s ograničenom odgovornošću za trgovinu i proizvodnju</derivirana_varijabla>
  </DomainObject.Predmet.ProtustrankaNazivFormated>
  <DomainObject.Predmet.ProtustrankaNazivFormatedOIB>
    <izvorni_sadrzaj>VINIŠČANKA-COMMERCE, društvo s ograničenom odgovornošću za trgovinu i proizvodnju, OIB 88261362248</izvorni_sadrzaj>
    <derivirana_varijabla naziv="DomainObject.Predmet.ProtustrankaNazivFormatedOIB_1">VINIŠČANKA-COMMERCE, društvo s ograničenom odgovornošću za trgovinu i proizvodnju, OIB 88261362248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</izvorni_sadrzaj>
    <derivirana_varijabla naziv="DomainObject.Predmet.StrankaFormatedWithAdress_1"> FINA SPLIT</derivirana_varijabla>
  </DomainObject.Predmet.StrankaFormatedWithAdress>
  <DomainObject.Predmet.StrankaFormatedWithAdressOIB>
    <izvorni_sadrzaj> FINA SPLIT</izvorni_sadrzaj>
    <derivirana_varijabla naziv="DomainObject.Predmet.StrankaFormatedWithAdressOIB_1"> FINA SPLIT</derivirana_varijabla>
  </DomainObject.Predmet.StrankaFormatedWithAdressOIB>
  <DomainObject.Predmet.StrankaWithAdress>
    <izvorni_sadrzaj>FINA SPLIT </izvorni_sadrzaj>
    <derivirana_varijabla naziv="DomainObject.Predmet.StrankaWithAdress_1">FINA SPLIT </derivirana_varijabla>
  </DomainObject.Predmet.StrankaWithAdress>
  <DomainObject.Predmet.StrankaWithAdressOIB>
    <izvorni_sadrzaj>FINA SPLIT</izvorni_sadrzaj>
    <derivirana_varijabla naziv="DomainObject.Predmet.StrankaWithAdressOIB_1">FINA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</item>
    </izvorni_sadrzaj>
    <derivirana_varijabla naziv="DomainObject.Predmet.StrankaListFormatedWithAdress_1">
      <item>FINA SPLIT</item>
    </derivirana_varijabla>
  </DomainObject.Predmet.StrankaListFormatedWithAdress>
  <DomainObject.Predmet.StrankaListFormatedWithAdressOIB>
    <izvorni_sadrzaj>
      <item>FINA SPLIT</item>
    </izvorni_sadrzaj>
    <derivirana_varijabla naziv="DomainObject.Predmet.StrankaListFormatedWithAdressOIB_1">
      <item>FINA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VINIŠČANKA-COMMERCE, društvo s ograničenom odgovornošću za trgovinu i proizvodnju</item>
    </izvorni_sadrzaj>
    <derivirana_varijabla naziv="DomainObject.Predmet.ProtuStrankaListFormated_1">
      <item>VINIŠČANKA-COMMERCE, društvo s ograničenom odgovornošću za trgovinu i proizvodnju</item>
    </derivirana_varijabla>
  </DomainObject.Predmet.ProtuStrankaListFormated>
  <DomainObject.Predmet.ProtuStrankaListFormatedOIB>
    <izvorni_sadrzaj>
      <item>VINIŠČANKA-COMMERCE, društvo s ograničenom odgovornošću za trgovinu i proizvodnju, OIB 88261362248</item>
    </izvorni_sadrzaj>
    <derivirana_varijabla naziv="DomainObject.Predmet.ProtuStrankaListFormatedOIB_1">
      <item>VINIŠČANKA-COMMERCE, društvo s ograničenom odgovornošću za trgovinu i proizvodnju, OIB 88261362248</item>
    </derivirana_varijabla>
  </DomainObject.Predmet.ProtuStrankaListFormatedOIB>
  <DomainObject.Predmet.ProtuStrankaListFormatedWithAdress>
    <izvorni_sadrzaj>
      <item>VINIŠČANKA-COMMERCE, društvo s ograničenom odgovornošću za trgovinu i proizvodnju, Ive Tijardovića 14, 21000 Split</item>
    </izvorni_sadrzaj>
    <derivirana_varijabla naziv="DomainObject.Predmet.ProtuStrankaListFormatedWithAdress_1">
      <item>VINIŠČANKA-COMMERCE, društvo s ograničenom odgovornošću za trgovinu i proizvodnju, Ive Tijardovića 14, 21000 Split</item>
    </derivirana_varijabla>
  </DomainObject.Predmet.ProtuStrankaListFormatedWithAdress>
  <DomainObject.Predmet.ProtuStrankaListFormatedWithAdressOIB>
    <izvorni_sadrzaj>
      <item>VINIŠČANKA-COMMERCE, društvo s ograničenom odgovornošću za trgovinu i proizvodnju, OIB 88261362248, Ive Tijardovića 14, 21000 Split</item>
    </izvorni_sadrzaj>
    <derivirana_varijabla naziv="DomainObject.Predmet.ProtuStrankaListFormatedWithAdressOIB_1">
      <item>VINIŠČANKA-COMMERCE, društvo s ograničenom odgovornošću za trgovinu i proizvodnju, OIB 88261362248, Ive Tijardovića 14, 21000 Split</item>
    </derivirana_varijabla>
  </DomainObject.Predmet.ProtuStrankaListFormatedWithAdressOIB>
  <DomainObject.Predmet.ProtuStrankaListNazivFormated>
    <izvorni_sadrzaj>
      <item>VINIŠČANKA-COMMERCE, društvo s ograničenom odgovornošću za trgovinu i proizvodnju</item>
    </izvorni_sadrzaj>
    <derivirana_varijabla naziv="DomainObject.Predmet.ProtuStrankaListNazivFormated_1">
      <item>VINIŠČANKA-COMMERCE, društvo s ograničenom odgovornošću za trgovinu i proizvodnju</item>
    </derivirana_varijabla>
  </DomainObject.Predmet.ProtuStrankaListNazivFormated>
  <DomainObject.Predmet.ProtuStrankaListNazivFormatedOIB>
    <izvorni_sadrzaj>
      <item>VINIŠČANKA-COMMERCE, društvo s ograničenom odgovornošću za trgovinu i proizvodnju, OIB 88261362248</item>
    </izvorni_sadrzaj>
    <derivirana_varijabla naziv="DomainObject.Predmet.ProtuStrankaListNazivFormatedOIB_1">
      <item>VINIŠČANKA-COMMERCE, društvo s ograničenom odgovornošću za trgovinu i proizvodnju, OIB 88261362248</item>
    </derivirana_varijabla>
  </DomainObject.Predmet.ProtuStrankaListNazivFormatedOIB>
  <DomainObject.Predmet.OstaliListFormated>
    <izvorni_sadrzaj>
      <item>Ante Majić</item>
    </izvorni_sadrzaj>
    <derivirana_varijabla naziv="DomainObject.Predmet.OstaliListFormated_1">
      <item>Ante Majić</item>
    </derivirana_varijabla>
  </DomainObject.Predmet.OstaliListFormated>
  <DomainObject.Predmet.OstaliListFormatedOIB>
    <izvorni_sadrzaj>
      <item>Ante Majić, OIB 50981006171</item>
    </izvorni_sadrzaj>
    <derivirana_varijabla naziv="DomainObject.Predmet.OstaliListFormatedOIB_1">
      <item>Ante Majić, OIB 50981006171</item>
    </derivirana_varijabla>
  </DomainObject.Predmet.OstaliListFormatedOIB>
  <DomainObject.Predmet.OstaliListFormatedWithAdress>
    <izvorni_sadrzaj>
      <item>Ante Majić, Majića Struga 11, 21222 Vinišće</item>
    </izvorni_sadrzaj>
    <derivirana_varijabla naziv="DomainObject.Predmet.OstaliListFormatedWithAdress_1">
      <item>Ante Majić, Majića Struga 11, 21222 Vinišće</item>
    </derivirana_varijabla>
  </DomainObject.Predmet.OstaliListFormatedWithAdress>
  <DomainObject.Predmet.OstaliListFormatedWithAdressOIB>
    <izvorni_sadrzaj>
      <item>Ante Majić, OIB 50981006171, Majića Struga 11, 21222 Vinišće</item>
    </izvorni_sadrzaj>
    <derivirana_varijabla naziv="DomainObject.Predmet.OstaliListFormatedWithAdressOIB_1">
      <item>Ante Majić, OIB 50981006171, Majića Struga 11, 21222 Vinišće</item>
    </derivirana_varijabla>
  </DomainObject.Predmet.OstaliListFormatedWithAdressOIB>
  <DomainObject.Predmet.OstaliListNazivFormated>
    <izvorni_sadrzaj>
      <item>Ante Majić</item>
    </izvorni_sadrzaj>
    <derivirana_varijabla naziv="DomainObject.Predmet.OstaliListNazivFormated_1">
      <item>Ante Majić</item>
    </derivirana_varijabla>
  </DomainObject.Predmet.OstaliListNazivFormated>
  <DomainObject.Predmet.OstaliListNazivFormatedOIB>
    <izvorni_sadrzaj>
      <item>Ante Majić, OIB 50981006171</item>
    </izvorni_sadrzaj>
    <derivirana_varijabla naziv="DomainObject.Predmet.OstaliListNazivFormatedOIB_1">
      <item>Ante Majić, OIB 50981006171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VINIŠČANKA-COMMERCE, društvo s ograničenom odgovornošću za trgovinu i proizvodnju</izvorni_sadrzaj>
    <derivirana_varijabla naziv="DomainObject.Predmet.ProtustrankaIDrugi_1">VINIŠČANKA-COMMERCE, društvo s ograničenom odgovornošću za trgovinu i proizvodnju</derivirana_varijabla>
  </DomainObject.Predmet.ProtustrankaIDrugi>
  <DomainObject.Predmet.StrankaIDrugiAdressOIB>
    <izvorni_sadrzaj>FINA SPLIT</izvorni_sadrzaj>
    <derivirana_varijabla naziv="DomainObject.Predmet.StrankaIDrugiAdressOIB_1">FINA SPLIT</derivirana_varijabla>
  </DomainObject.Predmet.StrankaIDrugiAdressOIB>
  <DomainObject.Predmet.ProtustrankaIDrugiAdressOIB>
    <izvorni_sadrzaj>VINIŠČANKA-COMMERCE, društvo s ograničenom odgovornošću za trgovinu i proizvodnju, OIB 88261362248, Ive Tijardovića 14, 21000 Split</izvorni_sadrzaj>
    <derivirana_varijabla naziv="DomainObject.Predmet.ProtustrankaIDrugiAdressOIB_1">VINIŠČANKA-COMMERCE, društvo s ograničenom odgovornošću za trgovinu i proizvodnju, OIB 88261362248, Ive Tijardovića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VINIŠČANKA-COMMERCE, društvo s ograničenom odgovornošću za trgovinu i proizvodnju</item>
      <item>Ante Majić</item>
    </izvorni_sadrzaj>
    <derivirana_varijabla naziv="DomainObject.Predmet.SudioniciListNaziv_1">
      <item>FINA SPLIT</item>
      <item>VINIŠČANKA-COMMERCE, društvo s ograničenom odgovornošću za trgovinu i proizvodnju</item>
      <item>Ante Majić</item>
    </derivirana_varijabla>
  </DomainObject.Predmet.SudioniciListNaziv>
  <DomainObject.Predmet.SudioniciListAdressOIB>
    <izvorni_sadrzaj>
      <item>FINA SPLIT</item>
      <item>VINIŠČANKA-COMMERCE, društvo s ograničenom odgovornošću za trgovinu i proizvodnju, OIB 88261362248, Ive Tijardovića 14,21000 Split</item>
      <item>Ante Majić, OIB 50981006171, Majića Struga 11,21222 Vinišće</item>
    </izvorni_sadrzaj>
    <derivirana_varijabla naziv="DomainObject.Predmet.SudioniciListAdressOIB_1">
      <item>FINA SPLIT</item>
      <item>VINIŠČANKA-COMMERCE, društvo s ograničenom odgovornošću za trgovinu i proizvodnju, OIB 88261362248, Ive Tijardovića 14,21000 Split</item>
      <item>Ante Majić, OIB 50981006171, Majića Struga 11,21222 Vinišće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88261362248</item>
      <item>, OIB 50981006171</item>
    </izvorni_sadrzaj>
    <derivirana_varijabla naziv="DomainObject.Predmet.SudioniciListNazivOIB_1">
      <item>, OIB null</item>
      <item>, OIB 88261362248</item>
      <item>, OIB 50981006171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ACE2A-E3AE-4F0B-AE9B-7B35B489C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1265</properties:Words>
  <properties:Characters>7147</properties:Characters>
  <properties:Lines>125</properties:Lines>
  <properties:Paragraphs>41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2016-01-20T12:05:00Z</cp:lastPrinted>
  <dcterms:modified xmlns:xsi="http://www.w3.org/2001/XMLSchema-instance" xsi:type="dcterms:W3CDTF">2016-01-25T09:29:00Z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