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43"/>
        <w:gridCol w:w="284"/>
      </w:tblGrid>
      <w:tr w:rsidTr="004C3658" w:rsidR="000C7245" w:rsidRPr="002A37B5">
        <w:trPr>
          <w:gridAfter w:val="1"/>
          <w:wAfter w:type="dxa" w:w="284"/>
        </w:trPr>
        <w:tc>
          <w:tcPr>
            <w:tcW w:type="dxa" w:w="2943"/>
            <w:shd w:fill="auto" w:color="auto" w:val="clear"/>
          </w:tcPr>
          <w:p w:rsidRDefault="0011178D" w:rsidP="004C3658" w:rsidR="000C7245" w:rsidRPr="004C3658">
            <w:pPr>
              <w:jc w:val="center"/>
              <w:rPr>
                <w:rFonts w:eastAsia="Calibri"/>
              </w:rPr>
            </w:pPr>
            <w:bookmarkStart w:name="_GoBack" w:id="0"/>
            <w:bookmarkEnd w:id="0"/>
            <w:r>
              <w:rPr>
                <w:rFonts w:eastAsia="Calibri"/>
                <w:noProof/>
              </w:rPr>
              <w:drawing>
                <wp:inline distR="0" distL="0" distB="0" distT="0">
                  <wp:extent cy="742315" cx="591820"/>
                  <wp:effectExtent b="635" r="0" t="0" l="0"/>
                  <wp:docPr descr="F:\RADIONICA\Slike\GRB-RH-jpg.jp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F:\RADIONICA\Slike\GRB-RH-jpg.jpg"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42315" cx="5918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Tr="004C3658" w:rsidR="000C7245" w:rsidRPr="002A37B5">
        <w:tc>
          <w:tcPr>
            <w:tcW w:type="dxa" w:w="3227"/>
            <w:gridSpan w:val="2"/>
            <w:shd w:fill="auto" w:color="auto" w:val="clear"/>
          </w:tcPr>
          <w:p w:rsidRDefault="000C7245" w:rsidP="004C3658" w:rsidR="000C7245" w:rsidRPr="004C3658">
            <w:pPr>
              <w:jc w:val="center"/>
              <w:rPr>
                <w:rFonts w:eastAsia="Calibri"/>
              </w:rPr>
            </w:pPr>
            <w:r w:rsidRPr="004C3658">
              <w:rPr>
                <w:rFonts w:eastAsia="Calibri"/>
              </w:rPr>
              <w:t>Republika Hrvatska</w:t>
            </w:r>
          </w:p>
          <w:p w:rsidRDefault="000C7245" w:rsidP="004C3658" w:rsidR="000C7245" w:rsidRPr="004C3658">
            <w:pPr>
              <w:jc w:val="center"/>
              <w:rPr>
                <w:rFonts w:eastAsia="Calibri"/>
              </w:rPr>
            </w:pPr>
            <w:r w:rsidRPr="004C3658">
              <w:rPr>
                <w:rFonts w:eastAsia="Calibri"/>
              </w:rPr>
              <w:t>Trgovački sud u Zadru</w:t>
            </w:r>
          </w:p>
          <w:p w:rsidRDefault="000C7245" w:rsidP="004C3658" w:rsidR="000C7245" w:rsidRPr="004C3658">
            <w:pPr>
              <w:jc w:val="center"/>
              <w:rPr>
                <w:rFonts w:eastAsia="Calibri"/>
              </w:rPr>
            </w:pPr>
            <w:r w:rsidRPr="004C3658">
              <w:rPr>
                <w:rFonts w:eastAsia="Calibri"/>
              </w:rPr>
              <w:t>Zadar, Dr. Franje Tuđmana 35</w:t>
            </w:r>
          </w:p>
        </w:tc>
      </w:tr>
    </w:tbl>
    <w:p w14:textId="e1cc399" w14:paraId="e1cc399" w:rsidRDefault="000C7245" w:rsidP="000C7245" w:rsidR="000C7245">
      <w:pPr>
        <w15:collapsed w:val="false"/>
        <w:rPr>
          <w:b/>
        </w:rPr>
      </w:pPr>
    </w:p>
    <w:p w:rsidRDefault="005B3596" w:rsidP="005B3596" w:rsidR="00195EF6" w:rsidRPr="000C7245">
      <w:pPr>
        <w:jc w:val="center"/>
      </w:pPr>
      <w:r w:rsidRPr="000C7245">
        <w:t xml:space="preserve">R E P U B  L I K A   H R V A T S K A </w:t>
      </w:r>
    </w:p>
    <w:p w:rsidRDefault="005B3596" w:rsidP="005B3596" w:rsidR="005B3596" w:rsidRPr="000C7245">
      <w:pPr>
        <w:jc w:val="center"/>
      </w:pPr>
    </w:p>
    <w:p w:rsidRDefault="00180158" w:rsidP="00195EF6" w:rsidR="00195EF6" w:rsidRPr="000C7245">
      <w:pPr>
        <w:jc w:val="center"/>
      </w:pPr>
      <w:r>
        <w:t>Z A K LJ U Č A K</w:t>
      </w:r>
    </w:p>
    <w:p w:rsidRDefault="00195EF6" w:rsidP="0090129D" w:rsidR="00195EF6" w:rsidRPr="004B7922"/>
    <w:p w:rsidRDefault="00945CB3" w:rsidP="00945CB3" w:rsidR="00945CB3" w:rsidRPr="00F85D8C">
      <w:pPr>
        <w:ind w:firstLine="708"/>
        <w:jc w:val="both"/>
      </w:pPr>
      <w:r w:rsidRPr="00F85D8C">
        <w:t xml:space="preserve">Trgovački sud u Zadru, po sutkinji Ani </w:t>
      </w:r>
      <w:proofErr w:type="spellStart"/>
      <w:r w:rsidRPr="00F85D8C">
        <w:t>Markač</w:t>
      </w:r>
      <w:proofErr w:type="spellEnd"/>
      <w:r w:rsidRPr="00F85D8C">
        <w:t xml:space="preserve">, u stečajnom postupku nad stečajnim dužnikom Stečajna masa iza LJOKA PROJEKT d.o.o. u stečaju,  Zagreb, Petrinjska 28, OIB: 29579702330, kojeg zastupa stečajni upravitelj Ivan </w:t>
      </w:r>
      <w:proofErr w:type="spellStart"/>
      <w:r w:rsidRPr="00F85D8C">
        <w:t>Gjurašić</w:t>
      </w:r>
      <w:proofErr w:type="spellEnd"/>
      <w:r w:rsidRPr="00F85D8C">
        <w:t xml:space="preserve"> iz Zagreba, Petrinjska 28, dana </w:t>
      </w:r>
      <w:r>
        <w:t>28.</w:t>
      </w:r>
      <w:r w:rsidRPr="00F85D8C">
        <w:t xml:space="preserve"> </w:t>
      </w:r>
      <w:r>
        <w:t>prosinca</w:t>
      </w:r>
      <w:r w:rsidRPr="00F85D8C">
        <w:t xml:space="preserve"> 2018.</w:t>
      </w:r>
    </w:p>
    <w:p w:rsidRDefault="00536E75" w:rsidP="00F5528F" w:rsidR="00536E75" w:rsidRPr="004B7922">
      <w:pPr>
        <w:jc w:val="both"/>
      </w:pPr>
    </w:p>
    <w:p w:rsidRDefault="00180158" w:rsidP="00E65229" w:rsidR="00195EF6" w:rsidRPr="00945CB3">
      <w:pPr>
        <w:tabs>
          <w:tab w:pos="960" w:val="left"/>
        </w:tabs>
        <w:ind w:right="235"/>
        <w:jc w:val="center"/>
        <w:rPr>
          <w:bCs/>
        </w:rPr>
      </w:pPr>
      <w:r>
        <w:rPr>
          <w:bCs/>
        </w:rPr>
        <w:t xml:space="preserve">z a k </w:t>
      </w:r>
      <w:proofErr w:type="spellStart"/>
      <w:r>
        <w:rPr>
          <w:bCs/>
        </w:rPr>
        <w:t>lj</w:t>
      </w:r>
      <w:proofErr w:type="spellEnd"/>
      <w:r>
        <w:rPr>
          <w:bCs/>
        </w:rPr>
        <w:t xml:space="preserve"> u č i o</w:t>
      </w:r>
      <w:r w:rsidR="00195EF6" w:rsidRPr="00945CB3">
        <w:rPr>
          <w:bCs/>
        </w:rPr>
        <w:t xml:space="preserve">    j e</w:t>
      </w:r>
    </w:p>
    <w:p w:rsidRDefault="00945CB3" w:rsidP="00E65229" w:rsidR="00945CB3" w:rsidRPr="004B7922">
      <w:pPr>
        <w:tabs>
          <w:tab w:pos="960" w:val="left"/>
        </w:tabs>
        <w:ind w:right="235"/>
        <w:jc w:val="center"/>
        <w:rPr>
          <w:b/>
          <w:bCs/>
        </w:rPr>
      </w:pPr>
    </w:p>
    <w:p w:rsidRDefault="000D162E" w:rsidP="00945CB3" w:rsidR="00F5528F" w:rsidRPr="004B7922">
      <w:pPr>
        <w:ind w:firstLine="708"/>
        <w:jc w:val="both"/>
      </w:pPr>
      <w:r w:rsidRPr="004B7922">
        <w:t>Poziva</w:t>
      </w:r>
      <w:r w:rsidR="00E104C2" w:rsidRPr="004B7922">
        <w:t xml:space="preserve"> se </w:t>
      </w:r>
      <w:r w:rsidR="00945CB3">
        <w:t xml:space="preserve">sudski </w:t>
      </w:r>
      <w:r w:rsidR="00E104C2" w:rsidRPr="004B7922">
        <w:t>vješta</w:t>
      </w:r>
      <w:r w:rsidRPr="004B7922">
        <w:t xml:space="preserve">k </w:t>
      </w:r>
      <w:r w:rsidR="00945CB3">
        <w:t>pravna osoba KONUS d.o.o., Zadar, Zrinsko-</w:t>
      </w:r>
      <w:proofErr w:type="spellStart"/>
      <w:r w:rsidR="00945CB3">
        <w:t>Frankopanska</w:t>
      </w:r>
      <w:proofErr w:type="spellEnd"/>
      <w:r w:rsidR="00945CB3">
        <w:t xml:space="preserve"> 38A - zastupnik po zakonu Vice Tadić dipl. ing. </w:t>
      </w:r>
      <w:proofErr w:type="spellStart"/>
      <w:r w:rsidR="00945CB3">
        <w:t>građ</w:t>
      </w:r>
      <w:proofErr w:type="spellEnd"/>
      <w:r w:rsidR="00945CB3">
        <w:t xml:space="preserve">., </w:t>
      </w:r>
      <w:r w:rsidR="00E104C2" w:rsidRPr="004B7922">
        <w:t xml:space="preserve">da u roku od </w:t>
      </w:r>
      <w:r w:rsidR="00945CB3">
        <w:t>15</w:t>
      </w:r>
      <w:r w:rsidR="005B3596">
        <w:t xml:space="preserve"> </w:t>
      </w:r>
      <w:r w:rsidR="00A30FC8" w:rsidRPr="004B7922">
        <w:t>(</w:t>
      </w:r>
      <w:r w:rsidR="00945CB3">
        <w:t>petnaest</w:t>
      </w:r>
      <w:r w:rsidR="00F5528F" w:rsidRPr="004B7922">
        <w:t xml:space="preserve">) </w:t>
      </w:r>
      <w:r w:rsidR="00E104C2" w:rsidRPr="004B7922">
        <w:t xml:space="preserve">dana od dana primitka prijepisa ovog </w:t>
      </w:r>
      <w:r w:rsidR="007A5649">
        <w:t xml:space="preserve">zaključka, </w:t>
      </w:r>
      <w:r w:rsidR="00E104C2" w:rsidRPr="004B7922">
        <w:t>dopun</w:t>
      </w:r>
      <w:r w:rsidRPr="004B7922">
        <w:t>i</w:t>
      </w:r>
      <w:r w:rsidR="00E104C2" w:rsidRPr="004B7922">
        <w:t xml:space="preserve"> svoj pis</w:t>
      </w:r>
      <w:r w:rsidR="00F91048" w:rsidRPr="004B7922">
        <w:t xml:space="preserve">ani nalaz i mišljenje </w:t>
      </w:r>
      <w:r w:rsidRPr="004B7922">
        <w:t xml:space="preserve">od </w:t>
      </w:r>
      <w:r w:rsidR="00945CB3">
        <w:t xml:space="preserve">14. studenog 2018., dostavljeno ovom sudu 26. studenog 2018., na način da se očituje na prigovorne navode </w:t>
      </w:r>
      <w:proofErr w:type="spellStart"/>
      <w:r w:rsidR="00945CB3">
        <w:t>razlučnog</w:t>
      </w:r>
      <w:proofErr w:type="spellEnd"/>
      <w:r w:rsidR="00945CB3">
        <w:t xml:space="preserve"> vjerovnika OMSICA PROJEKT d.o.o., Gračac, a koje prigovorne navode je isti iznio na ročištu radi izjašnjavanja o vrijednosti</w:t>
      </w:r>
      <w:r w:rsidR="007A5649">
        <w:t xml:space="preserve"> nekretnine održanog kod</w:t>
      </w:r>
      <w:r w:rsidR="00945CB3">
        <w:t xml:space="preserve"> ovog suda 18. prosinca 2018. preslika kojeg </w:t>
      </w:r>
      <w:r w:rsidR="007A5649">
        <w:t>zapisnika se sudskom vještaku</w:t>
      </w:r>
      <w:r w:rsidR="00945CB3">
        <w:t xml:space="preserve"> dostavlja u prilogu kao i dokumentacija predana na predmetnom ročištu. </w:t>
      </w:r>
    </w:p>
    <w:p w:rsidRDefault="00274A20" w:rsidP="00F5528F" w:rsidR="00195EF6" w:rsidRPr="004B7922">
      <w:pPr>
        <w:tabs>
          <w:tab w:pos="960" w:val="left"/>
        </w:tabs>
        <w:ind w:right="235"/>
        <w:jc w:val="center"/>
      </w:pPr>
      <w:r w:rsidRPr="004B7922">
        <w:t>U Zadru</w:t>
      </w:r>
      <w:r w:rsidR="005B3596">
        <w:t xml:space="preserve"> </w:t>
      </w:r>
      <w:r w:rsidR="00945CB3">
        <w:t>28. prosinca 2018.</w:t>
      </w:r>
    </w:p>
    <w:p w:rsidRDefault="00520949" w:rsidP="0090129D" w:rsidR="00520949" w:rsidRPr="004B7922">
      <w:pPr>
        <w:tabs>
          <w:tab w:pos="960" w:val="left"/>
        </w:tabs>
        <w:ind w:right="235"/>
      </w:pPr>
    </w:p>
    <w:p w:rsidRDefault="0034351F" w:rsidP="0034351F" w:rsidR="0034351F" w:rsidRPr="0034351F">
      <w:r w:rsidRPr="0034351F">
        <w:t xml:space="preserve">Za točnost </w:t>
      </w:r>
      <w:proofErr w:type="spellStart"/>
      <w:r w:rsidRPr="0034351F">
        <w:t>otpravka</w:t>
      </w:r>
      <w:proofErr w:type="spellEnd"/>
      <w:r w:rsidRPr="0034351F">
        <w:t xml:space="preserve"> – ovlaštena službenica </w:t>
      </w:r>
      <w:r w:rsidRPr="0034351F">
        <w:tab/>
      </w:r>
      <w:r w:rsidRPr="0034351F">
        <w:tab/>
      </w:r>
      <w:r w:rsidRPr="0034351F">
        <w:tab/>
      </w:r>
      <w:r w:rsidRPr="0034351F">
        <w:tab/>
      </w:r>
      <w:r w:rsidRPr="0034351F">
        <w:tab/>
        <w:t xml:space="preserve">                  Sutkinja                                                                </w:t>
      </w:r>
    </w:p>
    <w:p w:rsidRDefault="0034351F" w:rsidP="0034351F" w:rsidR="0034351F" w:rsidRPr="0034351F">
      <w:r w:rsidRPr="0034351F">
        <w:t xml:space="preserve">Elena Glavan   </w:t>
      </w:r>
      <w:r w:rsidRPr="0034351F">
        <w:tab/>
      </w:r>
      <w:r w:rsidRPr="0034351F">
        <w:tab/>
      </w:r>
      <w:r w:rsidRPr="0034351F">
        <w:tab/>
      </w:r>
      <w:r w:rsidRPr="0034351F">
        <w:tab/>
      </w:r>
      <w:r w:rsidRPr="0034351F">
        <w:tab/>
      </w:r>
      <w:r w:rsidRPr="0034351F">
        <w:tab/>
      </w:r>
      <w:r w:rsidRPr="0034351F">
        <w:tab/>
        <w:t xml:space="preserve">                 Ana </w:t>
      </w:r>
      <w:proofErr w:type="spellStart"/>
      <w:r w:rsidRPr="0034351F">
        <w:t>Markač</w:t>
      </w:r>
      <w:proofErr w:type="spellEnd"/>
      <w:r w:rsidRPr="0034351F">
        <w:t>, v.r.</w:t>
      </w:r>
    </w:p>
    <w:p w:rsidRDefault="00AC1A62" w:rsidP="0034351F" w:rsidR="00AC1A62" w:rsidRPr="004B7922">
      <w:pPr>
        <w:tabs>
          <w:tab w:pos="960" w:val="left"/>
        </w:tabs>
        <w:ind w:right="235"/>
        <w:jc w:val="right"/>
      </w:pPr>
    </w:p>
    <w:p w:rsidRDefault="00522F04" w:rsidP="002247FD" w:rsidR="00522F04" w:rsidRPr="004B7922">
      <w:pPr>
        <w:tabs>
          <w:tab w:pos="960" w:val="left"/>
        </w:tabs>
        <w:ind w:right="235"/>
        <w:jc w:val="right"/>
      </w:pPr>
    </w:p>
    <w:p w:rsidRDefault="000C37F1" w:rsidP="009A769C" w:rsidR="000C37F1" w:rsidRPr="004B7922">
      <w:pPr>
        <w:tabs>
          <w:tab w:pos="960" w:val="left"/>
        </w:tabs>
        <w:ind w:right="235"/>
      </w:pPr>
    </w:p>
    <w:p w:rsidRDefault="0090129D" w:rsidP="009A769C" w:rsidR="009E107F" w:rsidRPr="004B7922">
      <w:pPr>
        <w:tabs>
          <w:tab w:pos="960" w:val="left"/>
        </w:tabs>
        <w:ind w:right="235"/>
      </w:pPr>
      <w:r w:rsidRPr="004B7922">
        <w:t>U</w:t>
      </w:r>
      <w:r w:rsidR="009A769C" w:rsidRPr="004B7922">
        <w:t>PUTA O PRAVNOM LIJEKU</w:t>
      </w:r>
      <w:r w:rsidRPr="004B7922">
        <w:t>:</w:t>
      </w:r>
    </w:p>
    <w:p w:rsidRDefault="0090129D" w:rsidP="00EF1E14" w:rsidR="0090129D" w:rsidRPr="004B7922">
      <w:pPr>
        <w:tabs>
          <w:tab w:pos="960" w:val="left"/>
        </w:tabs>
        <w:ind w:right="235"/>
      </w:pPr>
      <w:r w:rsidRPr="004B7922">
        <w:t xml:space="preserve">Protiv ovog </w:t>
      </w:r>
      <w:r w:rsidR="00180158">
        <w:t>zaključka</w:t>
      </w:r>
      <w:r w:rsidRPr="004B7922">
        <w:t xml:space="preserve"> žalba nije dopuštena.</w:t>
      </w:r>
    </w:p>
    <w:p w:rsidRDefault="00BF0AAF" w:rsidR="00BF0AAF" w:rsidRPr="004B7922"/>
    <w:p w:rsidRDefault="00E104C2" w:rsidP="000D162E" w:rsidR="00E104C2" w:rsidRPr="004B7922">
      <w:pPr>
        <w:jc w:val="both"/>
      </w:pPr>
    </w:p>
    <w:p w:rsidRDefault="009A769C" w:rsidP="00E104C2" w:rsidR="009A769C" w:rsidRPr="004B7922">
      <w:pPr>
        <w:ind w:left="720"/>
      </w:pPr>
    </w:p>
    <w:p w:rsidRDefault="00AC1A62" w:rsidR="00AC1A62" w:rsidRPr="004B7922">
      <w:pPr>
        <w:ind w:left="720"/>
      </w:pPr>
    </w:p>
    <w:sectPr w:rsidSect="00E104C2" w:rsidR="00AC1A62" w:rsidRPr="004B7922">
      <w:headerReference w:type="default" r:id="rId11"/>
      <w:pgSz w:code="9" w:h="16838" w:w="11906"/>
      <w:pgMar w:gutter="0" w:footer="709" w:header="709" w:left="1417" w:bottom="142" w:right="1134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C3658" w:rsidR="004C3658">
      <w:r>
        <w:separator/>
      </w:r>
    </w:p>
  </w:endnote>
  <w:endnote w:id="0" w:type="continuationSeparator">
    <w:p w:rsidRDefault="004C3658" w:rsidR="004C365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C3658" w:rsidR="004C3658">
      <w:r>
        <w:separator/>
      </w:r>
    </w:p>
  </w:footnote>
  <w:footnote w:id="0" w:type="continuationSeparator">
    <w:p w:rsidRDefault="004C3658" w:rsidR="004C365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22F04" w:rsidP="0032665F" w:rsidR="00522F04" w:rsidRPr="004B7922">
    <w:pPr>
      <w:pStyle w:val="Zaglavlje"/>
      <w:jc w:val="center"/>
      <w:rPr>
        <w:sz w:val="22"/>
        <w:szCs w:val="22"/>
      </w:rPr>
    </w:pPr>
    <w:r w:rsidRPr="004B7922">
      <w:t xml:space="preserve">                                                                                                    </w:t>
    </w:r>
    <w:r w:rsidR="000C7245">
      <w:t xml:space="preserve">         </w:t>
    </w:r>
    <w:r w:rsidR="005B3596">
      <w:rPr>
        <w:sz w:val="22"/>
        <w:szCs w:val="22"/>
      </w:rPr>
      <w:t>Posl</w:t>
    </w:r>
    <w:r w:rsidR="000C7245">
      <w:rPr>
        <w:sz w:val="22"/>
        <w:szCs w:val="22"/>
      </w:rPr>
      <w:t>ovni</w:t>
    </w:r>
    <w:r w:rsidR="005B3596">
      <w:rPr>
        <w:sz w:val="22"/>
        <w:szCs w:val="22"/>
      </w:rPr>
      <w:t xml:space="preserve"> br</w:t>
    </w:r>
    <w:r w:rsidR="000C7245">
      <w:rPr>
        <w:sz w:val="22"/>
        <w:szCs w:val="22"/>
      </w:rPr>
      <w:t>oj</w:t>
    </w:r>
    <w:r w:rsidR="005B3596">
      <w:rPr>
        <w:sz w:val="22"/>
        <w:szCs w:val="22"/>
      </w:rPr>
      <w:t xml:space="preserve"> 2 </w:t>
    </w:r>
    <w:r w:rsidR="000C7245">
      <w:rPr>
        <w:sz w:val="22"/>
        <w:szCs w:val="22"/>
      </w:rPr>
      <w:t>St-179/2017-71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74D5FCB"/>
    <w:multiLevelType w:val="hybridMultilevel"/>
    <w:tmpl w:val="AA0C349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425151B6"/>
    <w:multiLevelType w:val="hybridMultilevel"/>
    <w:tmpl w:val="DF3EF120"/>
    <w:lvl w:tplc="3580E1C4" w:ilvl="0"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54E10EF2"/>
    <w:multiLevelType w:val="hybridMultilevel"/>
    <w:tmpl w:val="AD76F51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773D2285"/>
    <w:multiLevelType w:val="hybridMultilevel"/>
    <w:tmpl w:val="CE9CBE7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F842FEF"/>
    <w:multiLevelType w:val="hybridMultilevel"/>
    <w:tmpl w:val="F6CC9E92"/>
    <w:lvl w:tplc="1B3AE0C8" w:ilvl="0">
      <w:start w:val="4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4"/>
  </w:num>
  <w:num w:numId="5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7"/>
  <w:proofState w:spelling="clean"/>
  <w:attachedTemplate r:id="rId1"/>
  <w:stylePaneFormatFilter w:val="3F01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512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5A18"/>
    <w:rsid w:val="000018AF"/>
    <w:rsid w:val="00014D35"/>
    <w:rsid w:val="00035CE9"/>
    <w:rsid w:val="00061E8A"/>
    <w:rsid w:val="000B7E5E"/>
    <w:rsid w:val="000C37F1"/>
    <w:rsid w:val="000C67DD"/>
    <w:rsid w:val="000C7245"/>
    <w:rsid w:val="000D162E"/>
    <w:rsid w:val="0011178D"/>
    <w:rsid w:val="001243BC"/>
    <w:rsid w:val="001433FA"/>
    <w:rsid w:val="001473A9"/>
    <w:rsid w:val="00180158"/>
    <w:rsid w:val="00195EF6"/>
    <w:rsid w:val="001A2133"/>
    <w:rsid w:val="001B76AC"/>
    <w:rsid w:val="001C35DF"/>
    <w:rsid w:val="001D0E2A"/>
    <w:rsid w:val="001D3563"/>
    <w:rsid w:val="00220849"/>
    <w:rsid w:val="00224012"/>
    <w:rsid w:val="002247FD"/>
    <w:rsid w:val="00257804"/>
    <w:rsid w:val="00274A20"/>
    <w:rsid w:val="002A6E70"/>
    <w:rsid w:val="002C7D75"/>
    <w:rsid w:val="0032665F"/>
    <w:rsid w:val="0034351F"/>
    <w:rsid w:val="003D4C4D"/>
    <w:rsid w:val="00437404"/>
    <w:rsid w:val="004B7922"/>
    <w:rsid w:val="004C3658"/>
    <w:rsid w:val="004C65FA"/>
    <w:rsid w:val="005000EA"/>
    <w:rsid w:val="00520949"/>
    <w:rsid w:val="00522F04"/>
    <w:rsid w:val="00536E75"/>
    <w:rsid w:val="005568E5"/>
    <w:rsid w:val="005A5A18"/>
    <w:rsid w:val="005B3596"/>
    <w:rsid w:val="005D04FE"/>
    <w:rsid w:val="00626829"/>
    <w:rsid w:val="006F0410"/>
    <w:rsid w:val="00743919"/>
    <w:rsid w:val="00753F1A"/>
    <w:rsid w:val="00771973"/>
    <w:rsid w:val="007A5649"/>
    <w:rsid w:val="007C521D"/>
    <w:rsid w:val="0080765D"/>
    <w:rsid w:val="00863CF7"/>
    <w:rsid w:val="00867278"/>
    <w:rsid w:val="00883C8B"/>
    <w:rsid w:val="00890D06"/>
    <w:rsid w:val="00895C9F"/>
    <w:rsid w:val="0090129D"/>
    <w:rsid w:val="009277BB"/>
    <w:rsid w:val="00942204"/>
    <w:rsid w:val="00945CB3"/>
    <w:rsid w:val="009678F9"/>
    <w:rsid w:val="0098479D"/>
    <w:rsid w:val="00984D3C"/>
    <w:rsid w:val="009A5205"/>
    <w:rsid w:val="009A769C"/>
    <w:rsid w:val="009E107F"/>
    <w:rsid w:val="00A14CB4"/>
    <w:rsid w:val="00A30FC8"/>
    <w:rsid w:val="00AC1A62"/>
    <w:rsid w:val="00B038A9"/>
    <w:rsid w:val="00B06088"/>
    <w:rsid w:val="00B24952"/>
    <w:rsid w:val="00B262F6"/>
    <w:rsid w:val="00B3145E"/>
    <w:rsid w:val="00B47D4D"/>
    <w:rsid w:val="00B95FAE"/>
    <w:rsid w:val="00BA12D0"/>
    <w:rsid w:val="00BC5004"/>
    <w:rsid w:val="00BC6E0E"/>
    <w:rsid w:val="00BF0AAF"/>
    <w:rsid w:val="00C31D81"/>
    <w:rsid w:val="00C60A0E"/>
    <w:rsid w:val="00C70F36"/>
    <w:rsid w:val="00CA6D81"/>
    <w:rsid w:val="00CF112A"/>
    <w:rsid w:val="00D3143F"/>
    <w:rsid w:val="00D478C7"/>
    <w:rsid w:val="00D66F06"/>
    <w:rsid w:val="00DD2585"/>
    <w:rsid w:val="00E02CFA"/>
    <w:rsid w:val="00E104C2"/>
    <w:rsid w:val="00E47CCF"/>
    <w:rsid w:val="00E520DB"/>
    <w:rsid w:val="00E53C47"/>
    <w:rsid w:val="00E559DE"/>
    <w:rsid w:val="00E61F8D"/>
    <w:rsid w:val="00E65229"/>
    <w:rsid w:val="00E6664B"/>
    <w:rsid w:val="00EC3396"/>
    <w:rsid w:val="00EF1E14"/>
    <w:rsid w:val="00F0228F"/>
    <w:rsid w:val="00F05E04"/>
    <w:rsid w:val="00F14A18"/>
    <w:rsid w:val="00F5528F"/>
    <w:rsid w:val="00F66D17"/>
    <w:rsid w:val="00F91048"/>
    <w:rsid w:val="00FE0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1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95EF6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2094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7C521D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7C521D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unhideWhenUsed/>
    <w:rsid w:val="00F5528F"/>
    <w:pPr>
      <w:jc w:val="both"/>
    </w:pPr>
    <w:rPr>
      <w:lang w:eastAsia="en-US"/>
    </w:rPr>
  </w:style>
  <w:style w:customStyle="true" w:styleId="TijelotekstaChar" w:type="character">
    <w:name w:val="Tijelo teksta Char"/>
    <w:link w:val="Tijeloteksta"/>
    <w:rsid w:val="00F5528F"/>
    <w:rPr>
      <w:sz w:val="24"/>
      <w:szCs w:val="24"/>
      <w:lang w:eastAsia="en-US"/>
    </w:rPr>
  </w:style>
  <w:style w:styleId="Reetkatablice" w:type="table">
    <w:name w:val="Table Grid"/>
    <w:basedOn w:val="Obinatablica"/>
    <w:uiPriority w:val="59"/>
    <w:rsid w:val="000C7245"/>
    <w:rPr>
      <w:rFonts w:eastAsia="Calibri" w:hAnsi="Calibri" w:ascii="Calibri"/>
      <w:sz w:val="22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34351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4351F"/>
    <w:rPr>
      <w:rFonts w:cs="Times New Roman" w:eastAsia="Calibri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4351F"/>
    <w:rPr>
      <w:rFonts w:eastAsia="Calibri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4351F"/>
    <w:rPr>
      <w:rFonts w:cs="Times New Roman" w:eastAsia="Calibri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4351F"/>
    <w:rPr>
      <w:rFonts w:cs="Times New Roman" w:eastAsia="Calibri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95EF6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2094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7C521D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7C521D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unhideWhenUsed/>
    <w:rsid w:val="00F5528F"/>
    <w:pPr>
      <w:jc w:val="both"/>
    </w:pPr>
    <w:rPr>
      <w:lang w:eastAsia="en-US"/>
    </w:rPr>
  </w:style>
  <w:style w:customStyle="1" w:styleId="TijelotekstaChar" w:type="character">
    <w:name w:val="Tijelo teksta Char"/>
    <w:link w:val="Tijeloteksta"/>
    <w:rsid w:val="00F5528F"/>
    <w:rPr>
      <w:sz w:val="24"/>
      <w:szCs w:val="24"/>
      <w:lang w:eastAsia="en-US"/>
    </w:rPr>
  </w:style>
  <w:style w:styleId="Reetkatablice" w:type="table">
    <w:name w:val="Table Grid"/>
    <w:basedOn w:val="Obinatablica"/>
    <w:uiPriority w:val="59"/>
    <w:rsid w:val="000C7245"/>
    <w:rPr>
      <w:rFonts w:ascii="Calibri" w:eastAsia="Calibri" w:hAnsi="Calibri"/>
      <w:sz w:val="22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34351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4351F"/>
    <w:rPr>
      <w:rFonts w:ascii="Times New Roman" w:cs="Times New Roman" w:eastAsia="Calibri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4351F"/>
    <w:rPr>
      <w:rFonts w:eastAsia="Calibri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4351F"/>
    <w:rPr>
      <w:rFonts w:ascii="Times New Roman" w:cs="Times New Roman" w:eastAsia="Calibri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4351F"/>
    <w:rPr>
      <w:rFonts w:ascii="Times New Roman" w:cs="Times New Roman" w:eastAsia="Calibri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187152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62059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prosinca 2018.</izvorni_sadrzaj>
    <derivirana_varijabla naziv="DomainObject.DatumDonosenjaOdluke_1">28.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179</izvorni_sadrzaj>
    <derivirana_varijabla naziv="DomainObject.Predmet.Broj_1">179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travnja 2017.</izvorni_sadrzaj>
    <derivirana_varijabla naziv="DomainObject.Predmet.DatumOsnivanja_1">24.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St-179/2017</izvorni_sadrzaj>
    <derivirana_varijabla naziv="DomainObject.Predmet.OznakaBroj_1">St-179/2017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Prijave tražbina čuvaju se u ormaru u sobi br. 42</izvorni_sadrzaj>
    <derivirana_varijabla naziv="DomainObject.Predmet.PrimjedbaSuca_1">Prijave tražbina čuvaju se u ormaru u sobi br. 42</derivirana_varijabla>
  </DomainObject.Predmet.PrimjedbaSuca>
  <DomainObject.Predmet.ProtustrankaFormated>
    <izvorni_sadrzaj>  LJOKA PROJEKT d.o.o. za gradnju, nekretnine i trgovinu</izvorni_sadrzaj>
    <derivirana_varijabla naziv="DomainObject.Predmet.ProtustrankaFormated_1">  LJOKA PROJEKT d.o.o. za gradnju, nekretnine i trgovinu</derivirana_varijabla>
  </DomainObject.Predmet.ProtustrankaFormated>
  <DomainObject.Predmet.ProtustrankaFormatedOIB>
    <izvorni_sadrzaj>  LJOKA PROJEKT d.o.o. za gradnju, nekretnine i trgovinu, OIB 36218135263</izvorni_sadrzaj>
    <derivirana_varijabla naziv="DomainObject.Predmet.ProtustrankaFormatedOIB_1">  LJOKA PROJEKT d.o.o. za gradnju, nekretnine i trgovinu, OIB 36218135263</derivirana_varijabla>
  </DomainObject.Predmet.ProtustrankaFormatedOIB>
  <DomainObject.Predmet.ProtustrankaFormatedWithAdress>
    <izvorni_sadrzaj> LJOKA PROJEKT d.o.o. za gradnju, nekretnine i trgovinu, Ivana Viteza od Sredne 11, 23000 Zadar</izvorni_sadrzaj>
    <derivirana_varijabla naziv="DomainObject.Predmet.ProtustrankaFormatedWithAdress_1"> LJOKA PROJEKT d.o.o. za gradnju, nekretnine i trgovinu, Ivana Viteza od Sredne 11, 23000 Zadar</derivirana_varijabla>
  </DomainObject.Predmet.ProtustrankaFormatedWithAdress>
  <DomainObject.Predmet.ProtustrankaFormatedWithAdressOIB>
    <izvorni_sadrzaj> LJOKA PROJEKT d.o.o. za gradnju, nekretnine i trgovinu, OIB 36218135263, Ivana Viteza od Sredne 11, 23000 Zadar</izvorni_sadrzaj>
    <derivirana_varijabla naziv="DomainObject.Predmet.ProtustrankaFormatedWithAdressOIB_1"> LJOKA PROJEKT d.o.o. za gradnju, nekretnine i trgovinu, OIB 36218135263, Ivana Viteza od Sredne 11, 23000 Zadar</derivirana_varijabla>
  </DomainObject.Predmet.ProtustrankaFormatedWithAdressOIB>
  <DomainObject.Predmet.ProtustrankaWithAdress>
    <izvorni_sadrzaj>LJOKA PROJEKT d.o.o. za gradnju, nekretnine i trgovinu Ivana Viteza od Sredne 11, 23000 Zadar</izvorni_sadrzaj>
    <derivirana_varijabla naziv="DomainObject.Predmet.ProtustrankaWithAdress_1">LJOKA PROJEKT d.o.o. za gradnju, nekretnine i trgovinu Ivana Viteza od Sredne 11, 23000 Zadar</derivirana_varijabla>
  </DomainObject.Predmet.ProtustrankaWithAdress>
  <DomainObject.Predmet.ProtustrankaWithAdressOIB>
    <izvorni_sadrzaj>LJOKA PROJEKT d.o.o. za gradnju, nekretnine i trgovinu, OIB 36218135263, Ivana Viteza od Sredne 11, 23000 Zadar</izvorni_sadrzaj>
    <derivirana_varijabla naziv="DomainObject.Predmet.ProtustrankaWithAdressOIB_1">LJOKA PROJEKT d.o.o. za gradnju, nekretnine i trgovinu, OIB 36218135263, Ivana Viteza od Sredne 11, 23000 Zadar</derivirana_varijabla>
  </DomainObject.Predmet.ProtustrankaWithAdressOIB>
  <DomainObject.Predmet.ProtustrankaNazivFormated>
    <izvorni_sadrzaj>LJOKA PROJEKT d.o.o. za gradnju, nekretnine i trgovinu</izvorni_sadrzaj>
    <derivirana_varijabla naziv="DomainObject.Predmet.ProtustrankaNazivFormated_1">LJOKA PROJEKT d.o.o. za gradnju, nekretnine i trgovinu</derivirana_varijabla>
  </DomainObject.Predmet.ProtustrankaNazivFormated>
  <DomainObject.Predmet.ProtustrankaNazivFormatedOIB>
    <izvorni_sadrzaj>LJOKA PROJEKT d.o.o. za gradnju, nekretnine i trgovinu, OIB 36218135263</izvorni_sadrzaj>
    <derivirana_varijabla naziv="DomainObject.Predmet.ProtustrankaNazivFormatedOIB_1">LJOKA PROJEKT d.o.o. za gradnju, nekretnine i trgovinu, OIB 36218135263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FINA; OMSICA PROJEKT d.o.o. za izgradnju i promet nekretnina zastupanog po punomoćniku GLUIĆ NINČEVIĆ MRKIĆ odvjetničko društvo društvo s ograničenom odgovornošću</izvorni_sadrzaj>
    <derivirana_varijabla naziv="DomainObject.Predmet.StrankaFormated_1">  FINA; OMSICA PROJEKT d.o.o. za izgradnju i promet nekretnina zastupanog po punomoćniku GLUIĆ NINČEVIĆ MRKIĆ odvjetničko društvo društvo s ograničenom odgovornošću</derivirana_varijabla>
  </DomainObject.Predmet.StrankaFormated>
  <DomainObject.Predmet.StrankaFormatedOIB>
    <izvorni_sadrzaj>  FINA, OIB 85821130368; OMSICA PROJEKT d.o.o. za izgradnju i promet nekretnina, OIB 49206843475 zastupanog po punomoćniku GLUIĆ NINČEVIĆ MRKIĆ odvjetničko društvo društvo s ograničenom odgovornošću</izvorni_sadrzaj>
    <derivirana_varijabla naziv="DomainObject.Predmet.StrankaFormatedOIB_1">  FINA, OIB 85821130368; OMSICA PROJEKT d.o.o. za izgradnju i promet nekretnina, OIB 49206843475 zastupanog po punomoćniku GLUIĆ NINČEVIĆ MRKIĆ odvjetničko društvo društvo s ograničenom odgovornošću</derivirana_varijabla>
  </DomainObject.Predmet.StrankaFormatedOIB>
  <DomainObject.Predmet.StrankaFormatedWithAdress>
    <izvorni_sadrzaj> FINA; OMSICA PROJEKT d.o.o. za izgradnju i promet nekretnina, Gupčevo polje 3, 23440 Gračac zastupanog po punomoćniku GLUIĆ NINČEVIĆ MRKIĆ odvjetničko društvo društvo s ograničenom odgovornošću</izvorni_sadrzaj>
    <derivirana_varijabla naziv="DomainObject.Predmet.StrankaFormatedWithAdress_1"> FINA; OMSICA PROJEKT d.o.o. za izgradnju i promet nekretnina, Gupčevo polje 3, 23440 Gračac zastupanog po punomoćniku GLUIĆ NINČEVIĆ MRKIĆ odvjetničko društvo društvo s ograničenom odgovornošću</derivirana_varijabla>
  </DomainObject.Predmet.StrankaFormatedWithAdress>
  <DomainObject.Predmet.StrankaFormatedWithAdressOIB>
    <izvorni_sadrzaj> FINA, OIB 85821130368; OMSICA PROJEKT d.o.o. za izgradnju i promet nekretnina, OIB 49206843475, Gupčevo polje 3, 23440 Gračac zastupanog po punomoćniku GLUIĆ NINČEVIĆ MRKIĆ odvjetničko društvo društvo s ograničenom odgovornošću</izvorni_sadrzaj>
    <derivirana_varijabla naziv="DomainObject.Predmet.StrankaFormatedWithAdressOIB_1"> FINA, OIB 85821130368; OMSICA PROJEKT d.o.o. za izgradnju i promet nekretnina, OIB 49206843475, Gupčevo polje 3, 23440 Gračac zastupanog po punomoćniku GLUIĆ NINČEVIĆ MRKIĆ odvjetničko društvo društvo s ograničenom odgovornošću</derivirana_varijabla>
  </DomainObject.Predmet.StrankaFormatedWithAdressOIB>
  <DomainObject.Predmet.StrankaWithAdress>
    <izvorni_sadrzaj>FINA ,OMSICA PROJEKT d.o.o. za izgradnju i promet nekretnina Gupčevo polje 3,23440 Gračac</izvorni_sadrzaj>
    <derivirana_varijabla naziv="DomainObject.Predmet.StrankaWithAdress_1">FINA ,OMSICA PROJEKT d.o.o. za izgradnju i promet nekretnina Gupčevo polje 3,23440 Gračac</derivirana_varijabla>
  </DomainObject.Predmet.StrankaWithAdress>
  <DomainObject.Predmet.StrankaWithAdressOIB>
    <izvorni_sadrzaj>FINA, OIB 85821130368,OMSICA PROJEKT d.o.o. za izgradnju i promet nekretnina, OIB 49206843475, Gupčevo polje 3,23440 Gračac</izvorni_sadrzaj>
    <derivirana_varijabla naziv="DomainObject.Predmet.StrankaWithAdressOIB_1">FINA, OIB 85821130368,OMSICA PROJEKT d.o.o. za izgradnju i promet nekretnina, OIB 49206843475, Gupčevo polje 3,23440 Gračac</derivirana_varijabla>
  </DomainObject.Predmet.StrankaWithAdressOIB>
  <DomainObject.Predmet.StrankaNazivFormated>
    <izvorni_sadrzaj>FINA,OMSICA PROJEKT d.o.o. za izgradnju i promet nekretnina</izvorni_sadrzaj>
    <derivirana_varijabla naziv="DomainObject.Predmet.StrankaNazivFormated_1">FINA,OMSICA PROJEKT d.o.o. za izgradnju i promet nekretnina</derivirana_varijabla>
  </DomainObject.Predmet.StrankaNazivFormated>
  <DomainObject.Predmet.StrankaNazivFormatedOIB>
    <izvorni_sadrzaj>FINA, OIB 85821130368,OMSICA PROJEKT d.o.o. za izgradnju i promet nekretnina, OIB 49206843475</izvorni_sadrzaj>
    <derivirana_varijabla naziv="DomainObject.Predmet.StrankaNazivFormatedOIB_1">FINA, OIB 85821130368,OMSICA PROJEKT d.o.o. za izgradnju i promet nekretnina, OIB 49206843475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Elena Glavan</izvorni_sadrzaj>
    <derivirana_varijabla naziv="DomainObject.Predmet.Zapisnicar_1">Elena Glavan</derivirana_varijabla>
  </DomainObject.Predmet.Zapisnicar>
  <DomainObject.Predmet.StrankaListFormated>
    <izvorni_sadrzaj>
      <item>FINA</item>
      <item>OMSICA PROJEKT d.o.o. za izgradnju i promet nekretnina zastupanog po punomoćniku GLUIĆ NINČEVIĆ MRKIĆ odvjetničko društvo društvo s ograničenom odgovornošću</item>
    </izvorni_sadrzaj>
    <derivirana_varijabla naziv="DomainObject.Predmet.StrankaListFormated_1">
      <item>FINA</item>
      <item>OMSICA PROJEKT d.o.o. za izgradnju i promet nekretnina zastupanog po punomoćniku GLUIĆ NINČEVIĆ MRKIĆ odvjetničko društvo društvo s ograničenom odgovornošću</item>
    </derivirana_varijabla>
  </DomainObject.Predmet.StrankaListFormated>
  <DomainObject.Predmet.StrankaListFormatedOIB>
    <izvorni_sadrzaj>
      <item>FINA, OIB 85821130368</item>
      <item>OMSICA PROJEKT d.o.o. za izgradnju i promet nekretnina, OIB 49206843475 zastupanog po punomoćniku GLUIĆ NINČEVIĆ MRKIĆ odvjetničko društvo društvo s ograničenom odgovornošću</item>
    </izvorni_sadrzaj>
    <derivirana_varijabla naziv="DomainObject.Predmet.StrankaListFormatedOIB_1">
      <item>FINA, OIB 85821130368</item>
      <item>OMSICA PROJEKT d.o.o. za izgradnju i promet nekretnina, OIB 49206843475 zastupanog po punomoćniku GLUIĆ NINČEVIĆ MRKIĆ odvjetničko društvo društvo s ograničenom odgovornošću</item>
    </derivirana_varijabla>
  </DomainObject.Predmet.StrankaListFormatedOIB>
  <DomainObject.Predmet.StrankaListFormatedWithAdress>
    <izvorni_sadrzaj>
      <item>FINA</item>
      <item>OMSICA PROJEKT d.o.o. za izgradnju i promet nekretnina, Gupčevo polje 3, 23440 Gračac zastupanog po punomoćniku GLUIĆ NINČEVIĆ MRKIĆ odvjetničko društvo društvo s ograničenom odgovornošću</item>
    </izvorni_sadrzaj>
    <derivirana_varijabla naziv="DomainObject.Predmet.StrankaListFormatedWithAdress_1">
      <item>FINA</item>
      <item>OMSICA PROJEKT d.o.o. za izgradnju i promet nekretnina, Gupčevo polje 3, 23440 Gračac zastupanog po punomoćniku GLUIĆ NINČEVIĆ MRKIĆ odvjetničko društvo društvo s ograničenom odgovornošću</item>
    </derivirana_varijabla>
  </DomainObject.Predmet.StrankaListFormatedWithAdress>
  <DomainObject.Predmet.StrankaListFormatedWithAdressOIB>
    <izvorni_sadrzaj>
      <item>FINA, OIB 85821130368</item>
      <item>OMSICA PROJEKT d.o.o. za izgradnju i promet nekretnina, OIB 49206843475, Gupčevo polje 3, 23440 Gračac zastupanog po punomoćniku GLUIĆ NINČEVIĆ MRKIĆ odvjetničko društvo društvo s ograničenom odgovornošću</item>
    </izvorni_sadrzaj>
    <derivirana_varijabla naziv="DomainObject.Predmet.StrankaListFormatedWithAdressOIB_1">
      <item>FINA, OIB 85821130368</item>
      <item>OMSICA PROJEKT d.o.o. za izgradnju i promet nekretnina, OIB 49206843475, Gupčevo polje 3, 23440 Gračac zastupanog po punomoćniku GLUIĆ NINČEVIĆ MRKIĆ odvjetničko društvo društvo s ograničenom odgovornošću</item>
    </derivirana_varijabla>
  </DomainObject.Predmet.StrankaListFormatedWithAdressOIB>
  <DomainObject.Predmet.StrankaListNazivFormated>
    <izvorni_sadrzaj>
      <item>FINA</item>
      <item>OMSICA PROJEKT d.o.o. za izgradnju i promet nekretnina</item>
    </izvorni_sadrzaj>
    <derivirana_varijabla naziv="DomainObject.Predmet.StrankaListNazivFormated_1">
      <item>FINA</item>
      <item>OMSICA PROJEKT d.o.o. za izgradnju i promet nekretnina</item>
    </derivirana_varijabla>
  </DomainObject.Predmet.StrankaListNazivFormated>
  <DomainObject.Predmet.StrankaListNazivFormatedOIB>
    <izvorni_sadrzaj>
      <item>FINA, OIB 85821130368</item>
      <item>OMSICA PROJEKT d.o.o. za izgradnju i promet nekretnina, OIB 49206843475</item>
    </izvorni_sadrzaj>
    <derivirana_varijabla naziv="DomainObject.Predmet.StrankaListNazivFormatedOIB_1">
      <item>FINA, OIB 85821130368</item>
      <item>OMSICA PROJEKT d.o.o. za izgradnju i promet nekretnina, OIB 49206843475</item>
    </derivirana_varijabla>
  </DomainObject.Predmet.StrankaListNazivFormatedOIB>
  <DomainObject.Predmet.ProtuStrankaListFormated>
    <izvorni_sadrzaj>
      <item>LJOKA PROJEKT d.o.o. za gradnju, nekretnine i trgovinu</item>
    </izvorni_sadrzaj>
    <derivirana_varijabla naziv="DomainObject.Predmet.ProtuStrankaListFormated_1">
      <item>LJOKA PROJEKT d.o.o. za gradnju, nekretnine i trgovinu</item>
    </derivirana_varijabla>
  </DomainObject.Predmet.ProtuStrankaListFormated>
  <DomainObject.Predmet.ProtuStrankaListFormatedOIB>
    <izvorni_sadrzaj>
      <item>LJOKA PROJEKT d.o.o. za gradnju, nekretnine i trgovinu, OIB 36218135263</item>
    </izvorni_sadrzaj>
    <derivirana_varijabla naziv="DomainObject.Predmet.ProtuStrankaListFormatedOIB_1">
      <item>LJOKA PROJEKT d.o.o. za gradnju, nekretnine i trgovinu, OIB 36218135263</item>
    </derivirana_varijabla>
  </DomainObject.Predmet.ProtuStrankaListFormatedOIB>
  <DomainObject.Predmet.ProtuStrankaListFormatedWithAdress>
    <izvorni_sadrzaj>
      <item>LJOKA PROJEKT d.o.o. za gradnju, nekretnine i trgovinu, Ivana Viteza od Sredne 11, 23000 Zadar</item>
    </izvorni_sadrzaj>
    <derivirana_varijabla naziv="DomainObject.Predmet.ProtuStrankaListFormatedWithAdress_1">
      <item>LJOKA PROJEKT d.o.o. za gradnju, nekretnine i trgovinu, Ivana Viteza od Sredne 11, 23000 Zadar</item>
    </derivirana_varijabla>
  </DomainObject.Predmet.ProtuStrankaListFormatedWithAdress>
  <DomainObject.Predmet.ProtuStrankaListFormatedWithAdressOIB>
    <izvorni_sadrzaj>
      <item>LJOKA PROJEKT d.o.o. za gradnju, nekretnine i trgovinu, OIB 36218135263, Ivana Viteza od Sredne 11, 23000 Zadar</item>
    </izvorni_sadrzaj>
    <derivirana_varijabla naziv="DomainObject.Predmet.ProtuStrankaListFormatedWithAdressOIB_1">
      <item>LJOKA PROJEKT d.o.o. za gradnju, nekretnine i trgovinu, OIB 36218135263, Ivana Viteza od Sredne 11, 23000 Zadar</item>
    </derivirana_varijabla>
  </DomainObject.Predmet.ProtuStrankaListFormatedWithAdressOIB>
  <DomainObject.Predmet.ProtuStrankaListNazivFormated>
    <izvorni_sadrzaj>
      <item>LJOKA PROJEKT d.o.o. za gradnju, nekretnine i trgovinu</item>
    </izvorni_sadrzaj>
    <derivirana_varijabla naziv="DomainObject.Predmet.ProtuStrankaListNazivFormated_1">
      <item>LJOKA PROJEKT d.o.o. za gradnju, nekretnine i trgovinu</item>
    </derivirana_varijabla>
  </DomainObject.Predmet.ProtuStrankaListNazivFormated>
  <DomainObject.Predmet.ProtuStrankaListNazivFormatedOIB>
    <izvorni_sadrzaj>
      <item>LJOKA PROJEKT d.o.o. za gradnju, nekretnine i trgovinu, OIB 36218135263</item>
    </izvorni_sadrzaj>
    <derivirana_varijabla naziv="DomainObject.Predmet.ProtuStrankaListNazivFormatedOIB_1">
      <item>LJOKA PROJEKT d.o.o. za gradnju, nekretnine i trgovinu, OIB 36218135263</item>
    </derivirana_varijabla>
  </DomainObject.Predmet.ProtuStrankaListNazivFormatedOIB>
  <DomainObject.Predmet.OstaliListFormated>
    <izvorni_sadrzaj>
      <item>GLUIĆ NINČEVIĆ MRKIĆ odvjetničko društvo društvo s ograničenom odgovornošću punomoćnik sudionika u postupku OMSICA PROJEKT d.o.o. za izgradnju i promet nekretnina</item>
    </izvorni_sadrzaj>
    <derivirana_varijabla naziv="DomainObject.Predmet.OstaliListFormated_1">
      <item>GLUIĆ NINČEVIĆ MRKIĆ odvjetničko društvo društvo s ograničenom odgovornošću punomoćnik sudionika u postupku OMSICA PROJEKT d.o.o. za izgradnju i promet nekretnina</item>
    </derivirana_varijabla>
  </DomainObject.Predmet.OstaliListFormated>
  <DomainObject.Predmet.OstaliListFormatedOIB>
    <izvorni_sadrzaj>
      <item>GLUIĆ NINČEVIĆ MRKIĆ odvjetničko društvo društvo s ograničenom odgovornošću, OIB 75663620109 punomoćnik sudionika u postupku OMSICA PROJEKT d.o.o. za izgradnju i promet nekretnina</item>
    </izvorni_sadrzaj>
    <derivirana_varijabla naziv="DomainObject.Predmet.OstaliListFormatedOIB_1">
      <item>GLUIĆ NINČEVIĆ MRKIĆ odvjetničko društvo društvo s ograničenom odgovornošću, OIB 75663620109 punomoćnik sudionika u postupku OMSICA PROJEKT d.o.o. za izgradnju i promet nekretnina</item>
    </derivirana_varijabla>
  </DomainObject.Predmet.OstaliListFormatedOIB>
  <DomainObject.Predmet.OstaliListFormatedWithAdress>
    <izvorni_sadrzaj>
      <item>GLUIĆ NINČEVIĆ MRKIĆ odvjetničko društvo društvo s ograničenom odgovornošću, Špire Brusine 16, 23000 Zadar punomoćnik sudionika u postupku OMSICA PROJEKT d.o.o. za izgradnju i promet nekretnina</item>
    </izvorni_sadrzaj>
    <derivirana_varijabla naziv="DomainObject.Predmet.OstaliListFormatedWithAdress_1">
      <item>GLUIĆ NINČEVIĆ MRKIĆ odvjetničko društvo društvo s ograničenom odgovornošću, Špire Brusine 16, 23000 Zadar punomoćnik sudionika u postupku OMSICA PROJEKT d.o.o. za izgradnju i promet nekretnina</item>
    </derivirana_varijabla>
  </DomainObject.Predmet.OstaliListFormatedWithAdress>
  <DomainObject.Predmet.OstaliListFormatedWithAdressOIB>
    <izvorni_sadrzaj>
      <item>GLUIĆ NINČEVIĆ MRKIĆ odvjetničko društvo društvo s ograničenom odgovornošću, OIB 75663620109, Špire Brusine 16, 23000 Zadar punomoćnik sudionika u postupku OMSICA PROJEKT d.o.o. za izgradnju i promet nekretnina</item>
    </izvorni_sadrzaj>
    <derivirana_varijabla naziv="DomainObject.Predmet.OstaliListFormatedWithAdressOIB_1">
      <item>GLUIĆ NINČEVIĆ MRKIĆ odvjetničko društvo društvo s ograničenom odgovornošću, OIB 75663620109, Špire Brusine 16, 23000 Zadar punomoćnik sudionika u postupku OMSICA PROJEKT d.o.o. za izgradnju i promet nekretnina</item>
    </derivirana_varijabla>
  </DomainObject.Predmet.OstaliListFormatedWithAdressOIB>
  <DomainObject.Predmet.OstaliListNazivFormated>
    <izvorni_sadrzaj>
      <item>GLUIĆ NINČEVIĆ MRKIĆ odvjetničko društvo društvo s ograničenom odgovornošću</item>
    </izvorni_sadrzaj>
    <derivirana_varijabla naziv="DomainObject.Predmet.OstaliListNazivFormated_1">
      <item>GLUIĆ NINČEVIĆ MRKIĆ odvjetničko društvo društvo s ograničenom odgovornošću</item>
    </derivirana_varijabla>
  </DomainObject.Predmet.OstaliListNazivFormated>
  <DomainObject.Predmet.OstaliListNazivFormatedOIB>
    <izvorni_sadrzaj>
      <item>GLUIĆ NINČEVIĆ MRKIĆ odvjetničko društvo društvo s ograničenom odgovornošću, OIB 75663620109</item>
    </izvorni_sadrzaj>
    <derivirana_varijabla naziv="DomainObject.Predmet.OstaliListNazivFormatedOIB_1">
      <item>GLUIĆ NINČEVIĆ MRKIĆ odvjetničko društvo društvo s ograničenom odgovornošću, OIB 75663620109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prosinca 2018.</izvorni_sadrzaj>
    <derivirana_varijabla naziv="DomainObject.Datum_1">28.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i dr.</izvorni_sadrzaj>
    <derivirana_varijabla naziv="DomainObject.Predmet.StrankaIDrugi_1">FINA i dr.</derivirana_varijabla>
  </DomainObject.Predmet.StrankaIDrugi>
  <DomainObject.Predmet.ProtustrankaIDrugi>
    <izvorni_sadrzaj>LJOKA PROJEKT d.o.o. za gradnju, nekretnine i trgovinu</izvorni_sadrzaj>
    <derivirana_varijabla naziv="DomainObject.Predmet.ProtustrankaIDrugi_1">LJOKA PROJEKT d.o.o. za gradnju, nekretnine i trgovinu</derivirana_varijabla>
  </DomainObject.Predmet.ProtustrankaIDrugi>
  <DomainObject.Predmet.StrankaIDrugiAdressOIB>
    <izvorni_sadrzaj>FINA, OIB 85821130368 i dr.</izvorni_sadrzaj>
    <derivirana_varijabla naziv="DomainObject.Predmet.StrankaIDrugiAdressOIB_1">FINA, OIB 85821130368 i dr.</derivirana_varijabla>
  </DomainObject.Predmet.StrankaIDrugiAdressOIB>
  <DomainObject.Predmet.ProtustrankaIDrugiAdressOIB>
    <izvorni_sadrzaj>LJOKA PROJEKT d.o.o. za gradnju, nekretnine i trgovinu, OIB 36218135263, Ivana Viteza od Sredne 11, 23000 Zadar</izvorni_sadrzaj>
    <derivirana_varijabla naziv="DomainObject.Predmet.ProtustrankaIDrugiAdressOIB_1">LJOKA PROJEKT d.o.o. za gradnju, nekretnine i trgovinu, OIB 36218135263, Ivana Viteza od Sredne 11,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LJOKA PROJEKT d.o.o. za gradnju, nekretnine i trgovinu</item>
      <item>FINA</item>
      <item>OMSICA PROJEKT d.o.o. za izgradnju i promet nekretnina</item>
      <item>GLUIĆ NINČEVIĆ MRKIĆ odvjetničko društvo društvo s ograničenom odgovornošću</item>
    </izvorni_sadrzaj>
    <derivirana_varijabla naziv="DomainObject.Predmet.SudioniciListNaziv_1">
      <item>LJOKA PROJEKT d.o.o. za gradnju, nekretnine i trgovinu</item>
      <item>FINA</item>
      <item>OMSICA PROJEKT d.o.o. za izgradnju i promet nekretnina</item>
      <item>GLUIĆ NINČEVIĆ MRKIĆ odvjetničko društvo društvo s ograničenom odgovornošću</item>
    </derivirana_varijabla>
  </DomainObject.Predmet.SudioniciListNaziv>
  <DomainObject.Predmet.SudioniciListAdressOIB>
    <izvorni_sadrzaj>
      <item>LJOKA PROJEKT d.o.o. za gradnju, nekretnine i trgovinu, OIB 36218135263, Ivana Viteza od Sredne 11,23000 Zadar</item>
      <item>FINA, OIB 85821130368</item>
      <item>OMSICA PROJEKT d.o.o. za izgradnju i promet nekretnina, OIB 49206843475, Gupčevo polje 3,23440 Gračac</item>
      <item>GLUIĆ NINČEVIĆ MRKIĆ odvjetničko društvo društvo s ograničenom odgovornošću, OIB 75663620109, Špire Brusine 16,23000 Zadar</item>
    </izvorni_sadrzaj>
    <derivirana_varijabla naziv="DomainObject.Predmet.SudioniciListAdressOIB_1">
      <item>LJOKA PROJEKT d.o.o. za gradnju, nekretnine i trgovinu, OIB 36218135263, Ivana Viteza od Sredne 11,23000 Zadar</item>
      <item>FINA, OIB 85821130368</item>
      <item>OMSICA PROJEKT d.o.o. za izgradnju i promet nekretnina, OIB 49206843475, Gupčevo polje 3,23440 Gračac</item>
      <item>GLUIĆ NINČEVIĆ MRKIĆ odvjetničko društvo društvo s ograničenom odgovornošću, OIB 75663620109, Špire Brusine 16,23000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36218135263</item>
      <item>, OIB 85821130368</item>
      <item>, OIB 49206843475</item>
      <item>, OIB 75663620109</item>
    </izvorni_sadrzaj>
    <derivirana_varijabla naziv="DomainObject.Predmet.SudioniciListNazivOIB_1">
      <item>, OIB 36218135263</item>
      <item>, OIB 85821130368</item>
      <item>, OIB 49206843475</item>
      <item>, OIB 75663620109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18. prosinca 2018.</izvorni_sadrzaj>
    <derivirana_varijabla naziv="DomainObject.Predmet.DatumZadnjeOdrzaneSudskeRadnje_1">18. prosinca 2018.</derivirana_varijabla>
  </DomainObject.Predmet.DatumZadnjeOdrzaneSudskeRadnje>
  <DomainObject.PredzadnjaOdlukaIzPredmeta.DatumDonosenjaOdluke>
    <izvorni_sadrzaj>1. listopada 2018.</izvorni_sadrzaj>
    <derivirana_varijabla naziv="DomainObject.PredzadnjaOdlukaIzPredmeta.DatumDonosenjaOdluke_1">1. listopada 2018.</derivirana_varijabla>
  </DomainObject.PredzadnjaOdlukaIzPredmeta.DatumDonosenjaOdluke>
  <DomainObject.PredzadnjaOdlukaIzPredmeta.Oznaka>
    <izvorni_sadrzaj>St-179/2017-62</izvorni_sadrzaj>
    <derivirana_varijabla naziv="DomainObject.PredzadnjaOdlukaIzPredmeta.Oznaka_1">St-179/2017-62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553DA71-7FF3-4AAC-9DE2-8CD5EAED03C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1</properties:Pages>
  <properties:Words>213</properties:Words>
  <properties:Characters>1046</properties:Characters>
  <properties:Lines>36</properties:Lines>
  <properties:Paragraphs>13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1369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2018-12-28T14:24:00Z</dcterms:created>
  <dc:creator>RH-TDU</dc:creator>
  <cp:lastModifiedBy>Elena Glavan</cp:lastModifiedBy>
  <cp:lastPrinted>2018-12-28T10:01:00Z</cp:lastPrinted>
  <dcterms:modified xmlns:xsi="http://www.w3.org/2001/XMLSchema-instance" xsi:type="dcterms:W3CDTF">2018-12-28T14:26:00Z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(St-179-17 nalog  vještaku KONUS da dopuni vještvo.docx)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