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73e5" w14:paraId="23173e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91FB2">
        <w:t>887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91665">
        <w:rPr>
          <w:lang w:val="pt-BR"/>
        </w:rPr>
        <w:t>TIM ANA I NATALIJA d.o.o., Zagreb, Remetinečka 116, OIB: 11265571471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C5206">
        <w:rPr>
          <w:lang w:val="pt-BR"/>
        </w:rPr>
        <w:t>3.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11124">
        <w:rPr>
          <w:lang w:val="pt-BR"/>
        </w:rPr>
        <w:t>TIM ANA I NATALIJA d.o.o., Zagreb, Remetinečka 116, OIB: 11265571471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91FB2">
        <w:t>887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11124">
        <w:rPr>
          <w:lang w:val="pt-BR"/>
        </w:rPr>
        <w:t>TIM ANA I NATALIJA d.o.o., Zagreb, Remetinečka 116, OIB: 11265571471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3826" w:rsidR="00A13826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11124">
        <w:rPr>
          <w:lang w:val="pt-BR"/>
        </w:rPr>
        <w:t>TIM ANA I NATALIJA d.o.o., Zagreb, Remetinečka 116, OIB: 11265571471</w:t>
      </w:r>
      <w:r w:rsidR="00B1112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09510E">
        <w:t>U prijedlogu za otvaranje stečajnog postupka se u bitnome navodi kako je 27. ožujka 2018. dužnik u Očevidniku redoslijeda osnova za plaćanje imao evidentirane neizvršene osnove za plaćanje u neprekinutom razdoblju od 120 dana, u ukupnom iznosu od 9.709,53 kn, te je imao 2 zaposlena.</w:t>
      </w:r>
    </w:p>
    <w:p w:rsidRDefault="00A17F45" w:rsidP="00A17F45" w:rsidR="00A17F45">
      <w:pPr>
        <w:ind w:firstLine="709"/>
        <w:jc w:val="both"/>
      </w:pPr>
    </w:p>
    <w:p w:rsidRDefault="00225613" w:rsidP="00293590" w:rsidR="00293590">
      <w:pPr>
        <w:pStyle w:val="Tijeloteksta"/>
        <w:ind w:firstLine="708"/>
      </w:pPr>
      <w:r>
        <w:t xml:space="preserve">Rješenjem suda od </w:t>
      </w:r>
      <w:r w:rsidR="00B40789">
        <w:t>9</w:t>
      </w:r>
      <w:r w:rsidR="00EF22B2">
        <w:t>. travnja 2018.</w:t>
      </w:r>
      <w:r w:rsidR="0009510E">
        <w:t xml:space="preserve">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B40789">
        <w:t>3.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</w:t>
      </w:r>
      <w:r w:rsidR="0009510E">
        <w:t xml:space="preserve"> koje je, u</w:t>
      </w:r>
      <w:r w:rsidR="00293590" w:rsidRPr="00293590">
        <w:t xml:space="preserve"> </w:t>
      </w:r>
      <w:r w:rsidR="00293590">
        <w:t xml:space="preserve">skladu s odredbom članka 128. stavka 5. SZ-a, spojeno s ročištem radi rasprave o pretpostavkama za otvaranje stečajnoga postupka. </w:t>
      </w:r>
    </w:p>
    <w:p w:rsidRDefault="0009510E" w:rsidP="00A17F45" w:rsidR="0009510E">
      <w:pPr>
        <w:ind w:firstLine="709"/>
        <w:jc w:val="both"/>
      </w:pPr>
      <w:r>
        <w:t xml:space="preserve"> </w:t>
      </w:r>
    </w:p>
    <w:p w:rsidRDefault="0009510E" w:rsidP="00A17F45" w:rsidR="0009510E">
      <w:pPr>
        <w:ind w:firstLine="709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C85395">
        <w:t>blokadi računa i novčanih sredstava</w:t>
      </w:r>
      <w:r w:rsidR="005910D1">
        <w:t xml:space="preserve"> (list </w:t>
      </w:r>
      <w:r w:rsidR="00293590">
        <w:t>11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293590">
        <w:t>17</w:t>
      </w:r>
      <w:r w:rsidR="005910D1">
        <w:t xml:space="preserve">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293590">
        <w:t>140</w:t>
      </w:r>
      <w:r w:rsidR="00BB154E">
        <w:t xml:space="preserve"> dana</w:t>
      </w:r>
      <w:r w:rsidR="00C85395">
        <w:t xml:space="preserve"> u ukupnom iznosu od </w:t>
      </w:r>
      <w:r w:rsidR="00293590">
        <w:t>9.747,99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1FBE">
        <w:t>anka</w:t>
      </w:r>
      <w:r w:rsidR="008019C2" w:rsidRPr="004E77EF">
        <w:t xml:space="preserve"> 5. st</w:t>
      </w:r>
      <w:r w:rsidR="00F31FBE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Default="001C59D3" w:rsidP="008019C2" w:rsidR="001C59D3">
      <w:pPr>
        <w:ind w:firstLine="709"/>
        <w:jc w:val="both"/>
      </w:pPr>
    </w:p>
    <w:p w:rsidRDefault="001C59D3" w:rsidP="008019C2" w:rsidR="001C59D3">
      <w:pPr>
        <w:ind w:firstLine="709"/>
        <w:jc w:val="both"/>
      </w:pPr>
      <w:r>
        <w:t>Na održanom ročištu zastupnik po zakonu dužnika je izjavio kako dužnik nema nikakve imovine.</w:t>
      </w:r>
    </w:p>
    <w:p w:rsidRDefault="00A17F45" w:rsidP="006D72C2" w:rsidR="00A17F45">
      <w:pPr>
        <w:pStyle w:val="Tijeloteksta"/>
        <w:ind w:firstLine="708"/>
      </w:pPr>
    </w:p>
    <w:p w:rsidRDefault="0058382D" w:rsidP="00BA36A1" w:rsidR="00A17F45">
      <w:pPr>
        <w:pStyle w:val="Tijeloteksta"/>
        <w:ind w:firstLine="708"/>
      </w:pPr>
      <w:r>
        <w:t>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78692E">
        <w:t xml:space="preserve">upisan kao </w:t>
      </w:r>
      <w:r w:rsidR="00857324">
        <w:t>vlasnik nekretnina</w:t>
      </w:r>
      <w:r w:rsidR="00B24911">
        <w:t xml:space="preserve"> (</w:t>
      </w:r>
      <w:r w:rsidR="00F31FBE">
        <w:t>i</w:t>
      </w:r>
      <w:r w:rsidR="00B24911">
        <w:t xml:space="preserve">spis na listu </w:t>
      </w:r>
      <w:r w:rsidR="00293590">
        <w:t>8</w:t>
      </w:r>
      <w:r w:rsidR="00B24911">
        <w:t>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6D36E1" w:rsidP="006D72C2" w:rsidR="00457978">
      <w:pPr>
        <w:pStyle w:val="Tijeloteksta"/>
        <w:ind w:firstLine="708"/>
      </w:pPr>
      <w:r>
        <w:t>Osim toga</w:t>
      </w:r>
      <w:r w:rsidR="00B24911">
        <w:t xml:space="preserve">, </w:t>
      </w:r>
      <w:r w:rsidR="00457978">
        <w:t xml:space="preserve">iz Uvjerenja </w:t>
      </w:r>
      <w:r w:rsidR="004C7C28">
        <w:t xml:space="preserve">Stanice za tehnički pregled vozila od </w:t>
      </w:r>
      <w:r w:rsidR="00F31FBE">
        <w:t>18. travnja</w:t>
      </w:r>
      <w:r w:rsidR="004C7C28">
        <w:t xml:space="preserve"> 2018. (list </w:t>
      </w:r>
      <w:r w:rsidR="00293590">
        <w:t>10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1C59D3" w:rsidP="006D72C2" w:rsidR="008D5709">
      <w:pPr>
        <w:pStyle w:val="Tijeloteksta"/>
        <w:ind w:firstLine="708"/>
      </w:pPr>
      <w:r>
        <w:t xml:space="preserve">S obzirom na to da dužnik nema imovine, to su, </w:t>
      </w:r>
      <w:r w:rsidR="00A90AE3">
        <w:t xml:space="preserve">uzevši u obzir navedeno, u </w:t>
      </w:r>
      <w:r w:rsidR="008D5709">
        <w:t>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 w:rsidR="004821C9">
        <w:t xml:space="preserve"> </w:t>
      </w:r>
      <w:r w:rsidR="008D5709">
        <w:t xml:space="preserve">SZ-a, </w:t>
      </w:r>
      <w:r w:rsidR="00A90AE3"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lastRenderedPageBreak/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D58C4">
        <w:t>3.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A1D3B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EA1D3B" w:rsidP="00065B42" w:rsidR="00EA1D3B"/>
    <w:p w:rsidRDefault="00EA1D3B" w:rsidP="00EA1D3B" w:rsidR="00EA1D3B">
      <w:pPr>
        <w:autoSpaceDE w:val="false"/>
        <w:autoSpaceDN w:val="false"/>
        <w:adjustRightInd w:val="false"/>
      </w:pPr>
      <w:r>
        <w:t>Za točnost otpravka – ovl. službenik</w:t>
      </w:r>
    </w:p>
    <w:p w:rsidRDefault="00EA1D3B" w:rsidP="00EA1D3B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2461E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491FB2">
      <w:rPr>
        <w:sz w:val="24"/>
        <w:szCs w:val="24"/>
      </w:rPr>
      <w:t>887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9510E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0E4325"/>
    <w:rsid w:val="001013EE"/>
    <w:rsid w:val="00134F3A"/>
    <w:rsid w:val="00137D29"/>
    <w:rsid w:val="00155927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C59D3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3590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14866"/>
    <w:rsid w:val="00341766"/>
    <w:rsid w:val="003B028A"/>
    <w:rsid w:val="003D0115"/>
    <w:rsid w:val="003D40F6"/>
    <w:rsid w:val="003D70DD"/>
    <w:rsid w:val="003E7319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21C9"/>
    <w:rsid w:val="00491FB2"/>
    <w:rsid w:val="00496278"/>
    <w:rsid w:val="004B08A4"/>
    <w:rsid w:val="004C428C"/>
    <w:rsid w:val="004C4B83"/>
    <w:rsid w:val="004C7C28"/>
    <w:rsid w:val="00501EBB"/>
    <w:rsid w:val="00510C83"/>
    <w:rsid w:val="0052022E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8382D"/>
    <w:rsid w:val="0059075B"/>
    <w:rsid w:val="005910D1"/>
    <w:rsid w:val="00591F57"/>
    <w:rsid w:val="00594773"/>
    <w:rsid w:val="005A364A"/>
    <w:rsid w:val="005B004F"/>
    <w:rsid w:val="005B0E19"/>
    <w:rsid w:val="005C2B6C"/>
    <w:rsid w:val="005F03BD"/>
    <w:rsid w:val="00606CC8"/>
    <w:rsid w:val="00640E58"/>
    <w:rsid w:val="00644EFB"/>
    <w:rsid w:val="0065448B"/>
    <w:rsid w:val="00662884"/>
    <w:rsid w:val="00681B1A"/>
    <w:rsid w:val="006970B9"/>
    <w:rsid w:val="006C57B8"/>
    <w:rsid w:val="006D36E1"/>
    <w:rsid w:val="006D3FFA"/>
    <w:rsid w:val="006D58C4"/>
    <w:rsid w:val="006D72C2"/>
    <w:rsid w:val="006F0FB4"/>
    <w:rsid w:val="006F6C1C"/>
    <w:rsid w:val="00704DD0"/>
    <w:rsid w:val="007150E9"/>
    <w:rsid w:val="0072461E"/>
    <w:rsid w:val="0073274A"/>
    <w:rsid w:val="00732F2C"/>
    <w:rsid w:val="00752CC1"/>
    <w:rsid w:val="00754CF2"/>
    <w:rsid w:val="00756788"/>
    <w:rsid w:val="00785121"/>
    <w:rsid w:val="0078692E"/>
    <w:rsid w:val="00791665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3826"/>
    <w:rsid w:val="00A17F45"/>
    <w:rsid w:val="00A446AE"/>
    <w:rsid w:val="00A473F8"/>
    <w:rsid w:val="00A6064D"/>
    <w:rsid w:val="00A75EA1"/>
    <w:rsid w:val="00A75F17"/>
    <w:rsid w:val="00A77CC9"/>
    <w:rsid w:val="00A851A3"/>
    <w:rsid w:val="00A90AE3"/>
    <w:rsid w:val="00AA4086"/>
    <w:rsid w:val="00AA421A"/>
    <w:rsid w:val="00AB56AB"/>
    <w:rsid w:val="00AC0FE4"/>
    <w:rsid w:val="00AF5597"/>
    <w:rsid w:val="00B03687"/>
    <w:rsid w:val="00B07EF1"/>
    <w:rsid w:val="00B11124"/>
    <w:rsid w:val="00B232B1"/>
    <w:rsid w:val="00B24911"/>
    <w:rsid w:val="00B40789"/>
    <w:rsid w:val="00B62E90"/>
    <w:rsid w:val="00B663C4"/>
    <w:rsid w:val="00B77471"/>
    <w:rsid w:val="00B9015B"/>
    <w:rsid w:val="00BA36A1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5C43"/>
    <w:rsid w:val="00C63030"/>
    <w:rsid w:val="00C70FDE"/>
    <w:rsid w:val="00C71906"/>
    <w:rsid w:val="00C85395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41473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1D3B"/>
    <w:rsid w:val="00EA3D77"/>
    <w:rsid w:val="00EA7D21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807B0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93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St-887/2018-16</izvorni_sadrzaj>
    <derivirana_varijabla naziv="DomainObject.Oznaka_1">St-887/2018-16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St-887/2018</izvorni_sadrzaj>
    <derivirana_varijabla naziv="DomainObject.Predmet.OznakaBroj_1">St-887/2018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ANA I NATALIJA d.o.o.</izvorni_sadrzaj>
    <derivirana_varijabla naziv="DomainObject.Predmet.ProtustrankaFormated_1">  TIM ANA I NATALIJA d.o.o.</derivirana_varijabla>
  </DomainObject.Predmet.ProtustrankaFormated>
  <DomainObject.Predmet.ProtustrankaFormatedOIB>
    <izvorni_sadrzaj>  TIM ANA I NATALIJA d.o.o., OIB 11265571471</izvorni_sadrzaj>
    <derivirana_varijabla naziv="DomainObject.Predmet.ProtustrankaFormatedOIB_1">  TIM ANA I NATALIJA d.o.o., OIB 11265571471</derivirana_varijabla>
  </DomainObject.Predmet.ProtustrankaFormatedOIB>
  <DomainObject.Predmet.ProtustrankaFormatedWithAdress>
    <izvorni_sadrzaj> TIM ANA I NATALIJA d.o.o., Remetinečka 116, 10000 Zagreb</izvorni_sadrzaj>
    <derivirana_varijabla naziv="DomainObject.Predmet.ProtustrankaFormatedWithAdress_1"> TIM ANA I NATALIJA d.o.o., Remetinečka 116, 10000 Zagreb</derivirana_varijabla>
  </DomainObject.Predmet.ProtustrankaFormatedWithAdress>
  <DomainObject.Predmet.ProtustrankaFormatedWithAdressOIB>
    <izvorni_sadrzaj> TIM ANA I NATALIJA d.o.o., OIB 11265571471, Remetinečka 116, 10000 Zagreb</izvorni_sadrzaj>
    <derivirana_varijabla naziv="DomainObject.Predmet.ProtustrankaFormatedWithAdressOIB_1"> TIM ANA I NATALIJA d.o.o., OIB 11265571471, Remetinečka 116, 10000 Zagreb</derivirana_varijabla>
  </DomainObject.Predmet.ProtustrankaFormatedWithAdressOIB>
  <DomainObject.Predmet.ProtustrankaWithAdress>
    <izvorni_sadrzaj>TIM ANA I NATALIJA d.o.o. Remetinečka 116, 10000 Zagreb</izvorni_sadrzaj>
    <derivirana_varijabla naziv="DomainObject.Predmet.ProtustrankaWithAdress_1">TIM ANA I NATALIJA d.o.o. Remetinečka 116, 10000 Zagreb</derivirana_varijabla>
  </DomainObject.Predmet.ProtustrankaWithAdress>
  <DomainObject.Predmet.ProtustrankaWithAdressOIB>
    <izvorni_sadrzaj>TIM ANA I NATALIJA d.o.o., OIB 11265571471, Remetinečka 116, 10000 Zagreb</izvorni_sadrzaj>
    <derivirana_varijabla naziv="DomainObject.Predmet.ProtustrankaWithAdressOIB_1">TIM ANA I NATALIJA d.o.o., OIB 11265571471, Remetinečka 116, 10000 Zagreb</derivirana_varijabla>
  </DomainObject.Predmet.ProtustrankaWithAdressOIB>
  <DomainObject.Predmet.ProtustrankaNazivFormated>
    <izvorni_sadrzaj>TIM ANA I NATALIJA d.o.o.</izvorni_sadrzaj>
    <derivirana_varijabla naziv="DomainObject.Predmet.ProtustrankaNazivFormated_1">TIM ANA I NATALIJA d.o.o.</derivirana_varijabla>
  </DomainObject.Predmet.ProtustrankaNazivFormated>
  <DomainObject.Predmet.ProtustrankaNazivFormatedOIB>
    <izvorni_sadrzaj>TIM ANA I NATALIJA d.o.o., OIB 11265571471</izvorni_sadrzaj>
    <derivirana_varijabla naziv="DomainObject.Predmet.ProtustrankaNazivFormatedOIB_1">TIM ANA I NATALIJA d.o.o., OIB 11265571471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ANA I NATALIJA d.o.o.</item>
    </izvorni_sadrzaj>
    <derivirana_varijabla naziv="DomainObject.Predmet.ProtuStrankaListFormated_1">
      <item>TIM ANA I NATALIJA d.o.o.</item>
    </derivirana_varijabla>
  </DomainObject.Predmet.ProtuStrankaListFormated>
  <DomainObject.Predmet.ProtuStrankaListFormatedOIB>
    <izvorni_sadrzaj>
      <item>TIM ANA I NATALIJA d.o.o., OIB 11265571471</item>
    </izvorni_sadrzaj>
    <derivirana_varijabla naziv="DomainObject.Predmet.ProtuStrankaListFormatedOIB_1">
      <item>TIM ANA I NATALIJA d.o.o., OIB 11265571471</item>
    </derivirana_varijabla>
  </DomainObject.Predmet.ProtuStrankaListFormatedOIB>
  <DomainObject.Predmet.ProtuStrankaListFormatedWithAdress>
    <izvorni_sadrzaj>
      <item>TIM ANA I NATALIJA d.o.o., Remetinečka 116, 10000 Zagreb</item>
    </izvorni_sadrzaj>
    <derivirana_varijabla naziv="DomainObject.Predmet.ProtuStrankaListFormatedWithAdress_1">
      <item>TIM ANA I NATALIJA d.o.o., Remetinečka 116, 10000 Zagreb</item>
    </derivirana_varijabla>
  </DomainObject.Predmet.ProtuStrankaListFormatedWithAdress>
  <DomainObject.Predmet.ProtuStrankaListFormatedWithAdressOIB>
    <izvorni_sadrzaj>
      <item>TIM ANA I NATALIJA d.o.o., OIB 11265571471, Remetinečka 116, 10000 Zagreb</item>
    </izvorni_sadrzaj>
    <derivirana_varijabla naziv="DomainObject.Predmet.ProtuStrankaListFormatedWithAdressOIB_1">
      <item>TIM ANA I NATALIJA d.o.o., OIB 11265571471, Remetinečka 116, 10000 Zagreb</item>
    </derivirana_varijabla>
  </DomainObject.Predmet.ProtuStrankaListFormatedWithAdressOIB>
  <DomainObject.Predmet.ProtuStrankaListNazivFormated>
    <izvorni_sadrzaj>
      <item>TIM ANA I NATALIJA d.o.o.</item>
    </izvorni_sadrzaj>
    <derivirana_varijabla naziv="DomainObject.Predmet.ProtuStrankaListNazivFormated_1">
      <item>TIM ANA I NATALIJA d.o.o.</item>
    </derivirana_varijabla>
  </DomainObject.Predmet.ProtuStrankaListNazivFormated>
  <DomainObject.Predmet.ProtuStrankaListNazivFormatedOIB>
    <izvorni_sadrzaj>
      <item>TIM ANA I NATALIJA d.o.o., OIB 11265571471</item>
    </izvorni_sadrzaj>
    <derivirana_varijabla naziv="DomainObject.Predmet.ProtuStrankaListNazivFormatedOIB_1">
      <item>TIM ANA I NATALIJA d.o.o., OIB 11265571471</item>
    </derivirana_varijabla>
  </DomainObject.Predmet.ProtuStrankaListNazivFormatedOIB>
  <DomainObject.Predmet.OstaliListFormated>
    <izvorni_sadrzaj>
      <item>Anamarija Rončević</item>
      <item>Natalija Švađumović</item>
      <item>ERSTE&amp;STEIERMÄRKISCHE BANKA dioničko društvo</item>
    </izvorni_sadrzaj>
    <derivirana_varijabla naziv="DomainObject.Predmet.OstaliListFormated_1">
      <item>Anamarija Rončević</item>
      <item>Natalija Švađumović</item>
      <item>ERSTE&amp;STEIERMÄRKISCHE BANKA dioničko društvo</item>
    </derivirana_varijabla>
  </DomainObject.Predmet.OstaliListFormated>
  <DomainObject.Predmet.OstaliListFormatedOIB>
    <izvorni_sadrzaj>
      <item>Anamarija Rončević, OIB 29297182677</item>
      <item>Natalija Švađumović, OIB 62824593535</item>
      <item>ERSTE&amp;STEIERMÄRKISCHE BANKA dioničko društvo, OIB 23057039320</item>
    </izvorni_sadrzaj>
    <derivirana_varijabla naziv="DomainObject.Predmet.OstaliListFormatedOIB_1">
      <item>Anamarija Rončević, OIB 29297182677</item>
      <item>Natalija Švađumović, OIB 62824593535</item>
      <item>ERSTE&amp;STEIERMÄRKISCHE BANKA dioničko društvo, OIB 23057039320</item>
    </derivirana_varijabla>
  </DomainObject.Predmet.OstaliListFormatedOIB>
  <DomainObject.Predmet.OstaliListFormatedWithAdress>
    <izvorni_sadrzaj>
      <item>Anamarija Rončević, Dalmatinska 13, 31500 Brezik Našički</item>
      <item>Natalija Švađumović, Kačićeva 49, 35425 Davor</item>
      <item>ERSTE&amp;STEIERMÄRKISCHE BANKA dioničko društvo, Jadranski Trg 3/a, 51000 Rijeka</item>
    </izvorni_sadrzaj>
    <derivirana_varijabla naziv="DomainObject.Predmet.OstaliListFormatedWithAdress_1">
      <item>Anamarija Rončević, Dalmatinska 13, 31500 Brezik Našički</item>
      <item>Natalija Švađumović, Kačićeva 49, 35425 Davor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Anamarija Rončević, OIB 29297182677, Dalmatinska 13, 31500 Brezik Našički</item>
      <item>Natalija Švađumović, OIB 62824593535, Kačićeva 49, 35425 Davor</item>
      <item>ERSTE&amp;STEIERMÄRKISCHE BANKA dioničko društvo, OIB 23057039320, Jadranski Trg 3/a, 51000 Rijeka</item>
    </izvorni_sadrzaj>
    <derivirana_varijabla naziv="DomainObject.Predmet.OstaliListFormatedWithAdressOIB_1">
      <item>Anamarija Rončević, OIB 29297182677, Dalmatinska 13, 31500 Brezik Našički</item>
      <item>Natalija Švađumović, OIB 62824593535, Kačićeva 49, 35425 Davor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Anamarija Rončević</item>
      <item>Natalija Švađumović</item>
      <item>ERSTE&amp;STEIERMÄRKISCHE BANKA dioničko društvo</item>
    </izvorni_sadrzaj>
    <derivirana_varijabla naziv="DomainObject.Predmet.OstaliListNazivFormated_1">
      <item>Anamarija Rončević</item>
      <item>Natalija Švađumović</item>
      <item>ERSTE&amp;STEIERMÄRKISCHE BANKA dioničko društvo</item>
    </derivirana_varijabla>
  </DomainObject.Predmet.OstaliListNazivFormated>
  <DomainObject.Predmet.OstaliListNazivFormatedOIB>
    <izvorni_sadrzaj>
      <item>Anamarija Rončević, OIB 29297182677</item>
      <item>Natalija Švađumović, OIB 62824593535</item>
      <item>ERSTE&amp;STEIERMÄRKISCHE BANKA dioničko društvo, OIB 23057039320</item>
    </izvorni_sadrzaj>
    <derivirana_varijabla naziv="DomainObject.Predmet.OstaliListNazivFormatedOIB_1">
      <item>Anamarija Rončević, OIB 29297182677</item>
      <item>Natalija Švađumović, OIB 62824593535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St-887/2018-16</izvorni_sadrzaj>
    <derivirana_varijabla naziv="DomainObject.PoslovniBrojDokumenta_1">St-887/2018-16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ANA I NATALIJA d.o.o.</izvorni_sadrzaj>
    <derivirana_varijabla naziv="DomainObject.Predmet.ProtustrankaIDrugi_1">TIM ANA I NATALIJA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ANA I NATALIJA d.o.o., OIB 11265571471, Remetinečka 116, 10000 Zagreb</izvorni_sadrzaj>
    <derivirana_varijabla naziv="DomainObject.Predmet.ProtustrankaIDrugiAdressOIB_1">TIM ANA I NATALIJA d.o.o., OIB 11265571471, Remetinečka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ANA I NATALIJA d.o.o.</item>
      <item>Anamarija Rončević</item>
      <item>Natalija Švađumović</item>
      <item>ERSTE&amp;STEIERMÄRKISCHE BANKA dioničko društvo</item>
    </izvorni_sadrzaj>
    <derivirana_varijabla naziv="DomainObject.Predmet.SudioniciListNaziv_1">
      <item>FINA Regionalni centar Zagreb</item>
      <item>TIM ANA I NATALIJA d.o.o.</item>
      <item>Anamarija Rončević</item>
      <item>Natalija Švađumović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TIM ANA I NATALIJA d.o.o., OIB 11265571471, Remetinečka 116,10000 Zagreb</item>
      <item>Anamarija Rončević, OIB 29297182677, Dalmatinska 13,31500 Brezik Našički</item>
      <item>Natalija Švađumović, OIB 62824593535, Kačićeva 49,35425 Davor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TIM ANA I NATALIJA d.o.o., OIB 11265571471, Remetinečka 116,10000 Zagreb</item>
      <item>Anamarija Rončević, OIB 29297182677, Dalmatinska 13,31500 Brezik Našički</item>
      <item>Natalija Švađumović, OIB 62824593535, Kačićeva 49,35425 Davor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11265571471</item>
      <item>, OIB 29297182677</item>
      <item>, OIB 62824593535</item>
      <item>, OIB 23057039320</item>
    </izvorni_sadrzaj>
    <derivirana_varijabla naziv="DomainObject.Predmet.SudioniciListNazivOIB_1">
      <item>, OIB 85821130368</item>
      <item>, OIB 11265571471</item>
      <item>, OIB 29297182677</item>
      <item>, OIB 62824593535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5069A-12D6-4A04-A5A1-E5B90287E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1001</properties:Words>
  <properties:Characters>5432</properties:Characters>
  <properties:Lines>116</properties:Lines>
  <properties:Paragraphs>29</properties:Paragraphs>
  <properties:TotalTime>260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2018-07-03T11:58:00Z</cp:lastPrinted>
  <dcterms:modified xmlns:xsi="http://www.w3.org/2001/XMLSchema-instance" xsi:type="dcterms:W3CDTF">2018-07-03T11:58:00Z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St-887/2018-16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