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b241" w14:paraId="48ab2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E3DB0">
        <w:t>7075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410CE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E3DB0" w:rsidR="003E3DB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E3DB0">
        <w:t xml:space="preserve">INFORMACIJSKI SUSTAVI d.o.o., Zagreb, Ostrogovićeva 2, MBS: </w:t>
      </w:r>
    </w:p>
    <w:p w:rsidRDefault="003E3DB0" w:rsidP="003E3DB0" w:rsidR="00C47780">
      <w:pPr>
        <w:ind w:firstLine="708"/>
        <w:jc w:val="both"/>
      </w:pPr>
      <w:r>
        <w:t xml:space="preserve">  080189521, OIB: 42568545406</w:t>
      </w:r>
    </w:p>
    <w:p w:rsidRDefault="00C47780" w:rsidP="00C47780" w:rsidR="00C4778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E3DB0">
        <w:t>142.737,69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3E3DB0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10CE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0CE7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338D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7075</izvorni_sadrzaj>
    <derivirana_varijabla naziv="DomainObject.Predmet.Broj_1">7075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St-7075/2015</izvorni_sadrzaj>
    <derivirana_varijabla naziv="DomainObject.Predmet.OznakaBroj_1">St-7075/2015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INFORMACIJSKI SUSTAVI d.o.o zastupanog po punomoćniku Zoran Knežević</izvorni_sadrzaj>
    <derivirana_varijabla naziv="DomainObject.Predmet.ProtustrankaFormated_1">  INFORMACIJSKI SUSTAVI d.o.o zastupanog po punomoćniku Zoran Knežević</derivirana_varijabla>
  </DomainObject.Predmet.ProtustrankaFormated>
  <DomainObject.Predmet.ProtustrankaFormatedOIB>
    <izvorni_sadrzaj>  INFORMACIJSKI SUSTAVI d.o.o, OIB 42568545406 zastupanog po punomoćniku Zoran Knežević</izvorni_sadrzaj>
    <derivirana_varijabla naziv="DomainObject.Predmet.ProtustrankaFormatedOIB_1">  INFORMACIJSKI SUSTAVI d.o.o, OIB 42568545406 zastupanog po punomoćniku Zoran Knežević</derivirana_varijabla>
  </DomainObject.Predmet.ProtustrankaFormatedOIB>
  <DomainObject.Predmet.ProtustrankaFormatedWithAdress>
    <izvorni_sadrzaj> INFORMACIJSKI SUSTAVI d.o.o, Ostrogovićeva 2, 10000 Zagreb zastupanog po punomoćniku Zoran Knežević</izvorni_sadrzaj>
    <derivirana_varijabla naziv="DomainObject.Predmet.ProtustrankaFormatedWithAdress_1"> INFORMACIJSKI SUSTAVI d.o.o, Ostrogovićeva 2, 10000 Zagreb zastupanog po punomoćniku Zoran Knežević</derivirana_varijabla>
  </DomainObject.Predmet.ProtustrankaFormatedWithAdress>
  <DomainObject.Predmet.ProtustrankaFormatedWithAdressOIB>
    <izvorni_sadrzaj> INFORMACIJSKI SUSTAVI d.o.o, OIB 42568545406, Ostrogovićeva 2, 10000 Zagreb zastupanog po punomoćniku Zoran Knežević</izvorni_sadrzaj>
    <derivirana_varijabla naziv="DomainObject.Predmet.ProtustrankaFormatedWithAdressOIB_1"> INFORMACIJSKI SUSTAVI d.o.o, OIB 42568545406, Ostrogovićeva 2, 10000 Zagreb zastupanog po punomoćniku Zoran Knežević</derivirana_varijabla>
  </DomainObject.Predmet.ProtustrankaFormatedWithAdressOIB>
  <DomainObject.Predmet.ProtustrankaWithAdress>
    <izvorni_sadrzaj>INFORMACIJSKI SUSTAVI d.o.o Ostrogovićeva 2, 10000 Zagreb</izvorni_sadrzaj>
    <derivirana_varijabla naziv="DomainObject.Predmet.ProtustrankaWithAdress_1">INFORMACIJSKI SUSTAVI d.o.o Ostrogovićeva 2, 10000 Zagreb</derivirana_varijabla>
  </DomainObject.Predmet.ProtustrankaWithAdress>
  <DomainObject.Predmet.ProtustrankaWithAdressOIB>
    <izvorni_sadrzaj>INFORMACIJSKI SUSTAVI d.o.o, OIB 42568545406, Ostrogovićeva 2, 10000 Zagreb</izvorni_sadrzaj>
    <derivirana_varijabla naziv="DomainObject.Predmet.ProtustrankaWithAdressOIB_1">INFORMACIJSKI SUSTAVI d.o.o, OIB 42568545406, Ostrogovićeva 2, 10000 Zagreb</derivirana_varijabla>
  </DomainObject.Predmet.ProtustrankaWithAdressOIB>
  <DomainObject.Predmet.ProtustrankaNazivFormated>
    <izvorni_sadrzaj>INFORMACIJSKI SUSTAVI d.o.o</izvorni_sadrzaj>
    <derivirana_varijabla naziv="DomainObject.Predmet.ProtustrankaNazivFormated_1">INFORMACIJSKI SUSTAVI d.o.o</derivirana_varijabla>
  </DomainObject.Predmet.ProtustrankaNazivFormated>
  <DomainObject.Predmet.ProtustrankaNazivFormatedOIB>
    <izvorni_sadrzaj>INFORMACIJSKI SUSTAVI d.o.o, OIB 42568545406</izvorni_sadrzaj>
    <derivirana_varijabla naziv="DomainObject.Predmet.ProtustrankaNazivFormatedOIB_1">INFORMACIJSKI SUSTAVI d.o.o, OIB 42568545406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INFORMACIJSKI SUSTAVI d.o.o zastupanog po punomoćniku Zoran Knežević</item>
    </izvorni_sadrzaj>
    <derivirana_varijabla naziv="DomainObject.Predmet.ProtuStrankaListFormated_1">
      <item>INFORMACIJSKI SUSTAVI d.o.o zastupanog po punomoćniku Zoran Knežević</item>
    </derivirana_varijabla>
  </DomainObject.Predmet.ProtuStrankaListFormated>
  <DomainObject.Predmet.ProtuStrankaListFormatedOIB>
    <izvorni_sadrzaj>
      <item>INFORMACIJSKI SUSTAVI d.o.o, OIB 42568545406 zastupanog po punomoćniku Zoran Knežević</item>
    </izvorni_sadrzaj>
    <derivirana_varijabla naziv="DomainObject.Predmet.ProtuStrankaListFormatedOIB_1">
      <item>INFORMACIJSKI SUSTAVI d.o.o, OIB 42568545406 zastupanog po punomoćniku Zoran Knežević</item>
    </derivirana_varijabla>
  </DomainObject.Predmet.ProtuStrankaListFormatedOIB>
  <DomainObject.Predmet.ProtuStrankaListFormatedWithAdress>
    <izvorni_sadrzaj>
      <item>INFORMACIJSKI SUSTAVI d.o.o, Ostrogovićeva 2, 10000 Zagreb zastupanog po punomoćniku Zoran Knežević</item>
    </izvorni_sadrzaj>
    <derivirana_varijabla naziv="DomainObject.Predmet.ProtuStrankaListFormatedWithAdress_1">
      <item>INFORMACIJSKI SUSTAVI d.o.o, Ostrogovićeva 2, 10000 Zagreb zastupanog po punomoćniku Zoran Knežević</item>
    </derivirana_varijabla>
  </DomainObject.Predmet.ProtuStrankaListFormatedWithAdress>
  <DomainObject.Predmet.ProtuStrankaListFormatedWithAdressOIB>
    <izvorni_sadrzaj>
      <item>INFORMACIJSKI SUSTAVI d.o.o, OIB 42568545406, Ostrogovićeva 2, 10000 Zagreb zastupanog po punomoćniku Zoran Knežević</item>
    </izvorni_sadrzaj>
    <derivirana_varijabla naziv="DomainObject.Predmet.ProtuStrankaListFormatedWithAdressOIB_1">
      <item>INFORMACIJSKI SUSTAVI d.o.o, OIB 42568545406, Ostrogovićeva 2, 10000 Zagreb zastupanog po punomoćniku Zoran Knežević</item>
    </derivirana_varijabla>
  </DomainObject.Predmet.ProtuStrankaListFormatedWithAdressOIB>
  <DomainObject.Predmet.ProtuStrankaListNazivFormated>
    <izvorni_sadrzaj>
      <item>INFORMACIJSKI SUSTAVI d.o.o</item>
    </izvorni_sadrzaj>
    <derivirana_varijabla naziv="DomainObject.Predmet.ProtuStrankaListNazivFormated_1">
      <item>INFORMACIJSKI SUSTAVI d.o.o</item>
    </derivirana_varijabla>
  </DomainObject.Predmet.ProtuStrankaListNazivFormated>
  <DomainObject.Predmet.ProtuStrankaListNazivFormatedOIB>
    <izvorni_sadrzaj>
      <item>INFORMACIJSKI SUSTAVI d.o.o, OIB 42568545406</item>
    </izvorni_sadrzaj>
    <derivirana_varijabla naziv="DomainObject.Predmet.ProtuStrankaListNazivFormatedOIB_1">
      <item>INFORMACIJSKI SUSTAVI d.o.o, OIB 42568545406</item>
    </derivirana_varijabla>
  </DomainObject.Predmet.ProtuStrankaListNazivFormatedOIB>
  <DomainObject.Predmet.OstaliListFormated>
    <izvorni_sadrzaj>
      <item>Zoran Knežević punomoćnik sudionika u postupku INFORMACIJSKI SUSTAVI d.o.o</item>
    </izvorni_sadrzaj>
    <derivirana_varijabla naziv="DomainObject.Predmet.OstaliListFormated_1">
      <item>Zoran Knežević punomoćnik sudionika u postupku INFORMACIJSKI SUSTAVI d.o.o</item>
    </derivirana_varijabla>
  </DomainObject.Predmet.OstaliListFormated>
  <DomainObject.Predmet.OstaliListFormatedOIB>
    <izvorni_sadrzaj>
      <item>Zoran Knežević, OIB 22766751416 punomoćnik sudionika u postupku INFORMACIJSKI SUSTAVI d.o.o</item>
    </izvorni_sadrzaj>
    <derivirana_varijabla naziv="DomainObject.Predmet.OstaliListFormatedOIB_1">
      <item>Zoran Knežević, OIB 22766751416 punomoćnik sudionika u postupku INFORMACIJSKI SUSTAVI d.o.o</item>
    </derivirana_varijabla>
  </DomainObject.Predmet.OstaliListFormatedOIB>
  <DomainObject.Predmet.OstaliListFormatedWithAdress>
    <izvorni_sadrzaj>
      <item>Zoran Knežević, Ostrogovićeva Ulica 2, 10000 Zagreb punomoćnik sudionika u postupku INFORMACIJSKI SUSTAVI d.o.o</item>
    </izvorni_sadrzaj>
    <derivirana_varijabla naziv="DomainObject.Predmet.OstaliListFormatedWithAdress_1">
      <item>Zoran Knežević, Ostrogovićeva Ulica 2, 10000 Zagreb punomoćnik sudionika u postupku INFORMACIJSKI SUSTAVI d.o.o</item>
    </derivirana_varijabla>
  </DomainObject.Predmet.OstaliListFormatedWithAdress>
  <DomainObject.Predmet.OstaliListFormatedWithAdressOIB>
    <izvorni_sadrzaj>
      <item>Zoran Knežević, OIB 22766751416, Ostrogovićeva Ulica 2, 10000 Zagreb punomoćnik sudionika u postupku INFORMACIJSKI SUSTAVI d.o.o</item>
    </izvorni_sadrzaj>
    <derivirana_varijabla naziv="DomainObject.Predmet.OstaliListFormatedWithAdressOIB_1">
      <item>Zoran Knežević, OIB 22766751416, Ostrogovićeva Ulica 2, 10000 Zagreb punomoćnik sudionika u postupku INFORMACIJSKI SUSTAVI d.o.o</item>
    </derivirana_varijabla>
  </DomainObject.Predmet.OstaliListFormatedWithAdressOIB>
  <DomainObject.Predmet.OstaliListNazivFormated>
    <izvorni_sadrzaj>
      <item>Zoran Knežević</item>
    </izvorni_sadrzaj>
    <derivirana_varijabla naziv="DomainObject.Predmet.OstaliListNazivFormated_1">
      <item>Zoran Knežević</item>
    </derivirana_varijabla>
  </DomainObject.Predmet.OstaliListNazivFormated>
  <DomainObject.Predmet.OstaliListNazivFormatedOIB>
    <izvorni_sadrzaj>
      <item>Zoran Knežević, OIB 22766751416</item>
    </izvorni_sadrzaj>
    <derivirana_varijabla naziv="DomainObject.Predmet.OstaliListNazivFormatedOIB_1">
      <item>Zoran Knežević, OIB 22766751416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INFORMACIJSKI SUSTAVI d.o.o</izvorni_sadrzaj>
    <derivirana_varijabla naziv="DomainObject.Predmet.ProtustrankaIDrugi_1">INFORMACIJSKI SUSTAVI d.o.o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INFORMACIJSKI SUSTAVI d.o.o, OIB 42568545406, Ostrogovićeva 2, 10000 Zagreb</izvorni_sadrzaj>
    <derivirana_varijabla naziv="DomainObject.Predmet.ProtustrankaIDrugiAdressOIB_1">INFORMACIJSKI SUSTAVI d.o.o, OIB 42568545406, Ostrogovićeva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INFORMACIJSKI SUSTAVI d.o.o</item>
      <item>FINA Regionalni centar Zagreb</item>
      <item>Zoran Knežević</item>
    </izvorni_sadrzaj>
    <derivirana_varijabla naziv="DomainObject.Predmet.SudioniciListNaziv_1">
      <item>INFORMACIJSKI SUSTAVI d.o.o</item>
      <item>FINA Regionalni centar Zagreb</item>
      <item>Zoran Knežević</item>
    </derivirana_varijabla>
  </DomainObject.Predmet.SudioniciListNaziv>
  <DomainObject.Predmet.SudioniciListAdressOIB>
    <izvorni_sadrzaj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izvorni_sadrzaj>
    <derivirana_varijabla naziv="DomainObject.Predmet.SudioniciListAdressOIB_1"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42568545406</item>
      <item>, OIB 85821130368</item>
      <item>, OIB 22766751416</item>
    </izvorni_sadrzaj>
    <derivirana_varijabla naziv="DomainObject.Predmet.SudioniciListNazivOIB_1">
      <item>, OIB 42568545406</item>
      <item>, OIB 85821130368</item>
      <item>, OIB 22766751416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2016-01-21T14:08:00Z</dcterms:created>
  <dc:creator>ilukac</dc:creator>
  <cp:lastModifiedBy>Ksenija Nol</cp:lastModifiedBy>
  <cp:lastPrinted>2016-01-21T08:46:00Z</cp:lastPrinted>
  <dcterms:modified xmlns:xsi="http://www.w3.org/2001/XMLSchema-instance" xsi:type="dcterms:W3CDTF">2016-01-28T09:35:00Z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