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ce72" w14:paraId="f02ce72" w:rsidRDefault="00FC6B42" w:rsidP="00FC6B42" w:rsidR="00FC6B42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FC6B42" w:rsidP="00FC6B42" w:rsidR="00FC6B4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FC6B42" w:rsidP="00FC6B42" w:rsidR="00FC6B4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FC6B42" w:rsidP="00FC6B42" w:rsidR="00FC6B4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836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6-11</w:t>
      </w:r>
    </w:p>
    <w:p w:rsidRDefault="00FC6B42" w:rsidP="00FC6B42" w:rsidR="00FC6B42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FC6B42" w:rsidP="00FC6B42" w:rsidR="00FC6B42" w:rsidRPr="00ED131D">
      <w:pPr>
        <w:jc w:val="both"/>
        <w:rPr>
          <w:sz w:val="23"/>
          <w:szCs w:val="23"/>
        </w:rPr>
      </w:pPr>
    </w:p>
    <w:p w:rsidRDefault="00FC6B42" w:rsidP="00FC6B42" w:rsidR="00FC6B42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FC6B42" w:rsidP="00FC6B42" w:rsidR="00FC6B42" w:rsidRPr="00ED131D">
      <w:pPr>
        <w:rPr>
          <w:sz w:val="23"/>
          <w:szCs w:val="23"/>
        </w:rPr>
      </w:pPr>
    </w:p>
    <w:p w:rsidRDefault="00FC6B42" w:rsidP="00FC6B42" w:rsidR="00FC6B42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FC6B42" w:rsidP="00FC6B42" w:rsidR="00FC6B42" w:rsidRPr="00ED131D">
      <w:pPr>
        <w:rPr>
          <w:sz w:val="23"/>
          <w:szCs w:val="23"/>
        </w:rPr>
      </w:pPr>
    </w:p>
    <w:p w:rsidRDefault="00FC6B42" w:rsidP="00FC6B42" w:rsidR="00FC6B42" w:rsidRPr="001C6FF3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="008460C6">
        <w:rPr>
          <w:sz w:val="23"/>
          <w:szCs w:val="23"/>
        </w:rPr>
        <w:t>MIRKO MASTILOVIĆ</w:t>
      </w:r>
      <w:r>
        <w:rPr>
          <w:sz w:val="23"/>
          <w:szCs w:val="23"/>
        </w:rPr>
        <w:t xml:space="preserve"> I PARTNERI j.t.d. "u likvidaciji", Pula, Ulica Marsovog polja br. 8, OIB: 70122337168</w:t>
      </w:r>
      <w:r w:rsidRPr="00A14DAA">
        <w:rPr>
          <w:sz w:val="23"/>
          <w:szCs w:val="23"/>
        </w:rPr>
        <w:t xml:space="preserve">, </w:t>
      </w:r>
      <w:r w:rsidR="00A14DAA" w:rsidRPr="00A14DAA">
        <w:rPr>
          <w:sz w:val="23"/>
          <w:szCs w:val="23"/>
        </w:rPr>
        <w:t>1. rujna</w:t>
      </w:r>
      <w:r w:rsidRPr="00A14DAA">
        <w:rPr>
          <w:sz w:val="23"/>
          <w:szCs w:val="23"/>
        </w:rPr>
        <w:t xml:space="preserve"> 2016</w:t>
      </w:r>
      <w:r w:rsidRPr="001C6FF3">
        <w:rPr>
          <w:sz w:val="23"/>
          <w:szCs w:val="23"/>
        </w:rPr>
        <w:t xml:space="preserve">. </w:t>
      </w:r>
    </w:p>
    <w:p w:rsidRDefault="00FC6B42" w:rsidP="00FC6B42" w:rsidR="00FC6B42" w:rsidRPr="00ED131D">
      <w:pPr>
        <w:jc w:val="both"/>
        <w:rPr>
          <w:sz w:val="23"/>
          <w:szCs w:val="23"/>
        </w:rPr>
      </w:pPr>
    </w:p>
    <w:p w:rsidRDefault="00FC6B42" w:rsidP="00FC6B42" w:rsidR="00FC6B42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FC6B42" w:rsidP="00FC6B42" w:rsidR="00FC6B42" w:rsidRPr="00ED131D">
      <w:pPr>
        <w:jc w:val="center"/>
        <w:rPr>
          <w:sz w:val="23"/>
          <w:szCs w:val="23"/>
        </w:rPr>
      </w:pPr>
    </w:p>
    <w:p w:rsidRDefault="00FC6B42" w:rsidP="00FC6B42" w:rsidR="00FC6B42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C91F1F">
        <w:rPr>
          <w:sz w:val="23"/>
          <w:szCs w:val="23"/>
        </w:rPr>
        <w:t xml:space="preserve">dužnikom </w:t>
      </w:r>
      <w:r w:rsidR="008460C6">
        <w:rPr>
          <w:sz w:val="23"/>
          <w:szCs w:val="23"/>
        </w:rPr>
        <w:t>MIRKO MASTILOVIĆ</w:t>
      </w:r>
      <w:r>
        <w:rPr>
          <w:sz w:val="23"/>
          <w:szCs w:val="23"/>
        </w:rPr>
        <w:t xml:space="preserve"> I PARTNERI j.t.d. "u likvidaciji", Pula, Ulica Marsovog polja br. 8, OIB: 70122337168</w:t>
      </w:r>
      <w:r w:rsidRPr="00ED131D">
        <w:rPr>
          <w:sz w:val="23"/>
          <w:szCs w:val="23"/>
        </w:rPr>
        <w:t>.</w:t>
      </w:r>
    </w:p>
    <w:p w:rsidRDefault="00FC6B42" w:rsidP="00FC6B42" w:rsidR="00FC6B42" w:rsidRPr="00ED131D">
      <w:pPr>
        <w:ind w:firstLine="720"/>
        <w:jc w:val="both"/>
        <w:rPr>
          <w:sz w:val="23"/>
          <w:szCs w:val="23"/>
        </w:rPr>
      </w:pPr>
    </w:p>
    <w:p w:rsidRDefault="00FC6B42" w:rsidP="00FC6B42" w:rsidR="00FC6B42" w:rsidRPr="00A14DAA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1C6FF3">
        <w:rPr>
          <w:sz w:val="23"/>
          <w:szCs w:val="23"/>
        </w:rPr>
        <w:t xml:space="preserve">se </w:t>
      </w:r>
      <w:r w:rsidR="00A14DAA" w:rsidRPr="00A14DAA">
        <w:rPr>
          <w:sz w:val="23"/>
          <w:szCs w:val="23"/>
        </w:rPr>
        <w:t>Milena Veljović, Pula, Dobrilina 9, OIB: 90523902370.</w:t>
      </w:r>
    </w:p>
    <w:p w:rsidRDefault="00FC6B42" w:rsidP="00FC6B42" w:rsidR="00FC6B42" w:rsidRPr="00A14DAA">
      <w:pPr>
        <w:ind w:firstLine="720"/>
        <w:jc w:val="both"/>
        <w:rPr>
          <w:bCs w:val="false"/>
          <w:sz w:val="23"/>
          <w:szCs w:val="23"/>
        </w:rPr>
      </w:pPr>
    </w:p>
    <w:p w:rsidRDefault="00FC6B42" w:rsidP="00FC6B42" w:rsidR="00FC6B42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C91F1F">
        <w:rPr>
          <w:sz w:val="23"/>
          <w:szCs w:val="23"/>
        </w:rPr>
        <w:t xml:space="preserve">dužnikom </w:t>
      </w:r>
      <w:r w:rsidR="008460C6">
        <w:rPr>
          <w:sz w:val="23"/>
          <w:szCs w:val="23"/>
        </w:rPr>
        <w:t>MIRKO MASTILOVIĆ</w:t>
      </w:r>
      <w:r>
        <w:rPr>
          <w:sz w:val="23"/>
          <w:szCs w:val="23"/>
        </w:rPr>
        <w:t xml:space="preserve"> I PARTNERI j.t.d. "u likvidaciji", Pula, Ulica Marsovog polja br. 8, OIB: 70122337168</w:t>
      </w:r>
      <w:r w:rsidRPr="00ED131D">
        <w:rPr>
          <w:sz w:val="23"/>
          <w:szCs w:val="23"/>
        </w:rPr>
        <w:t>.</w:t>
      </w:r>
    </w:p>
    <w:p w:rsidRDefault="00FC6B42" w:rsidP="00FC6B42" w:rsidR="00FC6B42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FC6B42" w:rsidP="00FC6B42" w:rsidR="00FC6B42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FC6B42" w:rsidP="00FC6B42" w:rsidR="00FC6B42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FC6B42" w:rsidP="00FC6B42" w:rsidR="00FC6B42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FC6B42" w:rsidP="00FC6B42" w:rsidR="00FC6B42" w:rsidRPr="00ED131D">
      <w:pPr>
        <w:jc w:val="both"/>
        <w:rPr>
          <w:bCs w:val="false"/>
          <w:sz w:val="23"/>
          <w:szCs w:val="23"/>
        </w:rPr>
      </w:pPr>
    </w:p>
    <w:p w:rsidRDefault="00FC6B42" w:rsidP="00FC6B42" w:rsidR="00FC6B42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FC6B42" w:rsidP="00FC6B42" w:rsidR="00FC6B42" w:rsidRPr="00ED131D">
      <w:pPr>
        <w:rPr>
          <w:bCs w:val="false"/>
          <w:sz w:val="23"/>
          <w:szCs w:val="23"/>
        </w:rPr>
      </w:pPr>
    </w:p>
    <w:p w:rsidRDefault="00FC6B42" w:rsidP="00FC6B42" w:rsidR="00FC6B42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836/16-3 od 3. lipnja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C91F1F">
        <w:rPr>
          <w:sz w:val="23"/>
          <w:szCs w:val="23"/>
        </w:rPr>
        <w:t xml:space="preserve">dužnikom </w:t>
      </w:r>
      <w:r>
        <w:rPr>
          <w:sz w:val="23"/>
          <w:szCs w:val="23"/>
        </w:rPr>
        <w:t xml:space="preserve">MIRKO </w:t>
      </w:r>
      <w:r w:rsidR="008460C6">
        <w:rPr>
          <w:sz w:val="23"/>
          <w:szCs w:val="23"/>
        </w:rPr>
        <w:t>MASTILOVIĆ</w:t>
      </w:r>
      <w:r>
        <w:rPr>
          <w:sz w:val="23"/>
          <w:szCs w:val="23"/>
        </w:rPr>
        <w:t xml:space="preserve"> I PARTNERI j.t.d. "u likvidaciji", Pula, Ulica Marsovog polja br. 8, OIB: 70122337168.</w:t>
      </w:r>
    </w:p>
    <w:p w:rsidRDefault="00FC6B42" w:rsidP="00FC6B42" w:rsidR="00FC6B42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30. lipnja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FC6B42" w:rsidP="00FC6B42" w:rsidR="00FC6B42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FC6B42" w:rsidP="00FC6B42" w:rsidR="00FC6B42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St-836/16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5. srpnja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5. srpnja 2016</w:t>
      </w:r>
      <w:r w:rsidRPr="00ED131D">
        <w:rPr>
          <w:sz w:val="23"/>
          <w:szCs w:val="23"/>
        </w:rPr>
        <w:t xml:space="preserve">. g. </w:t>
      </w:r>
    </w:p>
    <w:p w:rsidRDefault="00FC6B42" w:rsidP="00FC6B42" w:rsidR="00FC6B42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FC6B42" w:rsidP="00FC6B42" w:rsidR="00FC6B42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FC6B42" w:rsidP="00FC6B42" w:rsidR="00FC6B42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FC6B42" w:rsidP="00FC6B42" w:rsidR="00FC6B42" w:rsidRPr="00ED131D">
      <w:pPr>
        <w:jc w:val="center"/>
        <w:rPr>
          <w:sz w:val="23"/>
          <w:szCs w:val="23"/>
        </w:rPr>
      </w:pPr>
    </w:p>
    <w:p w:rsidRDefault="00FC6B42" w:rsidP="00FC6B42" w:rsidR="00FC6B42" w:rsidRPr="00ED131D">
      <w:pPr>
        <w:jc w:val="center"/>
        <w:rPr>
          <w:sz w:val="23"/>
          <w:szCs w:val="23"/>
        </w:rPr>
      </w:pPr>
    </w:p>
    <w:p w:rsidRDefault="00FC6B42" w:rsidP="00FC6B42" w:rsidR="00FC6B42" w:rsidRPr="00ED131D">
      <w:pPr>
        <w:rPr>
          <w:sz w:val="23"/>
          <w:szCs w:val="23"/>
        </w:rPr>
      </w:pPr>
    </w:p>
    <w:p w:rsidRDefault="00FC6B42" w:rsidP="00FC6B42" w:rsidR="00FC6B42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Pazinu, </w:t>
      </w:r>
      <w:r w:rsidR="00A14DAA" w:rsidRPr="00A14DAA">
        <w:rPr>
          <w:sz w:val="23"/>
          <w:szCs w:val="23"/>
        </w:rPr>
        <w:t>1. rujna</w:t>
      </w:r>
      <w:r w:rsidRPr="00A14DAA">
        <w:rPr>
          <w:sz w:val="23"/>
          <w:szCs w:val="23"/>
        </w:rPr>
        <w:t xml:space="preserve"> </w:t>
      </w:r>
      <w:r w:rsidRPr="001C6FF3">
        <w:rPr>
          <w:sz w:val="23"/>
          <w:szCs w:val="23"/>
        </w:rPr>
        <w:t>2016</w:t>
      </w:r>
      <w:r w:rsidRPr="00F17054">
        <w:rPr>
          <w:sz w:val="23"/>
          <w:szCs w:val="23"/>
        </w:rPr>
        <w:t>.</w:t>
      </w:r>
    </w:p>
    <w:p w:rsidRDefault="00FC6B42" w:rsidP="00FC6B42" w:rsidR="00FC6B42" w:rsidRPr="00ED131D">
      <w:pPr>
        <w:ind w:firstLine="720" w:left="2880"/>
        <w:jc w:val="both"/>
        <w:rPr>
          <w:sz w:val="23"/>
          <w:szCs w:val="23"/>
        </w:rPr>
      </w:pPr>
    </w:p>
    <w:p w:rsidRDefault="00FC6B42" w:rsidP="00FC6B42" w:rsidR="00FC6B42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FC6B42" w:rsidP="00FC6B42" w:rsidR="00FC6B42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FC6B42" w:rsidP="00FC6B42" w:rsidR="00FC6B42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FC6B42" w:rsidP="00FC6B42" w:rsidR="00FC6B42">
      <w:pPr>
        <w:jc w:val="both"/>
        <w:rPr>
          <w:sz w:val="23"/>
          <w:szCs w:val="23"/>
        </w:rPr>
      </w:pPr>
    </w:p>
    <w:p w:rsidRDefault="00FC6B42" w:rsidP="00FC6B42" w:rsidR="00FC6B42" w:rsidRPr="00ED131D">
      <w:pPr>
        <w:jc w:val="both"/>
        <w:rPr>
          <w:sz w:val="23"/>
          <w:szCs w:val="23"/>
        </w:rPr>
      </w:pPr>
    </w:p>
    <w:p w:rsidRDefault="00FC6B42" w:rsidP="00FC6B42" w:rsidR="00FC6B42" w:rsidRPr="00ED131D">
      <w:pPr>
        <w:jc w:val="both"/>
        <w:rPr>
          <w:sz w:val="23"/>
          <w:szCs w:val="23"/>
        </w:rPr>
      </w:pPr>
    </w:p>
    <w:p w:rsidRDefault="00FC6B42" w:rsidP="00FC6B42" w:rsidR="00FC6B42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FC6B42" w:rsidP="00FC6B42" w:rsidR="00FC6B4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FC6B42" w:rsidP="00FC6B42" w:rsidR="00FC6B42" w:rsidRPr="00EA6F91">
      <w:pPr>
        <w:jc w:val="both"/>
        <w:rPr>
          <w:sz w:val="23"/>
          <w:szCs w:val="23"/>
        </w:rPr>
      </w:pPr>
    </w:p>
    <w:p w:rsidRDefault="00FC6B42" w:rsidP="00FC6B42" w:rsidR="00FC6B4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FC6B42" w:rsidP="00FC6B42" w:rsidR="00FC6B42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="008460C6">
        <w:rPr>
          <w:sz w:val="23"/>
          <w:szCs w:val="23"/>
        </w:rPr>
        <w:t>MIRKO MASTILOVIĆ</w:t>
      </w:r>
      <w:r>
        <w:rPr>
          <w:sz w:val="23"/>
          <w:szCs w:val="23"/>
        </w:rPr>
        <w:t xml:space="preserve"> I PARTNERI j.t.d. "u likvidaciji", Pula, Ulica Marsovog polja br. 8, </w:t>
      </w:r>
    </w:p>
    <w:p w:rsidRDefault="00FC6B42" w:rsidP="00FC6B42" w:rsidR="00FC6B42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A14DAA" w:rsidRPr="00A14DAA">
        <w:rPr>
          <w:sz w:val="23"/>
          <w:szCs w:val="23"/>
        </w:rPr>
        <w:t>Milena Veljović, Pula, Dobrilina 9</w:t>
      </w:r>
      <w:r w:rsidRPr="00942237">
        <w:rPr>
          <w:sz w:val="23"/>
          <w:szCs w:val="23"/>
        </w:rPr>
        <w:t xml:space="preserve">, </w:t>
      </w:r>
    </w:p>
    <w:p w:rsidRDefault="00FC6B42" w:rsidP="00FC6B42" w:rsidR="00FC6B42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FC6B42" w:rsidP="00FC6B42" w:rsidR="00FC6B4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FC6B42" w:rsidP="00FC6B42" w:rsidR="00FC6B4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FC6B42" w:rsidP="00FC6B42" w:rsidR="00FC6B4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FC6B42" w:rsidP="00FC6B42" w:rsidR="00FC6B4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FC6B42" w:rsidP="00FC6B42" w:rsidR="00FC6B42" w:rsidRPr="00ED131D">
      <w:pPr>
        <w:ind w:left="360"/>
        <w:jc w:val="both"/>
        <w:rPr>
          <w:sz w:val="23"/>
          <w:szCs w:val="23"/>
        </w:rPr>
      </w:pPr>
    </w:p>
    <w:p w:rsidRDefault="00FC6B42" w:rsidP="00FC6B42" w:rsidR="00FC6B42" w:rsidRPr="00ED131D">
      <w:pPr>
        <w:jc w:val="both"/>
        <w:rPr>
          <w:sz w:val="23"/>
          <w:szCs w:val="23"/>
        </w:rPr>
      </w:pPr>
    </w:p>
    <w:p w:rsidRDefault="00FC6B42" w:rsidP="00FC6B42" w:rsidR="00FC6B42" w:rsidRPr="00ED131D">
      <w:pPr>
        <w:rPr>
          <w:sz w:val="23"/>
          <w:szCs w:val="23"/>
        </w:rPr>
      </w:pPr>
    </w:p>
    <w:p w:rsidRDefault="00FC6B42" w:rsidP="00FC6B42" w:rsidR="00FC6B42" w:rsidRPr="00ED131D">
      <w:pPr>
        <w:rPr>
          <w:sz w:val="23"/>
          <w:szCs w:val="23"/>
        </w:rPr>
      </w:pPr>
    </w:p>
    <w:p w:rsidRDefault="00FC6B42" w:rsidP="00FC6B42" w:rsidR="00FC6B42"/>
    <w:p w:rsidRDefault="00FC6B42" w:rsidP="00FC6B42" w:rsidR="00FC6B42"/>
    <w:p w:rsidRDefault="00FC6B42" w:rsidP="00FC6B42" w:rsidR="00FC6B42"/>
    <w:p w:rsidRDefault="00FC6B42" w:rsidP="00FC6B42" w:rsidR="00FC6B42"/>
    <w:p w:rsidRDefault="00FC6B42" w:rsidP="00FC6B42" w:rsidR="00FC6B42"/>
    <w:p w:rsidRDefault="00FC6B42" w:rsidP="00FC6B42" w:rsidR="00FC6B42"/>
    <w:p w:rsidRDefault="00C5569B" w:rsidR="00C5569B"/>
    <w:sectPr w:rsidSect="004523B8" w:rsidR="00C5569B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B42" w:rsidP="00FC6B42" w:rsidR="00FC6B42">
      <w:r>
        <w:separator/>
      </w:r>
    </w:p>
  </w:endnote>
  <w:endnote w:id="0" w:type="continuationSeparator">
    <w:p w:rsidRDefault="00FC6B42" w:rsidP="00FC6B42" w:rsidR="00FC6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B42" w:rsidP="00FC6B42" w:rsidR="00FC6B42">
      <w:r>
        <w:separator/>
      </w:r>
    </w:p>
  </w:footnote>
  <w:footnote w:id="0" w:type="continuationSeparator">
    <w:p w:rsidRDefault="00FC6B42" w:rsidP="00FC6B42" w:rsidR="00FC6B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FC6B42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5623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836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6-11</w:t>
        </w:r>
      </w:p>
    </w:sdtContent>
  </w:sdt>
  <w:p w:rsidRDefault="004A562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B4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B42"/>
    <w:rsid w:val="004A5623"/>
    <w:rsid w:val="008460C6"/>
    <w:rsid w:val="00A14DAA"/>
    <w:rsid w:val="00C5569B"/>
    <w:rsid w:val="00EF2B6A"/>
    <w:rsid w:val="00FC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B4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6B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B4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6B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B4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6B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6B4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5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623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623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623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623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B4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6B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B4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6B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B4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6B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6B4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5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623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623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623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623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MIRKO MASTILOVIĆ I PARTNERI j.t.d. "u likvidaciji", PULA</izvorni_sadrzaj>
    <derivirana_varijabla naziv="DomainObject.Predmet.ProtustrankaFormated_1">  Odvjetničko društvo MIRKO MASTILOVIĆ I PARTNERI j.t.d. "u likvidaciji", PULA</derivirana_varijabla>
  </DomainObject.Predmet.ProtustrankaFormated>
  <DomainObject.Predmet.ProtustrankaFormatedOIB>
    <izvorni_sadrzaj>  Odvjetničko društvo MIRKO MASTILOVIĆ I PARTNERI j.t.d. "u likvidaciji", PULA, OIB 70122337168</izvorni_sadrzaj>
    <derivirana_varijabla naziv="DomainObject.Predmet.ProtustrankaFormatedOIB_1">  Odvjetničko društvo MIRKO MASTILOVIĆ I PARTNERI j.t.d. "u likvidaciji", PULA, OIB 70122337168</derivirana_varijabla>
  </DomainObject.Predmet.ProtustrankaFormatedOIB>
  <DomainObject.Predmet.ProtustrankaFormatedWithAdress>
    <izvorni_sadrzaj> Odvjetničko društvo MIRKO MASTILOVIĆ I PARTNERI j.t.d. "u likvidaciji", PULA, Ulica Marsovog polja br. 8, 52100 Pula</izvorni_sadrzaj>
    <derivirana_varijabla naziv="DomainObject.Predmet.ProtustrankaFormatedWithAdress_1"> Odvjetničko društvo MIRKO MASTILOVIĆ I PARTNERI j.t.d. "u likvidaciji", PULA, Ulica Marsovog polja br. 8, 52100 Pula</derivirana_varijabla>
  </DomainObject.Predmet.ProtustrankaFormatedWithAdress>
  <DomainObject.Predmet.ProtustrankaFormatedWithAdressOIB>
    <izvorni_sadrzaj> Odvjetničko društvo MIRKO MASTILOVIĆ I PARTNERI j.t.d. "u likvidaciji", PULA, OIB 70122337168, Ulica Marsovog polja br. 8, 52100 Pula</izvorni_sadrzaj>
    <derivirana_varijabla naziv="DomainObject.Predmet.ProtustrankaFormatedWithAdressOIB_1"> Odvjetničko društvo MIRKO MASTILOVIĆ I PARTNERI j.t.d. "u likvidaciji", PULA, OIB 70122337168, Ulica Marsovog polja br. 8, 52100 Pula</derivirana_varijabla>
  </DomainObject.Predmet.ProtustrankaFormatedWithAdressOIB>
  <DomainObject.Predmet.ProtustrankaWithAdress>
    <izvorni_sadrzaj>Odvjetničko društvo MIRKO MASTILOVIĆ I PARTNERI j.t.d. "u likvidaciji", PULA Ulica Marsovog polja br. 8, 52100 Pula</izvorni_sadrzaj>
    <derivirana_varijabla naziv="DomainObject.Predmet.ProtustrankaWithAdress_1">Odvjetničko društvo MIRKO MASTILOVIĆ I PARTNERI j.t.d. "u likvidaciji", PULA Ulica Marsovog polja br. 8, 52100 Pula</derivirana_varijabla>
  </DomainObject.Predmet.ProtustrankaWithAdress>
  <DomainObject.Predmet.ProtustrankaWithAdressOIB>
    <izvorni_sadrzaj>Odvjetničko društvo MIRKO MASTILOVIĆ I PARTNERI j.t.d. "u likvidaciji", PULA, OIB 70122337168, Ulica Marsovog polja br. 8, 52100 Pula</izvorni_sadrzaj>
    <derivirana_varijabla naziv="DomainObject.Predmet.ProtustrankaWithAdressOIB_1">Odvjetničko društvo MIRKO MASTILOVIĆ I PARTNERI j.t.d. "u likvidaciji", PULA, OIB 70122337168, Ulica Marsovog polja br. 8, 52100 Pula</derivirana_varijabla>
  </DomainObject.Predmet.ProtustrankaWithAdressOIB>
  <DomainObject.Predmet.ProtustrankaNazivFormated>
    <izvorni_sadrzaj>Odvjetničko društvo MIRKO MASTILOVIĆ I PARTNERI j.t.d. "u likvidaciji", PULA</izvorni_sadrzaj>
    <derivirana_varijabla naziv="DomainObject.Predmet.ProtustrankaNazivFormated_1">Odvjetničko društvo MIRKO MASTILOVIĆ I PARTNERI j.t.d. "u likvidaciji", PULA</derivirana_varijabla>
  </DomainObject.Predmet.ProtustrankaNazivFormated>
  <DomainObject.Predmet.ProtustrankaNazivFormatedOIB>
    <izvorni_sadrzaj>Odvjetničko društvo MIRKO MASTILOVIĆ I PARTNERI j.t.d. "u likvidaciji", PULA, OIB 70122337168</izvorni_sadrzaj>
    <derivirana_varijabla naziv="DomainObject.Predmet.ProtustrankaNazivFormatedOIB_1">Odvjetničko društvo MIRKO MASTILOVIĆ I PARTNERI j.t.d. "u likvidaciji", PULA, OIB 70122337168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1111307.48</izvorni_sadrzaj>
    <derivirana_varijabla naziv="DomainObject.Predmet.TrenutnaVrijednost_1">1111307.48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Odvjetničko društvo MIRKO MASTILOVIĆ I PARTNERI j.t.d. "u likvidaciji", PULA</item>
    </izvorni_sadrzaj>
    <derivirana_varijabla naziv="DomainObject.Predmet.ProtuStrankaListFormated_1">
      <item>Odvjetničko društvo MIRKO MASTILOVIĆ I PARTNERI j.t.d. "u likvidaciji", PULA</item>
    </derivirana_varijabla>
  </DomainObject.Predmet.ProtuStrankaListFormated>
  <DomainObject.Predmet.ProtuStrankaListFormatedOIB>
    <izvorni_sadrzaj>
      <item>Odvjetničko društvo MIRKO MASTILOVIĆ I PARTNERI j.t.d. "u likvidaciji", PULA, OIB 70122337168</item>
    </izvorni_sadrzaj>
    <derivirana_varijabla naziv="DomainObject.Predmet.ProtuStrankaListFormatedOIB_1">
      <item>Odvjetničko društvo MIRKO MASTILOVIĆ I PARTNERI j.t.d. "u likvidaciji", PULA, OIB 70122337168</item>
    </derivirana_varijabla>
  </DomainObject.Predmet.ProtuStrankaListFormatedOIB>
  <DomainObject.Predmet.ProtuStrankaListFormatedWithAdress>
    <izvorni_sadrzaj>
      <item>Odvjetničko društvo MIRKO MASTILOVIĆ I PARTNERI j.t.d. "u likvidaciji", PULA, Ulica Marsovog polja br. 8, 52100 Pula</item>
    </izvorni_sadrzaj>
    <derivirana_varijabla naziv="DomainObject.Predmet.ProtuStrankaListFormatedWithAdress_1">
      <item>Odvjetničko društvo MIRKO MASTILOVIĆ I PARTNERI j.t.d. "u likvidaciji", PULA, Ulica Marsovog polja br. 8, 52100 Pula</item>
    </derivirana_varijabla>
  </DomainObject.Predmet.ProtuStrankaListFormatedWithAdress>
  <DomainObject.Predmet.ProtuStrankaListFormatedWithAdressOIB>
    <izvorni_sadrzaj>
      <item>Odvjetničko društvo MIRKO MASTILOVIĆ I PARTNERI j.t.d. "u likvidaciji", PULA, OIB 70122337168, Ulica Marsovog polja br. 8, 52100 Pula</item>
    </izvorni_sadrzaj>
    <derivirana_varijabla naziv="DomainObject.Predmet.ProtuStrankaListFormatedWithAdressOIB_1">
      <item>Odvjetničko društvo MIRKO MASTILOVIĆ I PARTNERI j.t.d. "u likvidaciji", PULA, OIB 70122337168, Ulica Marsovog polja br. 8, 52100 Pula</item>
    </derivirana_varijabla>
  </DomainObject.Predmet.ProtuStrankaListFormatedWithAdressOIB>
  <DomainObject.Predmet.ProtuStrankaListNazivFormated>
    <izvorni_sadrzaj>
      <item>Odvjetničko društvo MIRKO MASTILOVIĆ I PARTNERI j.t.d. "u likvidaciji", PULA</item>
    </izvorni_sadrzaj>
    <derivirana_varijabla naziv="DomainObject.Predmet.ProtuStrankaListNazivFormated_1">
      <item>Odvjetničko društvo MIRKO MASTILOVIĆ I PARTNERI j.t.d. "u likvidaciji", PULA</item>
    </derivirana_varijabla>
  </DomainObject.Predmet.ProtuStrankaListNazivFormated>
  <DomainObject.Predmet.ProtuStrankaListNazivFormatedOIB>
    <izvorni_sadrzaj>
      <item>Odvjetničko društvo MIRKO MASTILOVIĆ I PARTNERI j.t.d. "u likvidaciji", PULA, OIB 70122337168</item>
    </izvorni_sadrzaj>
    <derivirana_varijabla naziv="DomainObject.Predmet.ProtuStrankaListNazivFormatedOIB_1">
      <item>Odvjetničko društvo MIRKO MASTILOVIĆ I PARTNERI j.t.d. "u likvidaciji", PULA, OIB 70122337168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Odvjetničko društvo MIRKO MASTILOVIĆ I PARTNERI j.t.d. "u likvidaciji", PULA</izvorni_sadrzaj>
    <derivirana_varijabla naziv="DomainObject.Predmet.ProtustrankaIDrugi_1">Odvjetničko društvo MIRKO MASTILOVIĆ I PARTNERI j.t.d. "u likvidaciji",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Odvjetničko društvo MIRKO MASTILOVIĆ I PARTNERI j.t.d. "u likvidaciji", PULA, OIB 70122337168, Ulica Marsovog polja br. 8, 52100 Pula</izvorni_sadrzaj>
    <derivirana_varijabla naziv="DomainObject.Predmet.ProtustrankaIDrugiAdressOIB_1">Odvjetničko društvo MIRKO MASTILOVIĆ I PARTNERI j.t.d. "u likvidaciji", PULA, OIB 70122337168, Ulica Marsovog polja br.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MIRKO MASTILOVIĆ I PARTNERI j.t.d. "u likvidaciji", PULA</item>
    </izvorni_sadrzaj>
    <derivirana_varijabla naziv="DomainObject.Predmet.SudioniciListNaziv_1">
      <item>FINANCIJSKA AGENCIJA, RC RIJEKA, PODRUŽNICA PULA, PULA</item>
      <item>Odvjetničko društvo MIRKO MASTILOVIĆ I PARTNERI j.t.d. "u likvidaciji",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MIRKO MASTILOVIĆ I PARTNERI j.t.d. "u likvidaciji", PULA, OIB 70122337168, Ulica Marsovog polja br. 8,52100 Pula</item>
    </izvorni_sadrzaj>
    <derivirana_varijabla naziv="DomainObject.Predmet.SudioniciListAdressOIB_1">
      <item>FINANCIJSKA AGENCIJA, RC RIJEKA, PODRUŽNICA PULA, PULA, OIB 85821130368, Giardini 5,52100 Pula</item>
      <item>Odvjetničko društvo MIRKO MASTILOVIĆ I PARTNERI j.t.d. "u likvidaciji", PULA, OIB 70122337168, Ulica Marsovog polja br.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70122337168</item>
    </izvorni_sadrzaj>
    <derivirana_varijabla naziv="DomainObject.Predmet.SudioniciListNazivOIB_1">
      <item>, OIB 85821130368</item>
      <item>, OIB 70122337168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3552</properties:Characters>
  <properties:Lines>97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2016-08-23T12:03:00Z</dcterms:created>
  <dc:creator>Jasmina Matika</dc:creator>
  <cp:lastModifiedBy>Jasmina Matika</cp:lastModifiedBy>
  <cp:lastPrinted>2016-09-01T10:22:00Z</cp:lastPrinted>
  <dcterms:modified xmlns:xsi="http://www.w3.org/2001/XMLSchema-instance" xsi:type="dcterms:W3CDTF">2016-09-01T10:22:00Z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