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6d7f" w14:paraId="4fe6d7f" w:rsidRDefault="00F10AA7" w:rsidP="00F10AA7" w:rsidR="00F10AA7">
      <w:pPr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0AA7" w:rsidP="00F10AA7" w:rsidR="00F10AA7">
      <w:r>
        <w:t xml:space="preserve">         REPUBLIKA HRVATSKA</w:t>
      </w:r>
    </w:p>
    <w:p w:rsidRDefault="00F10AA7" w:rsidP="00F10AA7" w:rsidR="00F10AA7">
      <w:r>
        <w:t xml:space="preserve"> TRGOVAČKI SUD U VARAŽDINU</w:t>
      </w:r>
    </w:p>
    <w:p w:rsidRDefault="00F10AA7" w:rsidP="00F10AA7" w:rsidR="00F10AA7">
      <w:r>
        <w:t xml:space="preserve">    Braće Radića 2, 42000 Varaždin</w:t>
      </w:r>
    </w:p>
    <w:p w:rsidRDefault="00F10AA7" w:rsidP="00F10AA7" w:rsidR="00F10AA7"/>
    <w:p w:rsidRDefault="00F10AA7" w:rsidP="00F10AA7" w:rsidR="00F10AA7"/>
    <w:p w:rsidRDefault="00F10AA7" w:rsidP="00F10AA7" w:rsidR="00F10AA7">
      <w:pPr>
        <w:jc w:val="center"/>
        <w:rPr>
          <w:b/>
        </w:rPr>
      </w:pPr>
    </w:p>
    <w:p w:rsidRDefault="00F10AA7" w:rsidP="00F10AA7" w:rsidR="00F10AA7">
      <w:pPr>
        <w:jc w:val="center"/>
      </w:pPr>
      <w:r>
        <w:t>U   I M E   R E P U B L I K E   H R V A T S K E</w:t>
      </w:r>
    </w:p>
    <w:p w:rsidRDefault="00F10AA7" w:rsidP="00F10AA7" w:rsidR="00F10AA7">
      <w:pPr>
        <w:jc w:val="center"/>
        <w:rPr>
          <w:b/>
        </w:rPr>
      </w:pPr>
    </w:p>
    <w:p w:rsidRDefault="00F10AA7" w:rsidP="00F10AA7" w:rsidR="00F10AA7">
      <w:pPr>
        <w:jc w:val="center"/>
      </w:pPr>
      <w:r>
        <w:t xml:space="preserve">R J E Š E NJ E </w:t>
      </w:r>
    </w:p>
    <w:p w:rsidRDefault="00F10AA7" w:rsidP="00F10AA7" w:rsidR="00F10AA7">
      <w:pPr>
        <w:jc w:val="center"/>
      </w:pPr>
    </w:p>
    <w:p w:rsidRDefault="00F10AA7" w:rsidP="00F10AA7" w:rsidR="00F10AA7">
      <w:pPr>
        <w:ind w:firstLine="720"/>
        <w:jc w:val="both"/>
      </w:pPr>
      <w:r>
        <w:t xml:space="preserve">Trgovački sud u Varaždinu, </w:t>
      </w:r>
      <w:r w:rsidR="00605F2A">
        <w:t xml:space="preserve">po sucu toga suda Kseniji </w:t>
      </w:r>
      <w:proofErr w:type="spellStart"/>
      <w:r w:rsidR="00605F2A">
        <w:t>Flack</w:t>
      </w:r>
      <w:proofErr w:type="spellEnd"/>
      <w:r w:rsidR="00605F2A">
        <w:t>-</w:t>
      </w:r>
      <w:proofErr w:type="spellStart"/>
      <w:r>
        <w:t>Makitan</w:t>
      </w:r>
      <w:proofErr w:type="spellEnd"/>
      <w:r>
        <w:t xml:space="preserve"> kao stečajnom sucu, na prijedlog sudske savjetnice Janje Topol, u stečajnom predmetu povodom zahtjeva podnositelja zahtjeva Financijske agencije, Regionalni centar Zagreb, Podružnica Varaždin, Augusta Cesarca 2, Varaždin, za pokretanje skraćenog stečajnog postupka protiv dužnika BOR TRGOVINA d.o.o., OIB: 38145982486 sa sjedištem u Varaždinska 70, 42220 Novi Marof, dana 4. ožujka 2016. godine                </w:t>
      </w:r>
    </w:p>
    <w:p w:rsidRDefault="00F10AA7" w:rsidP="00F10AA7" w:rsidR="00F10AA7">
      <w:pPr>
        <w:ind w:firstLine="720"/>
        <w:jc w:val="both"/>
      </w:pPr>
    </w:p>
    <w:p w:rsidRDefault="00F10AA7" w:rsidP="00F10AA7" w:rsidR="00F10AA7">
      <w:pPr>
        <w:ind w:firstLine="720"/>
        <w:jc w:val="both"/>
      </w:pPr>
    </w:p>
    <w:p w:rsidRDefault="00F10AA7" w:rsidP="00F10AA7" w:rsidR="00F10AA7">
      <w:pPr>
        <w:jc w:val="center"/>
      </w:pPr>
      <w:r>
        <w:t>r i j e š i o   j e</w:t>
      </w:r>
    </w:p>
    <w:p w:rsidRDefault="00F10AA7" w:rsidP="00F10AA7" w:rsidR="00F10AA7">
      <w:pPr>
        <w:jc w:val="center"/>
      </w:pPr>
    </w:p>
    <w:p w:rsidRDefault="00F10AA7" w:rsidP="00F10AA7" w:rsidR="00F10AA7">
      <w:pPr>
        <w:jc w:val="center"/>
      </w:pPr>
    </w:p>
    <w:p w:rsidRDefault="00F10AA7" w:rsidP="00F10AA7" w:rsidR="00F10AA7">
      <w:pPr>
        <w:ind w:firstLine="720"/>
        <w:jc w:val="both"/>
      </w:pPr>
      <w:r>
        <w:t>I/ Obustavlja se skraćeni stečajni postupak nad dužnikom BOR TRGOVINA d.o.o., OIB: 38145982486 sa sjedištem u Varaždinska 70, 42220 Novi Marof.</w:t>
      </w:r>
    </w:p>
    <w:p w:rsidRDefault="00F10AA7" w:rsidP="00F10AA7" w:rsidR="00F10AA7">
      <w:pPr>
        <w:ind w:firstLine="720"/>
        <w:jc w:val="both"/>
      </w:pPr>
    </w:p>
    <w:p w:rsidRDefault="00F10AA7" w:rsidP="00F10AA7" w:rsidR="00F10AA7">
      <w:pPr>
        <w:ind w:firstLine="720"/>
        <w:jc w:val="both"/>
      </w:pPr>
      <w:r>
        <w:t>II/ O pokretanju prethodnog postupka odnosno o otvaranju stečajnog postupka nad dužnikom BOR TRGOVINA d.o.o., OIB: 38145982486 sa sjedištem u Varaždinska 70, 42220 Novi Marof, sud će donijeti posebno rješenje.</w:t>
      </w:r>
    </w:p>
    <w:p w:rsidRDefault="00F10AA7" w:rsidP="00F10AA7" w:rsidR="00F10AA7">
      <w:pPr>
        <w:jc w:val="center"/>
      </w:pPr>
    </w:p>
    <w:p w:rsidRDefault="00F10AA7" w:rsidP="00F10AA7" w:rsidR="00F10AA7">
      <w:pPr>
        <w:jc w:val="center"/>
      </w:pPr>
    </w:p>
    <w:p w:rsidRDefault="00F10AA7" w:rsidP="00F10AA7" w:rsidR="00F10AA7">
      <w:pPr>
        <w:jc w:val="center"/>
      </w:pPr>
      <w:r>
        <w:t>Obrazloženje</w:t>
      </w:r>
    </w:p>
    <w:p w:rsidRDefault="00F10AA7" w:rsidP="00F10AA7" w:rsidR="00F10AA7">
      <w:pPr>
        <w:pStyle w:val="Tijeloteksta"/>
      </w:pPr>
    </w:p>
    <w:p w:rsidRDefault="00F10AA7" w:rsidP="00F10AA7" w:rsidR="00F10AA7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3. prosinca 2015. godine podnijela zahtjev za pokretanje skraćenog stečajnog postupka nad dužnikom BOR TRGOVINA d.o.o., OIB: 38145982486 sa sjedištem u Varaždinska 70, 42220 Novi Marof,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18. siječnja 2016. 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F10AA7" w:rsidP="00F10AA7" w:rsidR="00F10AA7">
      <w:pPr>
        <w:ind w:firstLine="720"/>
        <w:jc w:val="both"/>
        <w:rPr>
          <w:color w:val="000000"/>
        </w:rPr>
      </w:pPr>
    </w:p>
    <w:p w:rsidRDefault="00F10AA7" w:rsidP="00F10AA7" w:rsidR="00F10AA7">
      <w:pPr>
        <w:jc w:val="both"/>
      </w:pPr>
      <w:r>
        <w:tab/>
        <w:t xml:space="preserve">Nadalje je zaprimljen prijedlog vjerovnika RH Ministarstvo financija, Porezna uprava Područni ured Sjeverna Hrvatska, zastupano po Županijskom državnom odvjetništvu u Varaždinu, za otvaranje stečajnog postupka dana 29. veljače 2016. godine iz kojeg prijedloga </w:t>
      </w:r>
      <w:r>
        <w:lastRenderedPageBreak/>
        <w:t>proizlazi da vjerovnik ima tražbinu prema dužniku u iznosu 29.334.933,75 kn. Predlaže se otvoriti stečajni postupak nad dužnikom.</w:t>
      </w:r>
    </w:p>
    <w:p w:rsidRDefault="00F10AA7" w:rsidP="00F10AA7" w:rsidR="00F10AA7">
      <w:pPr>
        <w:jc w:val="both"/>
      </w:pPr>
      <w:r>
        <w:tab/>
      </w:r>
      <w:r w:rsidR="00605F2A">
        <w:t xml:space="preserve">Iz priloženog Rješenja </w:t>
      </w:r>
      <w:r>
        <w:t>Porezne uprave</w:t>
      </w:r>
      <w:r w:rsidR="00605F2A">
        <w:t xml:space="preserve">, Područnog ureda Varaždin, Klasa: UP/I-415-07/13-01/16, </w:t>
      </w:r>
      <w:proofErr w:type="spellStart"/>
      <w:r w:rsidR="00605F2A">
        <w:t>Ur</w:t>
      </w:r>
      <w:proofErr w:type="spellEnd"/>
      <w:r w:rsidR="00605F2A">
        <w:t>. broj: 513-07-05/13-2</w:t>
      </w:r>
      <w:r>
        <w:t>, proizlazi da dug dužnika prema RH Minista</w:t>
      </w:r>
      <w:r w:rsidR="00605F2A">
        <w:t>rstvu financija iznosi 29.334.933,75</w:t>
      </w:r>
      <w:r>
        <w:t xml:space="preserve"> kn, a uvidom u Prijedlog za otvaranje stečajnog postupka Porezne uprave, Područni ur</w:t>
      </w:r>
      <w:r w:rsidR="00605F2A">
        <w:t>ed Sjeverna Hrvatska, Varaždin</w:t>
      </w:r>
      <w:r>
        <w:t>, proizlazi da društvo posjeduje imovinu za namirenje vjerovnika u stečajnom postupku. Prema podacima iz posljednje predane bilance na dan 31. prosinca 2014. godine je razvidno da je dužnik iskazao podatak o kratkotrajn</w:t>
      </w:r>
      <w:r w:rsidR="00605F2A">
        <w:t>oj imovini u iznosu od 98.451,00 kn, te dugotrajnoj imovini u iznosu od 73.870,00 kn.</w:t>
      </w:r>
    </w:p>
    <w:p w:rsidRDefault="00F10AA7" w:rsidP="00F10AA7" w:rsidR="00F10AA7">
      <w:pPr>
        <w:jc w:val="both"/>
      </w:pPr>
      <w:r>
        <w:tab/>
      </w:r>
    </w:p>
    <w:p w:rsidRDefault="00F10AA7" w:rsidP="00F10AA7" w:rsidR="00F10AA7">
      <w:pPr>
        <w:ind w:firstLine="708"/>
        <w:jc w:val="both"/>
      </w:pPr>
      <w:r>
        <w:t>Obzirom na navedeno, proizlazi da nisu ispunjene pretpostavke za istodobno otvaranje i zaključenje skraćenog stečajnog postupka, u smislu čl. 431. Stečajnog zakona.</w:t>
      </w:r>
    </w:p>
    <w:p w:rsidRDefault="00F10AA7" w:rsidP="00F10AA7" w:rsidR="00F10AA7">
      <w:pPr>
        <w:ind w:firstLine="708"/>
        <w:jc w:val="both"/>
      </w:pPr>
    </w:p>
    <w:p w:rsidRDefault="00F10AA7" w:rsidP="00F10AA7" w:rsidR="00F10AA7">
      <w:pPr>
        <w:jc w:val="both"/>
      </w:pPr>
      <w:r>
        <w:tab/>
        <w:t>Stoga je sud temeljem članka 433. SZ-a donio rješenje o obustavi skraćenog stečajnog postupka.</w:t>
      </w:r>
    </w:p>
    <w:p w:rsidRDefault="00F10AA7" w:rsidP="00F10AA7" w:rsidR="00F10AA7">
      <w:pPr>
        <w:jc w:val="both"/>
      </w:pPr>
    </w:p>
    <w:p w:rsidRDefault="00F10AA7" w:rsidP="00F10AA7" w:rsidR="00F10AA7">
      <w:pPr>
        <w:jc w:val="both"/>
      </w:pPr>
      <w:r>
        <w:tab/>
        <w:t xml:space="preserve">O pokretanju prethodnog postupka odnosno otvaranju stečajnog postupka nad dužnikom </w:t>
      </w:r>
      <w:r w:rsidR="00605F2A">
        <w:t>Područni ured Sjeverna Hrvatska, Varaždin</w:t>
      </w:r>
      <w:r>
        <w:t>, sud će donijeti posebno rješenje sukladno članku 433. SZ-a.</w:t>
      </w:r>
    </w:p>
    <w:p w:rsidRDefault="00F10AA7" w:rsidP="00F10AA7" w:rsidR="00F10AA7">
      <w:pPr>
        <w:jc w:val="both"/>
      </w:pPr>
    </w:p>
    <w:p w:rsidRDefault="00F10AA7" w:rsidP="00F10AA7" w:rsidR="00F10AA7">
      <w:pPr>
        <w:ind w:firstLine="720"/>
        <w:jc w:val="both"/>
      </w:pPr>
    </w:p>
    <w:p w:rsidRDefault="00605F2A" w:rsidP="00F10AA7" w:rsidR="00F10AA7">
      <w:pPr>
        <w:jc w:val="center"/>
      </w:pPr>
      <w:r>
        <w:t>U Varaždinu, 4</w:t>
      </w:r>
      <w:r w:rsidR="00F10AA7">
        <w:t>. ožujka 2016. godine.</w:t>
      </w:r>
    </w:p>
    <w:p w:rsidRDefault="00F10AA7" w:rsidP="00F10AA7" w:rsidR="00F10AA7">
      <w:pPr>
        <w:jc w:val="center"/>
      </w:pPr>
    </w:p>
    <w:p w:rsidRDefault="00F10AA7" w:rsidP="00F10AA7" w:rsidR="00F10AA7">
      <w:pPr>
        <w:jc w:val="center"/>
      </w:pPr>
    </w:p>
    <w:p w:rsidRDefault="00F10AA7" w:rsidP="00F10AA7" w:rsidR="00F10AA7">
      <w:pPr>
        <w:ind w:firstLine="720"/>
        <w:jc w:val="center"/>
      </w:pPr>
    </w:p>
    <w:p w:rsidRDefault="00F10AA7" w:rsidP="00F10AA7" w:rsidR="00F10AA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F10AA7" w:rsidP="00F10AA7" w:rsidR="00F10AA7">
      <w:pPr>
        <w:ind w:firstLine="720"/>
        <w:jc w:val="both"/>
      </w:pPr>
    </w:p>
    <w:p w:rsidRDefault="00F10AA7" w:rsidP="00F10AA7" w:rsidR="00F10AA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 xml:space="preserve">       </w:t>
      </w:r>
    </w:p>
    <w:p w:rsidRDefault="00605F2A" w:rsidP="00F10AA7" w:rsidR="00F10AA7">
      <w:pPr>
        <w:ind w:firstLine="708" w:left="4956"/>
        <w:jc w:val="both"/>
      </w:pPr>
      <w:r>
        <w:t xml:space="preserve">     Ksenija </w:t>
      </w:r>
      <w:proofErr w:type="spellStart"/>
      <w:r>
        <w:t>Flack</w:t>
      </w:r>
      <w:proofErr w:type="spellEnd"/>
      <w:r>
        <w:t>-</w:t>
      </w:r>
      <w:proofErr w:type="spellStart"/>
      <w:r w:rsidR="00F10AA7">
        <w:t>Makitan</w:t>
      </w:r>
      <w:proofErr w:type="spellEnd"/>
    </w:p>
    <w:p w:rsidRDefault="00F10AA7" w:rsidP="00F10AA7" w:rsidR="00F10AA7">
      <w:pPr>
        <w:jc w:val="both"/>
      </w:pPr>
    </w:p>
    <w:p w:rsidRDefault="00F10AA7" w:rsidP="00F10AA7" w:rsidR="00F10AA7">
      <w:pPr>
        <w:jc w:val="both"/>
      </w:pPr>
    </w:p>
    <w:p w:rsidRDefault="00F10AA7" w:rsidP="00F10AA7" w:rsidR="00F10AA7">
      <w:pPr>
        <w:jc w:val="both"/>
      </w:pPr>
    </w:p>
    <w:p w:rsidRDefault="00F10AA7" w:rsidP="00F10AA7" w:rsidR="00F10AA7">
      <w:pPr>
        <w:jc w:val="both"/>
      </w:pPr>
    </w:p>
    <w:p w:rsidRDefault="00F10AA7" w:rsidP="00F10AA7" w:rsidR="00F10AA7">
      <w:pPr>
        <w:ind w:firstLine="720"/>
        <w:jc w:val="both"/>
      </w:pPr>
      <w:r>
        <w:t>UPUTA O PRAVNOM LIJEKU :</w:t>
      </w:r>
    </w:p>
    <w:p w:rsidRDefault="00F10AA7" w:rsidP="00F10AA7" w:rsidR="00F10AA7">
      <w:pPr>
        <w:ind w:firstLine="720"/>
        <w:jc w:val="both"/>
      </w:pPr>
    </w:p>
    <w:p w:rsidRDefault="00F10AA7" w:rsidP="00F10AA7" w:rsidR="00F10AA7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F10AA7" w:rsidP="00F10AA7" w:rsidR="00F10AA7">
      <w:pPr>
        <w:jc w:val="both"/>
      </w:pPr>
    </w:p>
    <w:p w:rsidRDefault="00F10AA7" w:rsidP="00F10AA7" w:rsidR="00F10AA7">
      <w:pPr>
        <w:jc w:val="both"/>
      </w:pPr>
    </w:p>
    <w:p w:rsidRDefault="00F10AA7" w:rsidP="00F10AA7" w:rsidR="00F10AA7">
      <w:pPr>
        <w:jc w:val="both"/>
      </w:pPr>
      <w:r>
        <w:t xml:space="preserve">DNA: 1. Predlagatelj Financijska agencija, Regionalni centar Zagreb, Podružnica Varaždin, </w:t>
      </w:r>
    </w:p>
    <w:p w:rsidRDefault="00F10AA7" w:rsidP="00F10AA7" w:rsidR="00F10AA7">
      <w:pPr>
        <w:pStyle w:val="Odlomakpopisa"/>
        <w:numPr>
          <w:ilvl w:val="0"/>
          <w:numId w:val="1"/>
        </w:numPr>
        <w:jc w:val="both"/>
      </w:pPr>
      <w:r>
        <w:t>Cesarca 2</w:t>
      </w:r>
    </w:p>
    <w:p w:rsidRDefault="00F10AA7" w:rsidP="00F10AA7" w:rsidR="00F10AA7">
      <w:pPr>
        <w:ind w:firstLine="708"/>
        <w:jc w:val="both"/>
      </w:pPr>
      <w:r>
        <w:t xml:space="preserve">2. RH Ministarstvo financija Porezna uprava Područni ured Sjeverna Hrvatska, po </w:t>
      </w:r>
    </w:p>
    <w:p w:rsidRDefault="00F10AA7" w:rsidP="00F10AA7" w:rsidR="00F10AA7">
      <w:pPr>
        <w:jc w:val="both"/>
      </w:pPr>
      <w:r>
        <w:t xml:space="preserve">               ŽDO Varaždin, građansko-upravni odjel</w:t>
      </w:r>
    </w:p>
    <w:p w:rsidRDefault="00F10AA7" w:rsidP="00F10AA7" w:rsidR="00F10AA7">
      <w:pPr>
        <w:ind w:firstLine="708"/>
      </w:pPr>
      <w:r>
        <w:t xml:space="preserve">3. Dužnik </w:t>
      </w:r>
      <w:r w:rsidR="00605F2A">
        <w:t>BOR TRGOVINA d.o.o., Varaždinska 70, 42220 Novi Marof</w:t>
      </w:r>
    </w:p>
    <w:p w:rsidRDefault="00F10AA7" w:rsidP="00605F2A" w:rsidR="00E260E5">
      <w:pPr>
        <w:ind w:firstLine="708"/>
      </w:pPr>
      <w:r>
        <w:t>4. E-oglasna ploča</w:t>
      </w:r>
    </w:p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F" w:rsidP="00F10AA7" w:rsidR="0004662F">
      <w:r>
        <w:separator/>
      </w:r>
    </w:p>
  </w:endnote>
  <w:endnote w:id="0" w:type="continuationSeparator">
    <w:p w:rsidRDefault="0004662F" w:rsidP="00F10AA7" w:rsidR="00046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F" w:rsidP="00F10AA7" w:rsidR="0004662F">
      <w:r>
        <w:separator/>
      </w:r>
    </w:p>
  </w:footnote>
  <w:footnote w:id="0" w:type="continuationSeparator">
    <w:p w:rsidRDefault="0004662F" w:rsidP="00F10AA7" w:rsidR="000466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AA7" w:rsidP="00F10AA7" w:rsidR="00F10AA7">
    <w:pPr>
      <w:pStyle w:val="Zaglavlje"/>
      <w:jc w:val="right"/>
    </w:pPr>
    <w:r>
      <w:t>Poslovni broj: 1 St-988/15-8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007A"/>
    <w:rsid w:val="0004662F"/>
    <w:rsid w:val="00605F2A"/>
    <w:rsid w:val="00624F7E"/>
    <w:rsid w:val="008D007A"/>
    <w:rsid w:val="00E260E5"/>
    <w:rsid w:val="00F1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0AA7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10AA7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F10AA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0AA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0A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0AA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0A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0AA7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0A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0AA7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4F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4F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F7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F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F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0AA7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10AA7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F10AA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0AA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0A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0AA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0A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0AA7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0A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0AA7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4F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4F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F7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F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F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59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St-988/2015</izvorni_sadrzaj>
    <derivirana_varijabla naziv="DomainObject.Predmet.OznakaBroj_1">St-988/2015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 TRGOVINA društvo s ograničenom odgovornošću za proizvodnju i trgovinu</izvorni_sadrzaj>
    <derivirana_varijabla naziv="DomainObject.Predmet.ProtustrankaFormated_1">  BOR TRGOVINA društvo s ograničenom odgovornošću za proizvodnju i trgovinu</derivirana_varijabla>
  </DomainObject.Predmet.ProtustrankaFormated>
  <DomainObject.Predmet.ProtustrankaFormatedOIB>
    <izvorni_sadrzaj>  BOR TRGOVINA društvo s ograničenom odgovornošću za proizvodnju i trgovinu, OIB 38145982486</izvorni_sadrzaj>
    <derivirana_varijabla naziv="DomainObject.Predmet.ProtustrankaFormatedOIB_1">  BOR TRGOVINA društvo s ograničenom odgovornošću za proizvodnju i trgovinu, OIB 38145982486</derivirana_varijabla>
  </DomainObject.Predmet.ProtustrankaFormatedOIB>
  <DomainObject.Predmet.ProtustrankaFormatedWithAdress>
    <izvorni_sadrzaj> BOR TRGOVINA društvo s ograničenom odgovornošću za proizvodnju i trgovinu, Varaždinska 70, 42220 Novi Marof</izvorni_sadrzaj>
    <derivirana_varijabla naziv="DomainObject.Predmet.ProtustrankaFormatedWithAdress_1"> BOR TRGOVINA društvo s ograničenom odgovornošću za proizvodnju i trgovinu, Varaždinska 70, 42220 Novi Marof</derivirana_varijabla>
  </DomainObject.Predmet.ProtustrankaFormatedWithAdress>
  <DomainObject.Predmet.ProtustrankaFormatedWithAdressOIB>
    <izvorni_sadrzaj> BOR TRGOVINA društvo s ograničenom odgovornošću za proizvodnju i trgovinu, OIB 38145982486, Varaždinska 70, 42220 Novi Marof</izvorni_sadrzaj>
    <derivirana_varijabla naziv="DomainObject.Predmet.ProtustrankaFormatedWithAdressOIB_1"> BOR TRGOVINA društvo s ograničenom odgovornošću za proizvodnju i trgovinu, OIB 38145982486, Varaždinska 70, 42220 Novi Marof</derivirana_varijabla>
  </DomainObject.Predmet.ProtustrankaFormatedWithAdressOIB>
  <DomainObject.Predmet.ProtustrankaWithAdress>
    <izvorni_sadrzaj>BOR TRGOVINA društvo s ograničenom odgovornošću za proizvodnju i trgovinu Varaždinska 70, 42220 Novi Marof</izvorni_sadrzaj>
    <derivirana_varijabla naziv="DomainObject.Predmet.ProtustrankaWithAdress_1">BOR TRGOVINA društvo s ograničenom odgovornošću za proizvodnju i trgovinu Varaždinska 70, 42220 Novi Marof</derivirana_varijabla>
  </DomainObject.Predmet.ProtustrankaWithAdress>
  <DomainObject.Predmet.ProtustrankaWithAdressOIB>
    <izvorni_sadrzaj>BOR TRGOVINA društvo s ograničenom odgovornošću za proizvodnju i trgovinu, OIB 38145982486, Varaždinska 70, 42220 Novi Marof</izvorni_sadrzaj>
    <derivirana_varijabla naziv="DomainObject.Predmet.ProtustrankaWithAdressOIB_1">BOR TRGOVINA društvo s ograničenom odgovornošću za proizvodnju i trgovinu, OIB 38145982486, Varaždinska 70, 42220 Novi Marof</derivirana_varijabla>
  </DomainObject.Predmet.ProtustrankaWithAdressOIB>
  <DomainObject.Predmet.ProtustrankaNazivFormated>
    <izvorni_sadrzaj>BOR TRGOVINA društvo s ograničenom odgovornošću za proizvodnju i trgovinu</izvorni_sadrzaj>
    <derivirana_varijabla naziv="DomainObject.Predmet.ProtustrankaNazivFormated_1">BOR TRGOVINA društvo s ograničenom odgovornošću za proizvodnju i trgovinu</derivirana_varijabla>
  </DomainObject.Predmet.ProtustrankaNazivFormated>
  <DomainObject.Predmet.ProtustrankaNazivFormatedOIB>
    <izvorni_sadrzaj>BOR TRGOVINA društvo s ograničenom odgovornošću za proizvodnju i trgovinu, OIB 38145982486</izvorni_sadrzaj>
    <derivirana_varijabla naziv="DomainObject.Predmet.ProtustrankaNazivFormatedOIB_1">BOR TRGOVINA društvo s ograničenom odgovornošću za proizvodnju i trgovinu, OIB 38145982486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41954.26</izvorni_sadrzaj>
    <derivirana_varijabla naziv="DomainObject.Predmet.TrenutnaVrijednost_1">41954.26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 TRGOVINA društvo s ograničenom odgovornošću za proizvodnju i trgovinu</item>
    </izvorni_sadrzaj>
    <derivirana_varijabla naziv="DomainObject.Predmet.ProtuStrankaListFormated_1">
      <item>BOR TRGOVINA društvo s ograničenom odgovornošću za proizvodnju i trgovinu</item>
    </derivirana_varijabla>
  </DomainObject.Predmet.ProtuStrankaListFormated>
  <DomainObject.Predmet.ProtuStrankaListFormatedOIB>
    <izvorni_sadrzaj>
      <item>BOR TRGOVINA društvo s ograničenom odgovornošću za proizvodnju i trgovinu, OIB 38145982486</item>
    </izvorni_sadrzaj>
    <derivirana_varijabla naziv="DomainObject.Predmet.ProtuStrankaListFormatedOIB_1">
      <item>BOR TRGOVINA društvo s ograničenom odgovornošću za proizvodnju i trgovinu, OIB 38145982486</item>
    </derivirana_varijabla>
  </DomainObject.Predmet.ProtuStrankaListFormatedOIB>
  <DomainObject.Predmet.ProtuStrankaListFormatedWithAdress>
    <izvorni_sadrzaj>
      <item>BOR TRGOVINA društvo s ograničenom odgovornošću za proizvodnju i trgovinu, Varaždinska 70, 42220 Novi Marof</item>
    </izvorni_sadrzaj>
    <derivirana_varijabla naziv="DomainObject.Predmet.ProtuStrankaListFormatedWithAdress_1">
      <item>BOR TRGOVINA društvo s ograničenom odgovornošću za proizvodnju i trgovinu, Varaždinska 70, 42220 Novi Marof</item>
    </derivirana_varijabla>
  </DomainObject.Predmet.ProtuStrankaListFormatedWithAdress>
  <DomainObject.Predmet.ProtuStrankaListFormatedWithAdressOIB>
    <izvorni_sadrzaj>
      <item>BOR TRGOVINA društvo s ograničenom odgovornošću za proizvodnju i trgovinu, OIB 38145982486, Varaždinska 70, 42220 Novi Marof</item>
    </izvorni_sadrzaj>
    <derivirana_varijabla naziv="DomainObject.Predmet.ProtuStrankaListFormatedWithAdressOIB_1">
      <item>BOR TRGOVINA društvo s ograničenom odgovornošću za proizvodnju i trgovinu, OIB 38145982486, Varaždinska 70, 42220 Novi Marof</item>
    </derivirana_varijabla>
  </DomainObject.Predmet.ProtuStrankaListFormatedWithAdressOIB>
  <DomainObject.Predmet.ProtuStrankaListNazivFormated>
    <izvorni_sadrzaj>
      <item>BOR TRGOVINA društvo s ograničenom odgovornošću za proizvodnju i trgovinu</item>
    </izvorni_sadrzaj>
    <derivirana_varijabla naziv="DomainObject.Predmet.ProtuStrankaListNazivFormated_1">
      <item>BOR TRGOVINA društvo s ograničenom odgovornošću za proizvodnju i trgovinu</item>
    </derivirana_varijabla>
  </DomainObject.Predmet.ProtuStrankaListNazivFormated>
  <DomainObject.Predmet.ProtuStrankaListNazivFormatedOIB>
    <izvorni_sadrzaj>
      <item>BOR TRGOVINA društvo s ograničenom odgovornošću za proizvodnju i trgovinu, OIB 38145982486</item>
    </izvorni_sadrzaj>
    <derivirana_varijabla naziv="DomainObject.Predmet.ProtuStrankaListNazivFormatedOIB_1">
      <item>BOR TRGOVINA društvo s ograničenom odgovornošću za proizvodnju i trgovinu, OIB 38145982486</item>
    </derivirana_varijabla>
  </DomainObject.Predmet.ProtuStrankaListNazivFormatedOIB>
  <DomainObject.Predmet.OstaliListFormated>
    <izvorni_sadrzaj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OstaliListFormated_1">
      <item>Sudski registar, Trgovački sud u Varaždinu</item>
      <item>Ministarstvo financija, Porezna uprava, Područni ured Sjeverna Hrvatska</item>
      <item>Županijsko državno odvjetništvo u Varaždinu</item>
    </derivirana_varijabla>
  </DomainObject.Predmet.OstaliListFormated>
  <DomainObject.Predmet.OstaliListFormatedOIB>
    <izvorni_sadrzaj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OstaliListFormatedOIB_1">
      <item>Sudski registar, Trgovački sud u Varaždinu</item>
      <item>Ministarstvo financija,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OstaliListFormatedWithAdress_1">
      <item>Sudski registar, Trgovački sud u Varaždinu</item>
      <item>Ministarstvo financija, 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OstaliListFormatedWithAdressOIB_1">
      <item>Sudski registar, Trgovački sud u Varaždinu</item>
      <item>Ministarstvo financija, 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OstaliListNazivFormated_1">
      <item>Sudski registar, Trgovački sud u Varaždinu</item>
      <item>Ministarstvo financija,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OstaliListNazivFormatedOIB_1">
      <item>Sudski registar, Trgovački sud u Varaždinu</item>
      <item>Ministarstvo financija,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 TRGOVINA društvo s ograničenom odgovornošću za proizvodnju i trgovinu</izvorni_sadrzaj>
    <derivirana_varijabla naziv="DomainObject.Predmet.ProtustrankaIDrugi_1">BOR TRGOVINA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BOR TRGOVINA društvo s ograničenom odgovornošću za proizvodnju i trgovinu, OIB 38145982486, Varaždinska 70, 42220 Novi Marof</izvorni_sadrzaj>
    <derivirana_varijabla naziv="DomainObject.Predmet.ProtustrankaIDrugiAdressOIB_1">BOR TRGOVINA društvo s ograničenom odgovornošću za proizvodnju i trgovinu, OIB 38145982486, Varaždinska 70,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 TRGOVINA društvo s ograničenom odgovornošću za proizvodnju i trgovinu</item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SudioniciListNaziv_1">
      <item>Financijska agencija</item>
      <item>BOR TRGOVINA društvo s ograničenom odgovornošću za proizvodnju i trgovinu</item>
      <item>Sudski registar, Trgovački sud u Varaždinu</item>
      <item>Ministarstvo financija, 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BOR TRGOVINA društvo s ograničenom odgovornošću za proizvodnju i trgovinu, OIB 38145982486, Varaždinska 70,42220 Novi Marof</item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BOR TRGOVINA društvo s ograničenom odgovornošću za proizvodnju i trgovinu, OIB 38145982486, Varaždinska 70,42220 Novi Marof</item>
      <item>Sudski registar, Trgovački sud u Varaždinu</item>
      <item>Ministarstvo financija, 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38145982486</item>
      <item>, OIB null</item>
      <item>, OIB null</item>
      <item>, OIB null</item>
    </izvorni_sadrzaj>
    <derivirana_varijabla naziv="DomainObject.Predmet.SudioniciListNazivOIB_1">
      <item>, OIB 85821130368</item>
      <item>, OIB 38145982486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3323</properties:Characters>
  <properties:Lines>93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2016-03-04T08:26:00Z</dcterms:created>
  <dc:creator>Tea Meister</dc:creator>
  <dc:description/>
  <cp:keywords/>
  <cp:lastModifiedBy>Tea Meister</cp:lastModifiedBy>
  <dcterms:modified xmlns:xsi="http://www.w3.org/2001/XMLSchema-instance" xsi:type="dcterms:W3CDTF">2016-03-04T09:52:00Z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