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7422" w14:paraId="10a742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1D7EAA" w:rsidP="00AC36B8" w:rsidR="001D7EAA" w:rsidRPr="001D7EAA">
      <w:pPr>
        <w:ind w:firstLine="360"/>
        <w:jc w:val="right"/>
        <w:rPr>
          <w:b/>
        </w:rPr>
      </w:pPr>
      <w:r w:rsidRPr="001D7EAA">
        <w:rPr>
          <w:b/>
        </w:rPr>
        <w:t xml:space="preserve">ZDRAVKO VAMPOVAC, Vodice, </w:t>
      </w:r>
    </w:p>
    <w:p w:rsidRDefault="001D7EAA" w:rsidP="00AC36B8" w:rsidR="00F5597F" w:rsidRPr="001D7EAA">
      <w:pPr>
        <w:ind w:firstLine="360"/>
        <w:jc w:val="right"/>
        <w:rPr>
          <w:b/>
        </w:rPr>
      </w:pPr>
      <w:r w:rsidRPr="001D7EAA">
        <w:rPr>
          <w:b/>
        </w:rPr>
        <w:t>Stablinac IV 68</w:t>
      </w:r>
    </w:p>
    <w:p w:rsidRDefault="001D7EAA" w:rsidP="000E2300" w:rsidR="001D7EAA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895908">
        <w:t>3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7A53C0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D7EAA" w:rsidRPr="00B12A96">
        <w:t>NOVA PLUS d.o.o., "u likvidaciji", OIB: 18933258662 sa sjedištem u Stablinac IV 68, 22211 Vodice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7A53C0">
        <w:rPr>
          <w:bCs/>
        </w:rPr>
        <w:t xml:space="preserve">2. </w:t>
      </w:r>
      <w:r w:rsidR="001D7EAA">
        <w:rPr>
          <w:bCs/>
        </w:rPr>
        <w:t xml:space="preserve">kolovoza </w:t>
      </w:r>
      <w:r w:rsidR="0064551A" w:rsidRPr="0064551A">
        <w:rPr>
          <w:bCs/>
        </w:rPr>
        <w:t xml:space="preserve">2016. u </w:t>
      </w:r>
      <w:r w:rsidR="001D7EAA">
        <w:rPr>
          <w:bCs/>
        </w:rPr>
        <w:t>8,10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1D7EAA">
        <w:rPr>
          <w:bCs/>
        </w:rPr>
        <w:t xml:space="preserve">2. kolovoza </w:t>
      </w:r>
      <w:r w:rsidR="001D7EAA" w:rsidRPr="0064551A">
        <w:rPr>
          <w:bCs/>
        </w:rPr>
        <w:t xml:space="preserve">2016. u </w:t>
      </w:r>
      <w:r w:rsidR="001D7EAA">
        <w:rPr>
          <w:bCs/>
        </w:rPr>
        <w:t>8,20</w:t>
      </w:r>
      <w:r w:rsidR="001D7EA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1D7EAA">
        <w:t>15</w:t>
      </w:r>
      <w:r w:rsidR="00606557">
        <w:t xml:space="preserve">. </w:t>
      </w:r>
      <w:r w:rsidR="001D7EAA">
        <w:t xml:space="preserve">srpnja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D7EAA" w:rsidP="004E23A2" w:rsidR="001D7EAA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1D7EAA" w:rsidP="004E23A2" w:rsidR="004E23A2"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v.r.</w:t>
      </w:r>
      <w:r>
        <w:tab/>
      </w:r>
      <w:r>
        <w:tab/>
      </w:r>
      <w:r>
        <w:tab/>
      </w:r>
      <w:r>
        <w:tab/>
      </w:r>
      <w:r>
        <w:tab/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</w:t>
    </w:r>
    <w:r w:rsidR="001D7EAA">
      <w:t>70/16-7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1D7EAA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76F"/>
    <w:rsid w:val="00781CDA"/>
    <w:rsid w:val="007A53C0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81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7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7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7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7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81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7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7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7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7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PLUS d.o.o. za trgovinu i usluge, "u likvidaciji"</izvorni_sadrzaj>
    <derivirana_varijabla naziv="DomainObject.Predmet.ProtustrankaFormated_1">  NOVA PLUS d.o.o. za trgovinu i usluge, "u likvidaciji"</derivirana_varijabla>
  </DomainObject.Predmet.ProtustrankaFormated>
  <DomainObject.Predmet.ProtustrankaFormatedOIB>
    <izvorni_sadrzaj>  NOVA PLUS d.o.o. za trgovinu i usluge, "u likvidaciji", OIB 18933258662</izvorni_sadrzaj>
    <derivirana_varijabla naziv="DomainObject.Predmet.ProtustrankaFormatedOIB_1">  NOVA PLUS d.o.o. za trgovinu i usluge, "u likvidaciji", OIB 18933258662</derivirana_varijabla>
  </DomainObject.Predmet.ProtustrankaFormatedOIB>
  <DomainObject.Predmet.ProtustrankaFormatedWithAdress>
    <izvorni_sadrzaj> NOVA PLUS d.o.o. za trgovinu i usluge, "u likvidaciji", Stablinac IV 68, 22211 Vodice</izvorni_sadrzaj>
    <derivirana_varijabla naziv="DomainObject.Predmet.ProtustrankaFormatedWithAdress_1"> NOVA PLUS d.o.o. za trgovinu i usluge, "u likvidaciji", Stablinac IV 68, 22211 Vodice</derivirana_varijabla>
  </DomainObject.Predmet.ProtustrankaFormatedWithAdress>
  <DomainObject.Predmet.ProtustrankaFormatedWithAdressOIB>
    <izvorni_sadrzaj> NOVA PLUS d.o.o. za trgovinu i usluge, "u likvidaciji", OIB 18933258662, Stablinac IV 68, 22211 Vodice</izvorni_sadrzaj>
    <derivirana_varijabla naziv="DomainObject.Predmet.ProtustrankaFormatedWithAdressOIB_1"> NOVA PLUS d.o.o. za trgovinu i usluge, "u likvidaciji", OIB 18933258662, Stablinac IV 68, 22211 Vodice</derivirana_varijabla>
  </DomainObject.Predmet.ProtustrankaFormatedWithAdressOIB>
  <DomainObject.Predmet.ProtustrankaWithAdress>
    <izvorni_sadrzaj>NOVA PLUS d.o.o. za trgovinu i usluge, "u likvidaciji" Stablinac IV 68, 22211 Vodice</izvorni_sadrzaj>
    <derivirana_varijabla naziv="DomainObject.Predmet.ProtustrankaWithAdress_1">NOVA PLUS d.o.o. za trgovinu i usluge, "u likvidaciji" Stablinac IV 68, 22211 Vodice</derivirana_varijabla>
  </DomainObject.Predmet.ProtustrankaWithAdress>
  <DomainObject.Predmet.ProtustrankaWithAdressOIB>
    <izvorni_sadrzaj>NOVA PLUS d.o.o. za trgovinu i usluge, "u likvidaciji", OIB 18933258662, Stablinac IV 68, 22211 Vodice</izvorni_sadrzaj>
    <derivirana_varijabla naziv="DomainObject.Predmet.ProtustrankaWithAdressOIB_1">NOVA PLUS d.o.o. za trgovinu i usluge, "u likvidaciji", OIB 18933258662, Stablinac IV 68, 22211 Vodice</derivirana_varijabla>
  </DomainObject.Predmet.ProtustrankaWithAdressOIB>
  <DomainObject.Predmet.ProtustrankaNazivFormated>
    <izvorni_sadrzaj>NOVA PLUS d.o.o. za trgovinu i usluge, "u likvidaciji"</izvorni_sadrzaj>
    <derivirana_varijabla naziv="DomainObject.Predmet.ProtustrankaNazivFormated_1">NOVA PLUS d.o.o. za trgovinu i usluge, "u likvidaciji"</derivirana_varijabla>
  </DomainObject.Predmet.ProtustrankaNazivFormated>
  <DomainObject.Predmet.ProtustrankaNazivFormatedOIB>
    <izvorni_sadrzaj>NOVA PLUS d.o.o. za trgovinu i usluge, "u likvidaciji", OIB 18933258662</izvorni_sadrzaj>
    <derivirana_varijabla naziv="DomainObject.Predmet.ProtustrankaNazivFormatedOIB_1">NOVA PLUS d.o.o. za trgovinu i usluge, "u likvidaciji", OIB 18933258662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NOVA PLUS d.o.o. za trgovinu i usluge, "u likvidaciji"</item>
    </izvorni_sadrzaj>
    <derivirana_varijabla naziv="DomainObject.Predmet.ProtuStrankaListFormated_1">
      <item>NOVA PLUS d.o.o. za trgovinu i usluge, "u likvidaciji"</item>
    </derivirana_varijabla>
  </DomainObject.Predmet.ProtuStrankaListFormated>
  <DomainObject.Predmet.ProtuStrankaListFormatedOIB>
    <izvorni_sadrzaj>
      <item>NOVA PLUS d.o.o. za trgovinu i usluge, "u likvidaciji", OIB 18933258662</item>
    </izvorni_sadrzaj>
    <derivirana_varijabla naziv="DomainObject.Predmet.ProtuStrankaListFormatedOIB_1">
      <item>NOVA PLUS d.o.o. za trgovinu i usluge, "u likvidaciji", OIB 18933258662</item>
    </derivirana_varijabla>
  </DomainObject.Predmet.ProtuStrankaListFormatedOIB>
  <DomainObject.Predmet.ProtuStrankaListFormatedWithAdress>
    <izvorni_sadrzaj>
      <item>NOVA PLUS d.o.o. za trgovinu i usluge, "u likvidaciji", Stablinac IV 68, 22211 Vodice</item>
    </izvorni_sadrzaj>
    <derivirana_varijabla naziv="DomainObject.Predmet.ProtuStrankaListFormatedWithAdress_1">
      <item>NOVA PLUS d.o.o. za trgovinu i usluge, "u likvidaciji", Stablinac IV 68, 22211 Vodice</item>
    </derivirana_varijabla>
  </DomainObject.Predmet.ProtuStrankaListFormatedWithAdress>
  <DomainObject.Predmet.ProtuStrankaListFormatedWithAdressOIB>
    <izvorni_sadrzaj>
      <item>NOVA PLUS d.o.o. za trgovinu i usluge, "u likvidaciji", OIB 18933258662, Stablinac IV 68, 22211 Vodice</item>
    </izvorni_sadrzaj>
    <derivirana_varijabla naziv="DomainObject.Predmet.ProtuStrankaListFormatedWithAdressOIB_1">
      <item>NOVA PLUS d.o.o. za trgovinu i usluge, "u likvidaciji", OIB 18933258662, Stablinac IV 68, 22211 Vodice</item>
    </derivirana_varijabla>
  </DomainObject.Predmet.ProtuStrankaListFormatedWithAdressOIB>
  <DomainObject.Predmet.ProtuStrankaListNazivFormated>
    <izvorni_sadrzaj>
      <item>NOVA PLUS d.o.o. za trgovinu i usluge, "u likvidaciji"</item>
    </izvorni_sadrzaj>
    <derivirana_varijabla naziv="DomainObject.Predmet.ProtuStrankaListNazivFormated_1">
      <item>NOVA PLUS d.o.o. za trgovinu i usluge, "u likvidaciji"</item>
    </derivirana_varijabla>
  </DomainObject.Predmet.ProtuStrankaListNazivFormated>
  <DomainObject.Predmet.ProtuStrankaListNazivFormatedOIB>
    <izvorni_sadrzaj>
      <item>NOVA PLUS d.o.o. za trgovinu i usluge, "u likvidaciji", OIB 18933258662</item>
    </izvorni_sadrzaj>
    <derivirana_varijabla naziv="DomainObject.Predmet.ProtuStrankaListNazivFormatedOIB_1">
      <item>NOVA PLUS d.o.o. za trgovinu i usluge, "u likvidaciji", OIB 18933258662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NOVA PLUS d.o.o. za trgovinu i usluge, "u likvidaciji"</izvorni_sadrzaj>
    <derivirana_varijabla naziv="DomainObject.Predmet.ProtustrankaIDrugi_1">NOVA PLUS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NOVA PLUS d.o.o. za trgovinu i usluge, "u likvidaciji", OIB 18933258662, Stablinac IV 68, 22211 Vodice</izvorni_sadrzaj>
    <derivirana_varijabla naziv="DomainObject.Predmet.ProtustrankaIDrugiAdressOIB_1">NOVA PLUS d.o.o. za trgovinu i usluge, "u likvidaciji", OIB 18933258662, Stablinac IV 68,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NOVA PLUS d.o.o. za trgovinu i usluge, "u likvidaciji"</item>
    </izvorni_sadrzaj>
    <derivirana_varijabla naziv="DomainObject.Predmet.SudioniciListNaziv_1">
      <item>FINA - Podružnica Šibenik</item>
      <item>NOVA PLUS d.o.o. za trgovinu i usluge,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NOVA PLUS d.o.o. za trgovinu i usluge, "u likvidaciji", OIB 18933258662, Stablinac IV 68,22211 Vodice</item>
    </izvorni_sadrzaj>
    <derivirana_varijabla naziv="DomainObject.Predmet.SudioniciListAdressOIB_1">
      <item>FINA - Podružnica Šibenik, OIB 85821130368, Perivoj L. Marune 1,22000 Šibenik</item>
      <item>NOVA PLUS d.o.o. za trgovinu i usluge, "u likvidaciji", OIB 18933258662, Stablinac IV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18933258662</item>
    </izvorni_sadrzaj>
    <derivirana_varijabla naziv="DomainObject.Predmet.SudioniciListNazivOIB_1">
      <item>, OIB 85821130368</item>
      <item>, OIB 18933258662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28737-1DB5-45FC-A277-E0939646C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881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2016-07-15T12:36:00Z</dcterms:created>
  <dc:creator>Ardena Bajlo</dc:creator>
  <cp:lastModifiedBy>Merlina Klišmanić</cp:lastModifiedBy>
  <cp:lastPrinted>2016-07-15T12:36:00Z</cp:lastPrinted>
  <dcterms:modified xmlns:xsi="http://www.w3.org/2001/XMLSchema-instance" xsi:type="dcterms:W3CDTF">2016-07-15T12:42:00Z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