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4feb" w14:paraId="beb4fe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153A2C">
        <w:rPr>
          <w:rFonts w:hAnsi="Times New Roman" w:ascii="Times New Roman"/>
        </w:rPr>
        <w:t>511</w:t>
      </w:r>
      <w:r w:rsidR="00F0636B">
        <w:rPr>
          <w:rFonts w:hAnsi="Times New Roman" w:ascii="Times New Roman"/>
        </w:rPr>
        <w:t>/1</w:t>
      </w:r>
      <w:r w:rsidR="003762BB">
        <w:rPr>
          <w:rFonts w:hAnsi="Times New Roman" w:ascii="Times New Roman"/>
        </w:rPr>
        <w:t>7</w:t>
      </w:r>
      <w:r w:rsidR="004B0177">
        <w:rPr>
          <w:rFonts w:hAnsi="Times New Roman" w:ascii="Times New Roman"/>
        </w:rPr>
        <w:t>-7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153A2C" w:rsidRPr="00153A2C">
        <w:rPr>
          <w:rFonts w:hAnsi="Times New Roman" w:ascii="Times New Roman"/>
        </w:rPr>
        <w:t>KEROSS d.o.o., Zagreb, Petračićeva 4, OIB: 31341700759, MBS: 081008711</w:t>
      </w:r>
      <w:r w:rsidR="00D83115">
        <w:rPr>
          <w:rFonts w:hAnsi="Times New Roman" w:ascii="Times New Roman"/>
        </w:rPr>
        <w:t xml:space="preserve">, </w:t>
      </w:r>
      <w:r w:rsidR="003762BB">
        <w:rPr>
          <w:rFonts w:hAnsi="Times New Roman" w:ascii="Times New Roman"/>
        </w:rPr>
        <w:t>dana 10.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153A2C" w:rsidRPr="00153A2C">
        <w:rPr>
          <w:rFonts w:hAnsi="Times New Roman" w:ascii="Times New Roman"/>
        </w:rPr>
        <w:t>KEROSS d.o.o., Zagreb, Petračićeva 4, OIB: 31341700759, MBS: 081008711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53A2C">
        <w:rPr>
          <w:rFonts w:hAnsi="Times New Roman" w:ascii="Times New Roman"/>
        </w:rPr>
        <w:t>511</w:t>
      </w:r>
      <w:r w:rsidR="003762BB">
        <w:rPr>
          <w:rFonts w:hAnsi="Times New Roman" w:ascii="Times New Roman"/>
        </w:rPr>
        <w:t>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>, što je vidljivo iz izvješća privremenog stečajnog upravitelja, koji prileži spisu od 24.2.2017.,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10.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080C3C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080C3C" w:rsidP="001725CA" w:rsidR="00080C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– ovl. službenik</w:t>
      </w:r>
    </w:p>
    <w:p w:rsidRDefault="00080C3C" w:rsidP="001725CA" w:rsidR="00080C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9C2" w:rsidP="00A83AC6" w:rsidR="006169C2">
      <w:r>
        <w:separator/>
      </w:r>
    </w:p>
  </w:endnote>
  <w:endnote w:id="0" w:type="continuationSeparator">
    <w:p w:rsidRDefault="006169C2" w:rsidP="00A83AC6" w:rsidR="00616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9C2" w:rsidP="00A83AC6" w:rsidR="006169C2">
      <w:r>
        <w:separator/>
      </w:r>
    </w:p>
  </w:footnote>
  <w:footnote w:id="0" w:type="continuationSeparator">
    <w:p w:rsidRDefault="006169C2" w:rsidP="00A83AC6" w:rsidR="006169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C3C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153A2C">
      <w:rPr>
        <w:rFonts w:hAnsi="Times New Roman" w:ascii="Times New Roman"/>
      </w:rPr>
      <w:t>511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80C3C"/>
    <w:rsid w:val="00091756"/>
    <w:rsid w:val="000E2398"/>
    <w:rsid w:val="001511A4"/>
    <w:rsid w:val="00153A2C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B0177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6169C2"/>
    <w:rsid w:val="00665D5F"/>
    <w:rsid w:val="006A451A"/>
    <w:rsid w:val="007035B4"/>
    <w:rsid w:val="00726CAA"/>
    <w:rsid w:val="0077109B"/>
    <w:rsid w:val="007A3329"/>
    <w:rsid w:val="007B4D18"/>
    <w:rsid w:val="007C7F81"/>
    <w:rsid w:val="007D7422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C3624C"/>
    <w:rsid w:val="00C73EA6"/>
    <w:rsid w:val="00CA4F2A"/>
    <w:rsid w:val="00CD43E1"/>
    <w:rsid w:val="00CF7AB9"/>
    <w:rsid w:val="00D301E4"/>
    <w:rsid w:val="00D83115"/>
    <w:rsid w:val="00DC1596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KEROSS d.o.o. zastupanog po punomoćniku Nenad Šimunec</izvorni_sadrzaj>
    <derivirana_varijabla naziv="DomainObject.Predmet.ProtustrankaFormated_1">  KEROSS d.o.o. zastupanog po punomoćniku Nenad Šimunec</derivirana_varijabla>
  </DomainObject.Predmet.ProtustrankaFormated>
  <DomainObject.Predmet.ProtustrankaFormatedOIB>
    <izvorni_sadrzaj>  KEROSS d.o.o., OIB 31341700759 zastupanog po punomoćniku Nenad Šimunec</izvorni_sadrzaj>
    <derivirana_varijabla naziv="DomainObject.Predmet.ProtustrankaFormatedOIB_1">  KEROSS d.o.o., OIB 31341700759 zastupanog po punomoćniku Nenad Šimunec</derivirana_varijabla>
  </DomainObject.Predmet.ProtustrankaFormatedOIB>
  <DomainObject.Predmet.ProtustrankaFormatedWithAdress>
    <izvorni_sadrzaj> KEROSS d.o.o., Petračićeva 4, 10000 Zagreb zastupanog po punomoćniku Nenad Šimunec</izvorni_sadrzaj>
    <derivirana_varijabla naziv="DomainObject.Predmet.ProtustrankaFormatedWithAdress_1"> KEROSS d.o.o., Petračićeva 4, 10000 Zagreb zastupanog po punomoćniku Nenad Šimunec</derivirana_varijabla>
  </DomainObject.Predmet.ProtustrankaFormatedWithAdress>
  <DomainObject.Predmet.ProtustrankaFormatedWithAdressOIB>
    <izvorni_sadrzaj> KEROSS d.o.o., OIB 31341700759, Petračićeva 4, 10000 Zagreb zastupanog po punomoćniku Nenad Šimunec</izvorni_sadrzaj>
    <derivirana_varijabla naziv="DomainObject.Predmet.ProtustrankaFormatedWithAdressOIB_1"> KEROSS d.o.o., OIB 31341700759, Petračićeva 4, 10000 Zagreb zastupanog po punomoćniku Nenad Šimunec</derivirana_varijabla>
  </DomainObject.Predmet.ProtustrankaFormatedWithAdressOIB>
  <DomainObject.Predmet.ProtustrankaWithAdress>
    <izvorni_sadrzaj>KEROSS d.o.o. Petračićeva 4, 10000 Zagreb</izvorni_sadrzaj>
    <derivirana_varijabla naziv="DomainObject.Predmet.ProtustrankaWithAdress_1">KEROSS d.o.o. Petračićeva 4, 10000 Zagreb</derivirana_varijabla>
  </DomainObject.Predmet.ProtustrankaWithAdress>
  <DomainObject.Predmet.ProtustrankaWithAdressOIB>
    <izvorni_sadrzaj>KEROSS d.o.o., OIB 31341700759, Petračićeva 4, 10000 Zagreb</izvorni_sadrzaj>
    <derivirana_varijabla naziv="DomainObject.Predmet.ProtustrankaWithAdressOIB_1">KEROSS d.o.o., OIB 31341700759, Petračićeva 4, 10000 Zagreb</derivirana_varijabla>
  </DomainObject.Predmet.ProtustrankaWithAdressOIB>
  <DomainObject.Predmet.ProtustrankaNazivFormated>
    <izvorni_sadrzaj>KEROSS d.o.o.</izvorni_sadrzaj>
    <derivirana_varijabla naziv="DomainObject.Predmet.ProtustrankaNazivFormated_1">KEROSS d.o.o.</derivirana_varijabla>
  </DomainObject.Predmet.ProtustrankaNazivFormated>
  <DomainObject.Predmet.ProtustrankaNazivFormatedOIB>
    <izvorni_sadrzaj>KEROSS d.o.o., OIB 31341700759</izvorni_sadrzaj>
    <derivirana_varijabla naziv="DomainObject.Predmet.ProtustrankaNazivFormatedOIB_1">KEROSS d.o.o., OIB 31341700759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KEROSS d.o.o. zastupanog po punomoćniku Nenad Šimunec</item>
    </izvorni_sadrzaj>
    <derivirana_varijabla naziv="DomainObject.Predmet.ProtuStrankaListFormated_1">
      <item>KEROSS d.o.o. zastupanog po punomoćniku Nenad Šimunec</item>
    </derivirana_varijabla>
  </DomainObject.Predmet.ProtuStrankaListFormated>
  <DomainObject.Predmet.ProtuStrankaListFormatedOIB>
    <izvorni_sadrzaj>
      <item>KEROSS d.o.o., OIB 31341700759 zastupanog po punomoćniku Nenad Šimunec</item>
    </izvorni_sadrzaj>
    <derivirana_varijabla naziv="DomainObject.Predmet.ProtuStrankaListFormatedOIB_1">
      <item>KEROSS d.o.o., OIB 31341700759 zastupanog po punomoćniku Nenad Šimunec</item>
    </derivirana_varijabla>
  </DomainObject.Predmet.ProtuStrankaListFormatedOIB>
  <DomainObject.Predmet.ProtuStrankaListFormatedWithAdress>
    <izvorni_sadrzaj>
      <item>KEROSS d.o.o., Petračićeva 4, 10000 Zagreb zastupanog po punomoćniku Nenad Šimunec</item>
    </izvorni_sadrzaj>
    <derivirana_varijabla naziv="DomainObject.Predmet.ProtuStrankaListFormatedWithAdress_1">
      <item>KEROSS d.o.o., Petračićeva 4, 10000 Zagreb zastupanog po punomoćniku Nenad Šimunec</item>
    </derivirana_varijabla>
  </DomainObject.Predmet.ProtuStrankaListFormatedWithAdress>
  <DomainObject.Predmet.ProtuStrankaListFormatedWithAdressOIB>
    <izvorni_sadrzaj>
      <item>KEROSS d.o.o., OIB 31341700759, Petračićeva 4, 10000 Zagreb zastupanog po punomoćniku Nenad Šimunec</item>
    </izvorni_sadrzaj>
    <derivirana_varijabla naziv="DomainObject.Predmet.ProtuStrankaListFormatedWithAdressOIB_1">
      <item>KEROSS d.o.o., OIB 31341700759, Petračićeva 4, 10000 Zagreb zastupanog po punomoćniku Nenad Šimunec</item>
    </derivirana_varijabla>
  </DomainObject.Predmet.ProtuStrankaListFormatedWithAdressOIB>
  <DomainObject.Predmet.ProtuStrankaListNazivFormated>
    <izvorni_sadrzaj>
      <item>KEROSS d.o.o.</item>
    </izvorni_sadrzaj>
    <derivirana_varijabla naziv="DomainObject.Predmet.ProtuStrankaListNazivFormated_1">
      <item>KEROSS d.o.o.</item>
    </derivirana_varijabla>
  </DomainObject.Predmet.ProtuStrankaListNazivFormated>
  <DomainObject.Predmet.ProtuStrankaListNazivFormatedOIB>
    <izvorni_sadrzaj>
      <item>KEROSS d.o.o., OIB 31341700759</item>
    </izvorni_sadrzaj>
    <derivirana_varijabla naziv="DomainObject.Predmet.ProtuStrankaListNazivFormatedOIB_1">
      <item>KEROSS d.o.o., OIB 31341700759</item>
    </derivirana_varijabla>
  </DomainObject.Predmet.ProtuStrankaListNazivFormatedOIB>
  <DomainObject.Predmet.OstaliListFormated>
    <izvorni_sadrzaj>
      <item>Zlatko Delić</item>
      <item>Nenad Šimunec punomoćnik sudionika u postupku KEROSS d.o.o.</item>
    </izvorni_sadrzaj>
    <derivirana_varijabla naziv="DomainObject.Predmet.OstaliListFormated_1">
      <item>Zlatko Delić</item>
      <item>Nenad Šimunec punomoćnik sudionika u postupku KEROSS d.o.o.</item>
    </derivirana_varijabla>
  </DomainObject.Predmet.OstaliListFormated>
  <DomainObject.Predmet.OstaliListFormatedOIB>
    <izvorni_sadrzaj>
      <item>Zlatko Delić, OIB 75548501565</item>
      <item>Nenad Šimunec punomoćnik sudionika u postupku KEROSS d.o.o.</item>
    </izvorni_sadrzaj>
    <derivirana_varijabla naziv="DomainObject.Predmet.OstaliListFormatedOIB_1">
      <item>Zlatko Delić, OIB 75548501565</item>
      <item>Nenad Šimunec punomoćnik sudionika u postupku KEROSS d.o.o.</item>
    </derivirana_varijabla>
  </DomainObject.Predmet.OstaliListFormatedOIB>
  <DomainObject.Predmet.OstaliListFormatedWithAdress>
    <izvorni_sadrzaj>
      <item>Zlatko Delić</item>
      <item>Nenad Šimunec, Marijanovićev prilaz 13/VIII, 10000 Zagreb punomoćnik sudionika u postupku KEROSS d.o.o.</item>
    </izvorni_sadrzaj>
    <derivirana_varijabla naziv="DomainObject.Predmet.OstaliListFormatedWithAdress_1">
      <item>Zlatko Delić</item>
      <item>Nenad Šimunec, Marijanovićev prilaz 13/VIII, 10000 Zagreb punomoćnik sudionika u postupku KEROSS d.o.o.</item>
    </derivirana_varijabla>
  </DomainObject.Predmet.OstaliListFormatedWithAdress>
  <DomainObject.Predmet.OstaliListFormatedWithAdressOIB>
    <izvorni_sadrzaj>
      <item>Zlatko Delić, OIB 75548501565</item>
      <item>Nenad Šimunec, Marijanovićev prilaz 13/VIII, 10000 Zagreb punomoćnik sudionika u postupku KEROSS d.o.o.</item>
    </izvorni_sadrzaj>
    <derivirana_varijabla naziv="DomainObject.Predmet.OstaliListFormatedWithAdressOIB_1">
      <item>Zlatko Delić, OIB 75548501565</item>
      <item>Nenad Šimunec, Marijanovićev prilaz 13/VIII, 10000 Zagreb punomoćnik sudionika u postupku KEROSS d.o.o.</item>
    </derivirana_varijabla>
  </DomainObject.Predmet.OstaliListFormatedWithAdressOIB>
  <DomainObject.Predmet.OstaliListNazivFormated>
    <izvorni_sadrzaj>
      <item>Zlatko Delić</item>
      <item>Nenad Šimunec</item>
    </izvorni_sadrzaj>
    <derivirana_varijabla naziv="DomainObject.Predmet.OstaliListNazivFormated_1">
      <item>Zlatko Delić</item>
      <item>Nenad Šimunec</item>
    </derivirana_varijabla>
  </DomainObject.Predmet.OstaliListNazivFormated>
  <DomainObject.Predmet.OstaliListNazivFormatedOIB>
    <izvorni_sadrzaj>
      <item>Zlatko Delić, OIB 75548501565</item>
      <item>Nenad Šimunec</item>
    </izvorni_sadrzaj>
    <derivirana_varijabla naziv="DomainObject.Predmet.OstaliListNazivFormatedOIB_1">
      <item>Zlatko Delić, OIB 75548501565</item>
      <item>Nenad Šimunec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KEROSS d.o.o.</izvorni_sadrzaj>
    <derivirana_varijabla naziv="DomainObject.Predmet.ProtustrankaIDrugi_1">KEROSS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KEROSS d.o.o., OIB 31341700759, Petračićeva 4, 10000 Zagreb</izvorni_sadrzaj>
    <derivirana_varijabla naziv="DomainObject.Predmet.ProtustrankaIDrugiAdressOIB_1">KEROSS d.o.o., OIB 31341700759, Petračićeva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KEROSS d.o.o.</item>
      <item>Zlatko Delić</item>
      <item>Nenad Šimunec</item>
    </izvorni_sadrzaj>
    <derivirana_varijabla naziv="DomainObject.Predmet.SudioniciListNaziv_1">
      <item>FINA Regionalni centar Zagreb</item>
      <item>KEROSS d.o.o.</item>
      <item>Zlatko Delić</item>
      <item>Nenad Šimunec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KEROSS d.o.o., OIB 31341700759, Petračićeva 4,10000 Zagreb</item>
      <item>Zlatko Delić, OIB 75548501565</item>
      <item>Nenad Šimunec, Marijanovićev prilaz 13/VIII,10000 Zagreb</item>
    </izvorni_sadrzaj>
    <derivirana_varijabla naziv="DomainObject.Predmet.SudioniciListAdressOIB_1">
      <item>FINA Regionalni centar Zagreb, OIB 85821130368, Trg svibanjskih žrtava 1995. br. 1,10000 Zagreb</item>
      <item>KEROSS d.o.o., OIB 31341700759, Petračićeva 4,10000 Zagreb</item>
      <item>Zlatko Delić, OIB 75548501565</item>
      <item>Nenad Šimunec, Marijanovićev prilaz 13/VIII,10000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31341700759</item>
      <item>, OIB 75548501565</item>
      <item>, OIB null</item>
    </izvorni_sadrzaj>
    <derivirana_varijabla naziv="DomainObject.Predmet.SudioniciListNazivOIB_1">
      <item>, OIB 85821130368</item>
      <item>, OIB 31341700759</item>
      <item>, OIB 75548501565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F1904-1AD5-4938-ADDC-9FB94F661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1860</properties:Characters>
  <properties:Lines>56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2017-07-10T08:59:00Z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2017-07-10T09:00:00Z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