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a4a5" w14:paraId="624a4a5"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1479F0">
        <w:t>3226</w:t>
      </w:r>
      <w:r w:rsidR="00E55186">
        <w:t>/16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1479F0">
        <w:t>TIBOR PROMET d.o.o., Samobor, Stražnička 4, OIB 58011207616</w:t>
      </w:r>
      <w:r w:rsidRPr="00A52F03">
        <w:t>,</w:t>
      </w:r>
      <w:r>
        <w:t xml:space="preserve"> </w:t>
      </w:r>
      <w:r w:rsidR="00667114" w:rsidRPr="00692A21">
        <w:t xml:space="preserve">dana </w:t>
      </w:r>
      <w:r w:rsidR="00ED1D4E">
        <w:t>9. ožujka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F748E">
        <w:t>TIBOR PROMET d.o.o., Samobor, Stražnička 4, OIB 58011207616</w:t>
      </w:r>
      <w:r w:rsidRPr="00692A21">
        <w:t>.</w:t>
      </w:r>
      <w:r w:rsidR="005A56DF" w:rsidRPr="005A56DF">
        <w:t xml:space="preserve"> </w:t>
      </w:r>
      <w:r w:rsidR="005A56DF">
        <w:t>Ste</w:t>
      </w:r>
      <w:r w:rsidR="008C5EB2">
        <w:t xml:space="preserve">čajni postupak je otvoren dana </w:t>
      </w:r>
      <w:r w:rsidR="006360F9">
        <w:t>9. ožujka 2018.</w:t>
      </w:r>
      <w:r w:rsidR="005A56DF">
        <w:t xml:space="preserve"> u </w:t>
      </w:r>
      <w:r w:rsidR="00D83448">
        <w:t>11,00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BF748E">
        <w:t>Daša Panjaković Senjić, Osijek, Kapucinska 27/2</w:t>
      </w:r>
      <w:r w:rsidR="00A42F27" w:rsidRPr="00357BEE">
        <w:t xml:space="preserve">, OIB </w:t>
      </w:r>
      <w:r w:rsidR="00BF748E">
        <w:t>39849053592</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F748E">
        <w:t>TIBOR PROMET d.o.o., Samobor, Stražnička 4, OIB 58011207616</w:t>
      </w:r>
      <w:r w:rsidR="008C5EB2">
        <w:t xml:space="preserve">, s danom </w:t>
      </w:r>
      <w:r w:rsidR="006360F9">
        <w:t>9. ožujka</w:t>
      </w:r>
      <w:r w:rsidR="001A178B">
        <w:t xml:space="preserve"> 2018.</w:t>
      </w:r>
      <w:r w:rsidR="00280A59">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BF748E">
        <w:t>TIBOR PROMET d.o.o., Samobor, Stražnička 4, OIB 58011207616</w:t>
      </w:r>
      <w:r>
        <w:t>, će biti brisan iz sudskog registra ovog suda.</w:t>
      </w:r>
    </w:p>
    <w:p w:rsidRDefault="008D5F59" w:rsidP="008D5F59" w:rsidR="008D5F59">
      <w:pPr>
        <w:pStyle w:val="Odlomakpopisa"/>
      </w:pPr>
    </w:p>
    <w:p w:rsidRDefault="008D5F59" w:rsidP="008D5F59" w:rsidR="008D5F59">
      <w:pPr>
        <w:pStyle w:val="Odlomakpopisa"/>
        <w:numPr>
          <w:ilvl w:val="0"/>
          <w:numId w:val="9"/>
        </w:numPr>
        <w:jc w:val="both"/>
      </w:pPr>
      <w:r>
        <w:t>Nalaže se Financijskoj agenciji da naloži banci prijenos zaplijenjenog iznosa predujma od 5.000,00 kn na račun ovog suda IBAN: HR9223900011300000460, model HR00, pozivom na broj 3226-16.</w:t>
      </w:r>
    </w:p>
    <w:p w:rsidRDefault="008D5F59" w:rsidP="008D5F59" w:rsidR="008D5F59">
      <w:pPr>
        <w:ind w:left="720"/>
        <w:jc w:val="both"/>
      </w:pPr>
    </w:p>
    <w:p w:rsidRDefault="00D83448" w:rsidP="00D83448" w:rsidR="00D83448">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BF748E" w:rsidP="00BF748E" w:rsidR="00BF748E">
      <w:pPr>
        <w:ind w:firstLine="708"/>
        <w:jc w:val="both"/>
      </w:pPr>
      <w:r>
        <w:t xml:space="preserve">FINA-a Regionalni centar Zagreb, podnijela je ovom sudu dana 31. ožujka 2016. prijedlog za otvaranje stečajnog postupka nad dužnikom TIBOR PROMET d.o.o., Samobor, Stražnička 4, OIB 58011207616. </w:t>
      </w:r>
    </w:p>
    <w:p w:rsidRDefault="00BF748E" w:rsidP="00BF748E" w:rsidR="00BF748E">
      <w:pPr>
        <w:ind w:firstLine="708"/>
        <w:jc w:val="both"/>
      </w:pPr>
      <w:r>
        <w:t xml:space="preserve"> </w:t>
      </w:r>
    </w:p>
    <w:p w:rsidRDefault="00BF748E" w:rsidP="00BF748E" w:rsidR="00BF748E">
      <w:pPr>
        <w:ind w:firstLine="708"/>
        <w:jc w:val="both"/>
      </w:pPr>
      <w:r>
        <w:t>Prijedlog je podnesen temeljem odredbe članka 110. stavka 1. Stečajnog zakona (Narodne novine broj 78/15,</w:t>
      </w:r>
      <w:r w:rsidR="00DA3B17">
        <w:t xml:space="preserve"> 104/17,</w:t>
      </w:r>
      <w:r>
        <w:t xml:space="preserve"> dalje u tekstu: SZ-a). U prijedlogu predlagatelj navodi da na dan 29. ožujka 2016. godine dužnik u Očevidniku redoslijeda osnova za plaćanje ima </w:t>
      </w:r>
      <w:r>
        <w:lastRenderedPageBreak/>
        <w:t xml:space="preserve">evidentirane neizvršene osnove za plaćanje u neprekinutom razdoblju od 120 dana u ukupnom iznosu od 31.013,90 kn, te da dužnik ima tri zaposlena. </w:t>
      </w:r>
    </w:p>
    <w:p w:rsidRDefault="00BF748E" w:rsidP="00BF748E" w:rsidR="00BF748E">
      <w:pPr>
        <w:ind w:firstLine="708"/>
        <w:jc w:val="both"/>
      </w:pPr>
    </w:p>
    <w:p w:rsidRDefault="00BF748E" w:rsidP="00BF748E" w:rsidR="00BF748E" w:rsidRPr="005F7ED3">
      <w:pPr>
        <w:ind w:firstLine="708"/>
        <w:jc w:val="both"/>
      </w:pPr>
      <w:r>
        <w:t>Rješenjem ovog suda posl.br. 4 St-3226/16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7. ožujka 2017. godine.</w:t>
      </w:r>
    </w:p>
    <w:p w:rsidRDefault="00BF748E" w:rsidP="00BF748E" w:rsidR="00BF748E" w:rsidRPr="005F7ED3">
      <w:pPr>
        <w:jc w:val="both"/>
      </w:pPr>
    </w:p>
    <w:p w:rsidRDefault="00BF748E" w:rsidP="00BF748E" w:rsidR="00BF748E">
      <w:pPr>
        <w:ind w:firstLine="708"/>
        <w:jc w:val="both"/>
      </w:pPr>
      <w:r>
        <w:t xml:space="preserve">Podneskom od 23. siječnja 2017. godine FINA je izvijestila sud da ostaje kod prijedloga za otvaranje stečajnog postupka. </w:t>
      </w:r>
    </w:p>
    <w:p w:rsidRDefault="00BF748E" w:rsidP="00BF748E" w:rsidR="00BF748E">
      <w:pPr>
        <w:ind w:firstLine="708"/>
        <w:jc w:val="both"/>
      </w:pPr>
    </w:p>
    <w:p w:rsidRDefault="00BF748E" w:rsidP="00BF748E" w:rsidR="00BF748E">
      <w:pPr>
        <w:ind w:firstLine="708"/>
        <w:jc w:val="both"/>
      </w:pPr>
      <w:r w:rsidRPr="005F7ED3">
        <w:t xml:space="preserve">Na </w:t>
      </w:r>
      <w:r>
        <w:t>ročište</w:t>
      </w:r>
      <w:r w:rsidRPr="005F7ED3">
        <w:t xml:space="preserve"> </w:t>
      </w:r>
      <w:r>
        <w:t xml:space="preserve">radi očitovanja o prijedlogu za otvaranje stečajnoga postupka od 7. ožujka 2017. godine, nisu pristupili niti predlagatelj, niti dužnik, niti zakonski zastupnik dužnika, a niti je dužnik postupio po zaključku suda od 18. siječnja 2017. godine da dostavi sudu popis imovine i obveza dužnika, pa je sud zaključcima od 27. ožujka 2017. godine zatražio od javnih tijela koja vode evidenciju o određenoj vrsti imovine dostavu podataka iz njihovih službenih evidencija o tome da li je dužnik evidentiran kao vlasnik imovine. </w:t>
      </w:r>
    </w:p>
    <w:p w:rsidRDefault="00BF748E" w:rsidP="00BF748E" w:rsidR="00BF748E">
      <w:pPr>
        <w:ind w:firstLine="708"/>
        <w:jc w:val="both"/>
      </w:pPr>
    </w:p>
    <w:p w:rsidRDefault="00BF748E" w:rsidP="00BF748E" w:rsidR="00BF748E">
      <w:pPr>
        <w:ind w:firstLine="708"/>
        <w:jc w:val="both"/>
      </w:pPr>
      <w:r>
        <w:t>Uvidom u</w:t>
      </w:r>
      <w:r w:rsidRPr="00A44D76">
        <w:t xml:space="preserve"> pribavljen</w:t>
      </w:r>
      <w:r>
        <w:t>e podatke</w:t>
      </w:r>
      <w:r w:rsidRPr="00A44D76">
        <w:t xml:space="preserve"> iz informacijskog sustava zemljišnih knjiga (list </w:t>
      </w:r>
      <w:r>
        <w:t>23 i 24</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w:t>
      </w:r>
      <w:r w:rsidRPr="00A44D76">
        <w:t xml:space="preserve"> obavijest Ministarstva mora, prometa i infrastrukture od </w:t>
      </w:r>
      <w:r>
        <w:t xml:space="preserve">29. ožujka </w:t>
      </w:r>
      <w:r w:rsidRPr="00A44D76">
        <w:t xml:space="preserve">2017. godine (list </w:t>
      </w:r>
      <w:r>
        <w:t>25</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t>31. ožujka 2017. godine (list 26</w:t>
      </w:r>
      <w:r w:rsidRPr="00A44D76">
        <w:t xml:space="preserve"> spisa) </w:t>
      </w:r>
      <w:r>
        <w:t>utvrđeno je</w:t>
      </w:r>
      <w:r w:rsidRPr="00A44D76">
        <w:t xml:space="preserve"> da dužnik nije registriran kao vlasnik zrakoplova</w:t>
      </w:r>
      <w:r>
        <w:t>. Uvidom u</w:t>
      </w:r>
      <w:r w:rsidRPr="00A44D76">
        <w:t xml:space="preserve"> obavijest Središnjeg klirinško depozitarnog društva d.d. od </w:t>
      </w:r>
      <w:r>
        <w:t>11. travnja</w:t>
      </w:r>
      <w:r w:rsidRPr="00A44D76">
        <w:t xml:space="preserve"> 2017. godine (list </w:t>
      </w:r>
      <w:r>
        <w:t>27</w:t>
      </w:r>
      <w:r w:rsidRPr="00A44D76">
        <w:t xml:space="preserve"> spisa) </w:t>
      </w:r>
      <w:r>
        <w:t>utvrđeno je</w:t>
      </w:r>
      <w:r w:rsidRPr="00A44D76">
        <w:t xml:space="preserve"> da u sustavu SKDD d.d. ne postoji račun nematerijaliziranih vrijednosnih papira dužnika.</w:t>
      </w:r>
      <w:r>
        <w:t xml:space="preserve"> Uvidom u uvjerenje MUP-a, PU Zagrebačka, od 4. travnja 2017. godine (list 29 spisa) utvrđeno je da dužnik nije evidentiran kao vlasnik vozila. </w:t>
      </w:r>
    </w:p>
    <w:p w:rsidRDefault="00BF748E" w:rsidP="00BF748E" w:rsidR="00BF748E">
      <w:pPr>
        <w:ind w:firstLine="708"/>
        <w:jc w:val="both"/>
      </w:pPr>
    </w:p>
    <w:p w:rsidRDefault="00BF748E" w:rsidP="00BF748E" w:rsidR="00BF748E">
      <w:pPr>
        <w:ind w:firstLine="708"/>
        <w:jc w:val="both"/>
      </w:pPr>
      <w:r>
        <w:t xml:space="preserve">Nadalje, uvidom u potvrdu FINA-e o blokadi računa i novčanih sredstava dužnika od 13. ožujka 2017. godine (list 17 spisa) sud je utvrdio da na dan izdavanja potvrde u Očevidniku redoslijeda osnova za plaćanje dužnik ima evidentirane neizvršene osnove za plaćanje u neprekinutom razdoblju od 243 dana, time da nepodmirene obveze na dan izdavanja potvrde iznose 178.000,91 kn. </w:t>
      </w:r>
    </w:p>
    <w:p w:rsidRDefault="00BF748E" w:rsidP="00BF748E" w:rsidR="00BF748E">
      <w:pPr>
        <w:ind w:firstLine="708"/>
        <w:jc w:val="both"/>
      </w:pPr>
    </w:p>
    <w:p w:rsidRDefault="00BF748E" w:rsidP="00BF748E" w:rsidR="00BF748E">
      <w:pPr>
        <w:ind w:firstLine="708"/>
        <w:jc w:val="both"/>
      </w:pPr>
      <w:r>
        <w:t>Na ročištu radi rasprave o pretpostavkama za otvaranje stečajnog postupka nad dužnikom od 16. svibnja 2017. godine zakonski zastupnik dužnika izjavio je da se ne protivi prijedlogu za otvaranje stečajnog postupka nad dužnikom time da je naveo da dužnik nema u vlasništvu nikakvu nepokretnu, niti pokretnu imovinu koja bi činila stečajnu masu.</w:t>
      </w:r>
    </w:p>
    <w:p w:rsidRDefault="006360F9" w:rsidP="006360F9" w:rsidR="006360F9">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BF748E" w:rsidP="00063CEB" w:rsidR="006360F9">
      <w:pPr>
        <w:ind w:firstLine="708"/>
        <w:jc w:val="both"/>
      </w:pPr>
      <w:r>
        <w:lastRenderedPageBreak/>
        <w:t>Dakle, i</w:t>
      </w:r>
      <w:r w:rsidRPr="005F7ED3">
        <w:t>z</w:t>
      </w:r>
      <w:r>
        <w:t xml:space="preserve"> potvrde FINA-e o od 13. ožujka 2017. godine, nedvojbeno proizlazi da je kod dužnika ostvaren stečajni razlog nesposobnosti za plaćanje sukladno odredbi čl. 6. st. 1., 2. i 4. SZ-a.</w:t>
      </w:r>
    </w:p>
    <w:p w:rsidRDefault="00BF748E" w:rsidP="00063CEB" w:rsidR="00BF748E"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F748E">
        <w:t>3226</w:t>
      </w:r>
      <w:r w:rsidR="005555FF">
        <w:t>/16</w:t>
      </w:r>
      <w:r w:rsidRPr="00692A21">
        <w:t xml:space="preserve"> od </w:t>
      </w:r>
      <w:r w:rsidR="006360F9">
        <w:t>29. prosinca 2017.</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6360F9">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BF748E" w:rsidP="00BF748E" w:rsidR="00BF748E"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a čine ih </w:t>
      </w:r>
      <w:r w:rsidRPr="00FC58EA">
        <w:t>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360F9">
        <w:t>9. ožujka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6360F9">
        <w:t>29. prosinca</w:t>
      </w:r>
      <w:r w:rsidR="001D683D">
        <w:t xml:space="preserve"> 2017</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360F9">
        <w:t>29. prosinca</w:t>
      </w:r>
      <w:r w:rsidR="001D683D">
        <w:t xml:space="preserve"> 2017</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lastRenderedPageBreak/>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D5F59" w:rsidP="00C515B4" w:rsidR="008D5F59">
      <w:pPr>
        <w:ind w:firstLine="708"/>
        <w:jc w:val="both"/>
      </w:pPr>
    </w:p>
    <w:p w:rsidRDefault="008D5F59" w:rsidP="008D5F59" w:rsidR="008D5F59">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6360F9">
        <w:t>9. ožujka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DA3B17" w:rsidR="006E72DD">
      <w:headerReference w:type="even" r:id="rId10"/>
      <w:headerReference w:type="defaul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4B8E">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1479F0">
      <w:t>3226</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479F0"/>
    <w:rsid w:val="00164B97"/>
    <w:rsid w:val="0017335B"/>
    <w:rsid w:val="00174993"/>
    <w:rsid w:val="001A044D"/>
    <w:rsid w:val="001A178B"/>
    <w:rsid w:val="001A24B8"/>
    <w:rsid w:val="001D1E7B"/>
    <w:rsid w:val="001D564F"/>
    <w:rsid w:val="001D683D"/>
    <w:rsid w:val="001F26D6"/>
    <w:rsid w:val="001F4061"/>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05CEA"/>
    <w:rsid w:val="00425642"/>
    <w:rsid w:val="0043031F"/>
    <w:rsid w:val="00434CF8"/>
    <w:rsid w:val="004446F0"/>
    <w:rsid w:val="0044721B"/>
    <w:rsid w:val="004612DC"/>
    <w:rsid w:val="00472207"/>
    <w:rsid w:val="004746BF"/>
    <w:rsid w:val="0048366B"/>
    <w:rsid w:val="004A1BE7"/>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4303"/>
    <w:rsid w:val="006861EF"/>
    <w:rsid w:val="00692A21"/>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D5F59"/>
    <w:rsid w:val="008E1695"/>
    <w:rsid w:val="008E24D6"/>
    <w:rsid w:val="008E42C6"/>
    <w:rsid w:val="0090434A"/>
    <w:rsid w:val="00912B69"/>
    <w:rsid w:val="00924B8E"/>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2D86"/>
    <w:rsid w:val="009F5E66"/>
    <w:rsid w:val="00A0682A"/>
    <w:rsid w:val="00A104E5"/>
    <w:rsid w:val="00A12E2C"/>
    <w:rsid w:val="00A22E26"/>
    <w:rsid w:val="00A27BFF"/>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BF748E"/>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3448"/>
    <w:rsid w:val="00D862E2"/>
    <w:rsid w:val="00DA3B17"/>
    <w:rsid w:val="00DB3EBA"/>
    <w:rsid w:val="00DD3245"/>
    <w:rsid w:val="00DD392D"/>
    <w:rsid w:val="00DE04E4"/>
    <w:rsid w:val="00DE2695"/>
    <w:rsid w:val="00DE6E22"/>
    <w:rsid w:val="00DF1E26"/>
    <w:rsid w:val="00E26DAE"/>
    <w:rsid w:val="00E55186"/>
    <w:rsid w:val="00E57778"/>
    <w:rsid w:val="00E6366C"/>
    <w:rsid w:val="00E71F9A"/>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24B8E"/>
    <w:rPr>
      <w:color w:val="808080"/>
      <w:bdr w:space="0" w:sz="0" w:color="auto" w:val="none"/>
      <w:shd w:fill="auto" w:color="auto" w:val="clear"/>
    </w:rPr>
  </w:style>
  <w:style w:customStyle="true" w:styleId="eSPISCCParagraphDefaultFont" w:type="character">
    <w:name w:val="eSPIS_CC_Paragraph Default Font"/>
    <w:basedOn w:val="Zadanifontodlomka"/>
    <w:rsid w:val="00924B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B8E"/>
    <w:rPr>
      <w:bdr w:space="0" w:sz="0" w:color="auto" w:val="none"/>
      <w:shd w:fill="FFFFCC" w:color="auto" w:val="clear"/>
      <w:lang w:val="hr-HR"/>
    </w:rPr>
  </w:style>
  <w:style w:customStyle="true" w:styleId="PozadinaSvijetloCrvena" w:type="character">
    <w:name w:val="Pozadina_SvijetloCrvena"/>
    <w:basedOn w:val="eSPISCCParagraphDefaultFont"/>
    <w:rsid w:val="00924B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B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24B8E"/>
    <w:rPr>
      <w:color w:val="808080"/>
      <w:bdr w:color="auto" w:space="0" w:sz="0" w:val="none"/>
      <w:shd w:color="auto" w:fill="auto" w:val="clear"/>
    </w:rPr>
  </w:style>
  <w:style w:customStyle="1" w:styleId="eSPISCCParagraphDefaultFont" w:type="character">
    <w:name w:val="eSPIS_CC_Paragraph Default Font"/>
    <w:basedOn w:val="Zadanifontodlomka"/>
    <w:rsid w:val="00924B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B8E"/>
    <w:rPr>
      <w:bdr w:color="auto" w:space="0" w:sz="0" w:val="none"/>
      <w:shd w:color="auto" w:fill="FFFFCC" w:val="clear"/>
      <w:lang w:val="hr-HR"/>
    </w:rPr>
  </w:style>
  <w:style w:customStyle="1" w:styleId="PozadinaSvijetloCrvena" w:type="character">
    <w:name w:val="Pozadina_SvijetloCrvena"/>
    <w:basedOn w:val="eSPISCCParagraphDefaultFont"/>
    <w:rsid w:val="00924B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B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St-3226/2016-24</izvorni_sadrzaj>
    <derivirana_varijabla naziv="DomainObject.Oznaka_1">St-3226/2016-24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St-3226/2016</izvorni_sadrzaj>
    <derivirana_varijabla naziv="DomainObject.Predmet.OznakaBroj_1">St-3226/2016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TIBOR PROMET d.o.o. zastupanog po punomoćniku Damir Oršić</izvorni_sadrzaj>
    <derivirana_varijabla naziv="DomainObject.Predmet.ProtustrankaFormated_1">  TIBOR PROMET d.o.o. zastupanog po punomoćniku Damir Oršić</derivirana_varijabla>
  </DomainObject.Predmet.ProtustrankaFormated>
  <DomainObject.Predmet.ProtustrankaFormatedOIB>
    <izvorni_sadrzaj>  TIBOR PROMET d.o.o., OIB 58011207616 zastupanog po punomoćniku Damir Oršić</izvorni_sadrzaj>
    <derivirana_varijabla naziv="DomainObject.Predmet.ProtustrankaFormatedOIB_1">  TIBOR PROMET d.o.o., OIB 58011207616 zastupanog po punomoćniku Damir Oršić</derivirana_varijabla>
  </DomainObject.Predmet.ProtustrankaFormatedOIB>
  <DomainObject.Predmet.ProtustrankaFormatedWithAdress>
    <izvorni_sadrzaj> TIBOR PROMET d.o.o., Stražnička 4, 10430 Samobor zastupanog po punomoćniku Damir Oršić</izvorni_sadrzaj>
    <derivirana_varijabla naziv="DomainObject.Predmet.ProtustrankaFormatedWithAdress_1"> TIBOR PROMET d.o.o., Stražnička 4, 10430 Samobor zastupanog po punomoćniku Damir Oršić</derivirana_varijabla>
  </DomainObject.Predmet.ProtustrankaFormatedWithAdress>
  <DomainObject.Predmet.ProtustrankaFormatedWithAdressOIB>
    <izvorni_sadrzaj> TIBOR PROMET d.o.o., OIB 58011207616, Stražnička 4, 10430 Samobor zastupanog po punomoćniku Damir Oršić</izvorni_sadrzaj>
    <derivirana_varijabla naziv="DomainObject.Predmet.ProtustrankaFormatedWithAdressOIB_1"> TIBOR PROMET d.o.o., OIB 58011207616, Stražnička 4, 10430 Samobor zastupanog po punomoćniku Damir Oršić</derivirana_varijabla>
  </DomainObject.Predmet.ProtustrankaFormatedWithAdressOIB>
  <DomainObject.Predmet.ProtustrankaWithAdress>
    <izvorni_sadrzaj>TIBOR PROMET d.o.o. Stražnička 4, 10430 Samobor</izvorni_sadrzaj>
    <derivirana_varijabla naziv="DomainObject.Predmet.ProtustrankaWithAdress_1">TIBOR PROMET d.o.o. Stražnička 4, 10430 Samobor</derivirana_varijabla>
  </DomainObject.Predmet.ProtustrankaWithAdress>
  <DomainObject.Predmet.ProtustrankaWithAdressOIB>
    <izvorni_sadrzaj>TIBOR PROMET d.o.o., OIB 58011207616, Stražnička 4, 10430 Samobor</izvorni_sadrzaj>
    <derivirana_varijabla naziv="DomainObject.Predmet.ProtustrankaWithAdressOIB_1">TIBOR PROMET d.o.o., OIB 58011207616, Stražnička 4, 10430 Samobor</derivirana_varijabla>
  </DomainObject.Predmet.ProtustrankaWithAdressOIB>
  <DomainObject.Predmet.ProtustrankaNazivFormated>
    <izvorni_sadrzaj>TIBOR PROMET d.o.o.</izvorni_sadrzaj>
    <derivirana_varijabla naziv="DomainObject.Predmet.ProtustrankaNazivFormated_1">TIBOR PROMET d.o.o.</derivirana_varijabla>
  </DomainObject.Predmet.ProtustrankaNazivFormated>
  <DomainObject.Predmet.ProtustrankaNazivFormatedOIB>
    <izvorni_sadrzaj>TIBOR PROMET d.o.o., OIB 58011207616</izvorni_sadrzaj>
    <derivirana_varijabla naziv="DomainObject.Predmet.ProtustrankaNazivFormatedOIB_1">TIBOR PROMET d.o.o., OIB 58011207616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TIBOR PROMET d.o.o. zastupanog po punomoćniku Damir Oršić</item>
    </izvorni_sadrzaj>
    <derivirana_varijabla naziv="DomainObject.Predmet.ProtuStrankaListFormated_1">
      <item>TIBOR PROMET d.o.o. zastupanog po punomoćniku Damir Oršić</item>
    </derivirana_varijabla>
  </DomainObject.Predmet.ProtuStrankaListFormated>
  <DomainObject.Predmet.ProtuStrankaListFormatedOIB>
    <izvorni_sadrzaj>
      <item>TIBOR PROMET d.o.o., OIB 58011207616 zastupanog po punomoćniku Damir Oršić</item>
    </izvorni_sadrzaj>
    <derivirana_varijabla naziv="DomainObject.Predmet.ProtuStrankaListFormatedOIB_1">
      <item>TIBOR PROMET d.o.o., OIB 58011207616 zastupanog po punomoćniku Damir Oršić</item>
    </derivirana_varijabla>
  </DomainObject.Predmet.ProtuStrankaListFormatedOIB>
  <DomainObject.Predmet.ProtuStrankaListFormatedWithAdress>
    <izvorni_sadrzaj>
      <item>TIBOR PROMET d.o.o., Stražnička 4, 10430 Samobor zastupanog po punomoćniku Damir Oršić</item>
    </izvorni_sadrzaj>
    <derivirana_varijabla naziv="DomainObject.Predmet.ProtuStrankaListFormatedWithAdress_1">
      <item>TIBOR PROMET d.o.o., Stražnička 4, 10430 Samobor zastupanog po punomoćniku Damir Oršić</item>
    </derivirana_varijabla>
  </DomainObject.Predmet.ProtuStrankaListFormatedWithAdress>
  <DomainObject.Predmet.ProtuStrankaListFormatedWithAdressOIB>
    <izvorni_sadrzaj>
      <item>TIBOR PROMET d.o.o., OIB 58011207616, Stražnička 4, 10430 Samobor zastupanog po punomoćniku Damir Oršić</item>
    </izvorni_sadrzaj>
    <derivirana_varijabla naziv="DomainObject.Predmet.ProtuStrankaListFormatedWithAdressOIB_1">
      <item>TIBOR PROMET d.o.o., OIB 58011207616, Stražnička 4, 10430 Samobor zastupanog po punomoćniku Damir Oršić</item>
    </derivirana_varijabla>
  </DomainObject.Predmet.ProtuStrankaListFormatedWithAdressOIB>
  <DomainObject.Predmet.ProtuStrankaListNazivFormated>
    <izvorni_sadrzaj>
      <item>TIBOR PROMET d.o.o.</item>
    </izvorni_sadrzaj>
    <derivirana_varijabla naziv="DomainObject.Predmet.ProtuStrankaListNazivFormated_1">
      <item>TIBOR PROMET d.o.o.</item>
    </derivirana_varijabla>
  </DomainObject.Predmet.ProtuStrankaListNazivFormated>
  <DomainObject.Predmet.ProtuStrankaListNazivFormatedOIB>
    <izvorni_sadrzaj>
      <item>TIBOR PROMET d.o.o., OIB 58011207616</item>
    </izvorni_sadrzaj>
    <derivirana_varijabla naziv="DomainObject.Predmet.ProtuStrankaListNazivFormatedOIB_1">
      <item>TIBOR PROMET d.o.o., OIB 58011207616</item>
    </derivirana_varijabla>
  </DomainObject.Predmet.ProtuStrankaListNazivFormatedOIB>
  <DomainObject.Predmet.OstaliListFormated>
    <izvorni_sadrzaj>
      <item>Damir Oršić punomoćnik sudionika u postupku TIBOR PROMET d.o.o.</item>
    </izvorni_sadrzaj>
    <derivirana_varijabla naziv="DomainObject.Predmet.OstaliListFormated_1">
      <item>Damir Oršić punomoćnik sudionika u postupku TIBOR PROMET d.o.o.</item>
    </derivirana_varijabla>
  </DomainObject.Predmet.OstaliListFormated>
  <DomainObject.Predmet.OstaliListFormatedOIB>
    <izvorni_sadrzaj>
      <item>Damir Oršić, OIB 50455351926 punomoćnik sudionika u postupku TIBOR PROMET d.o.o.</item>
    </izvorni_sadrzaj>
    <derivirana_varijabla naziv="DomainObject.Predmet.OstaliListFormatedOIB_1">
      <item>Damir Oršić, OIB 50455351926 punomoćnik sudionika u postupku TIBOR PROMET d.o.o.</item>
    </derivirana_varijabla>
  </DomainObject.Predmet.OstaliListFormatedOIB>
  <DomainObject.Predmet.OstaliListFormatedWithAdress>
    <izvorni_sadrzaj>
      <item>Damir Oršić, Stražnička 4, 10430 Samobor punomoćnik sudionika u postupku TIBOR PROMET d.o.o.</item>
    </izvorni_sadrzaj>
    <derivirana_varijabla naziv="DomainObject.Predmet.OstaliListFormatedWithAdress_1">
      <item>Damir Oršić, Stražnička 4, 10430 Samobor punomoćnik sudionika u postupku TIBOR PROMET d.o.o.</item>
    </derivirana_varijabla>
  </DomainObject.Predmet.OstaliListFormatedWithAdress>
  <DomainObject.Predmet.OstaliListFormatedWithAdressOIB>
    <izvorni_sadrzaj>
      <item>Damir Oršić, OIB 50455351926, Stražnička 4, 10430 Samobor punomoćnik sudionika u postupku TIBOR PROMET d.o.o.</item>
    </izvorni_sadrzaj>
    <derivirana_varijabla naziv="DomainObject.Predmet.OstaliListFormatedWithAdressOIB_1">
      <item>Damir Oršić, OIB 50455351926, Stražnička 4, 10430 Samobor punomoćnik sudionika u postupku TIBOR PROMET d.o.o.</item>
    </derivirana_varijabla>
  </DomainObject.Predmet.OstaliListFormatedWithAdressOIB>
  <DomainObject.Predmet.OstaliListNazivFormated>
    <izvorni_sadrzaj>
      <item>Damir Oršić</item>
    </izvorni_sadrzaj>
    <derivirana_varijabla naziv="DomainObject.Predmet.OstaliListNazivFormated_1">
      <item>Damir Oršić</item>
    </derivirana_varijabla>
  </DomainObject.Predmet.OstaliListNazivFormated>
  <DomainObject.Predmet.OstaliListNazivFormatedOIB>
    <izvorni_sadrzaj>
      <item>Damir Oršić, OIB 50455351926</item>
    </izvorni_sadrzaj>
    <derivirana_varijabla naziv="DomainObject.Predmet.OstaliListNazivFormatedOIB_1">
      <item>Damir Oršić, OIB 50455351926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St-3226/2016-24</izvorni_sadrzaj>
    <derivirana_varijabla naziv="DomainObject.PoslovniBrojDokumenta_1">St-3226/2016-24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TIBOR PROMET d.o.o.</izvorni_sadrzaj>
    <derivirana_varijabla naziv="DomainObject.Predmet.ProtustrankaIDrugi_1">TIBOR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TIBOR PROMET d.o.o., OIB 58011207616, Stražnička 4, 10430 Samobor</izvorni_sadrzaj>
    <derivirana_varijabla naziv="DomainObject.Predmet.ProtustrankaIDrugiAdressOIB_1">TIBOR PROMET d.o.o., OIB 58011207616, Stražnička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TIBOR PROMET d.o.o.</item>
      <item>Damir Oršić</item>
    </izvorni_sadrzaj>
    <derivirana_varijabla naziv="DomainObject.Predmet.SudioniciListNaziv_1">
      <item>FINA Regionalni centar Zagreb</item>
      <item>TIBOR PROMET d.o.o.</item>
      <item>Damir Oršić</item>
    </derivirana_varijabla>
  </DomainObject.Predmet.SudioniciListNaziv>
  <DomainObject.Predmet.SudioniciListAdressOIB>
    <izvorni_sadrzaj>
      <item>FINA Regionalni centar Zagreb, OIB 85821130368, Trg svibanjskih žrtava 1995. br. 1,10000 Zagreb</item>
      <item>TIBOR PROMET d.o.o., OIB 58011207616, Stražnička 4,10430 Samobor</item>
      <item>Damir Oršić, OIB 50455351926, Stražnička 4,10430 Samobor</item>
    </izvorni_sadrzaj>
    <derivirana_varijabla naziv="DomainObject.Predmet.SudioniciListAdressOIB_1">
      <item>FINA Regionalni centar Zagreb, OIB 85821130368, Trg svibanjskih žrtava 1995. br. 1,10000 Zagreb</item>
      <item>TIBOR PROMET d.o.o., OIB 58011207616, Stražnička 4,10430 Samobor</item>
      <item>Damir Oršić, OIB 50455351926, Stražnička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58011207616</item>
      <item>, OIB 50455351926</item>
    </izvorni_sadrzaj>
    <derivirana_varijabla naziv="DomainObject.Predmet.SudioniciListNazivOIB_1">
      <item>, OIB 85821130368</item>
      <item>, OIB 58011207616</item>
      <item>, OIB 50455351926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1542</properties:Words>
  <properties:Characters>8675</properties:Characters>
  <properties:Lines>183</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2018-03-09T09:20:00Z</dcterms:created>
  <dc:creator>Korisnik</dc:creator>
  <cp:lastModifiedBy>Renata Klokočki</cp:lastModifiedBy>
  <cp:lastPrinted>2018-03-09T09:26:00Z</cp:lastPrinted>
  <dcterms:modified xmlns:xsi="http://www.w3.org/2001/XMLSchema-instance" xsi:type="dcterms:W3CDTF">2018-03-09T09:37:00Z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St-3226/2016-24 / Odluka - Rješenje - otvaranje i zaključenje stečajnog postupka (čl. 132) (RJEŠENJE - OTVARANJE I ZAKLJUČENJE -TIBOR PROMET.docx)</vt:lpwstr>
  </prop:property>
  <prop:property name="CC_coloring" pid="4" fmtid="{D5CDD505-2E9C-101B-9397-08002B2CF9AE}">
    <vt:bool>false</vt:bool>
  </prop:property>
  <prop:property name="BrojStranica" pid="5" fmtid="{D5CDD505-2E9C-101B-9397-08002B2CF9AE}">
    <vt:i4>4</vt:i4>
  </prop:property>
</prop:Properties>
</file>