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f292" w14:paraId="d9af292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B27733">
        <w:t>148/17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6A56F3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B27733">
        <w:rPr>
          <w:rFonts w:eastAsia="Calibri"/>
        </w:rPr>
        <w:t>ZELENA KRILA j.d.o.o., Zagreb, Božidara Magovca 20b, OIB: 05905290488</w:t>
      </w:r>
      <w:r w:rsidR="00B74CF9">
        <w:t>,</w:t>
      </w:r>
      <w:r w:rsidR="00D5399D" w:rsidRPr="00AF1EFD">
        <w:t xml:space="preserve"> </w:t>
      </w:r>
      <w:r w:rsidR="0063163D">
        <w:t>9</w:t>
      </w:r>
      <w:r w:rsidR="0093014E">
        <w:t>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F012D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dužnikom </w:t>
      </w:r>
      <w:r w:rsidR="00B27733">
        <w:rPr>
          <w:rFonts w:eastAsia="Calibri"/>
        </w:rPr>
        <w:t>ZELENA KRILA j.d.o.o., Zagreb, Božidara Magovca 20b, OIB: 05905290488</w:t>
      </w:r>
      <w:r w:rsidR="00410421">
        <w:t xml:space="preserve">. </w:t>
      </w:r>
      <w:r w:rsidRPr="00AF1EFD">
        <w:t xml:space="preserve">Stečajni postupak je otvoren dana </w:t>
      </w:r>
      <w:r w:rsidR="0063163D">
        <w:t>9</w:t>
      </w:r>
      <w:r w:rsidR="0093014E">
        <w:t>. kolovoza</w:t>
      </w:r>
      <w:r w:rsidR="00410421">
        <w:t xml:space="preserve"> 2017.</w:t>
      </w:r>
      <w:r w:rsidRPr="00AF1EFD">
        <w:t xml:space="preserve"> u</w:t>
      </w:r>
      <w:r w:rsidR="0093014E">
        <w:t xml:space="preserve"> </w:t>
      </w:r>
      <w:r w:rsidR="0063163D">
        <w:t>9,</w:t>
      </w:r>
      <w:r w:rsidR="00B27733">
        <w:t>45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>Stečajnim upraviteljem se imenuje</w:t>
      </w:r>
      <w:r w:rsidR="00215273">
        <w:t xml:space="preserve"> </w:t>
      </w:r>
      <w:r w:rsidR="00B27733">
        <w:t>Ana Vičević-Gračanin, Čavle, Šušnjevac 3, OIB: 75471893129.</w:t>
      </w:r>
    </w:p>
    <w:p w:rsidRDefault="00060133" w:rsidP="00060133" w:rsidR="00060133" w:rsidRPr="00AF1EFD">
      <w:pPr>
        <w:ind w:left="708"/>
        <w:jc w:val="both"/>
      </w:pPr>
    </w:p>
    <w:p w:rsidRDefault="00060133" w:rsidP="000F012D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B27733">
        <w:rPr>
          <w:rFonts w:eastAsia="Calibri"/>
        </w:rPr>
        <w:t>ZELENA KRILA j.d.o.o., Zagreb, Božidara Magovca 20b, OIB: 05905290488</w:t>
      </w:r>
      <w:r w:rsidR="00ED7F29">
        <w:t>,</w:t>
      </w:r>
      <w:r w:rsidR="008B73DD">
        <w:t xml:space="preserve"> s danom </w:t>
      </w:r>
      <w:r w:rsidR="0063163D">
        <w:t>9</w:t>
      </w:r>
      <w:r w:rsidR="0093014E">
        <w:t>. kolovoza</w:t>
      </w:r>
      <w:r w:rsidR="00410421">
        <w:t xml:space="preserve">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0F012D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B27733">
        <w:rPr>
          <w:rFonts w:eastAsia="Calibri"/>
        </w:rPr>
        <w:t>ZELENA KRILA j.d.o.o., Zagreb, Božidara Magovca 20b, OIB: 05905290488</w:t>
      </w:r>
      <w:r w:rsidR="00ED7F29">
        <w:t>,</w:t>
      </w:r>
      <w:r w:rsidR="00CD4226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27733" w:rsidP="00B74CF9" w:rsidR="00B74CF9">
      <w:pPr>
        <w:ind w:firstLine="708"/>
        <w:jc w:val="both"/>
      </w:pPr>
      <w:r>
        <w:t>Zakonski zastupnik dužnika je podnio</w:t>
      </w:r>
      <w:r w:rsidR="00B74CF9" w:rsidRPr="00B26DB0">
        <w:t xml:space="preserve"> prijedlog za </w:t>
      </w:r>
      <w:r w:rsidR="00ED7F29">
        <w:t>otvaranje</w:t>
      </w:r>
      <w:r w:rsidR="00B74CF9" w:rsidRPr="00B26DB0">
        <w:t xml:space="preserve"> stečajnog postupka nad dužnikom </w:t>
      </w:r>
      <w:r>
        <w:rPr>
          <w:rFonts w:eastAsia="Calibri"/>
        </w:rPr>
        <w:t>ZELENA KRILA j.d.o.o., Zagreb, Božidara Magovca 20b, OIB: 05905290488</w:t>
      </w:r>
      <w:r w:rsidR="00ED7F29">
        <w:t>,</w:t>
      </w:r>
      <w:r w:rsidR="00B74CF9">
        <w:t xml:space="preserve"> dana </w:t>
      </w:r>
      <w:r>
        <w:t>17. siječnja 2017</w:t>
      </w:r>
      <w:r w:rsidR="00410421">
        <w:t>.</w:t>
      </w:r>
    </w:p>
    <w:p w:rsidRDefault="008A3793" w:rsidP="00B74CF9" w:rsidR="008A3793">
      <w:pPr>
        <w:ind w:firstLine="708"/>
        <w:jc w:val="both"/>
      </w:pPr>
    </w:p>
    <w:p w:rsidRDefault="008A3793" w:rsidP="00B74CF9" w:rsidR="008A3793">
      <w:pPr>
        <w:ind w:firstLine="708"/>
        <w:jc w:val="both"/>
      </w:pPr>
      <w:r>
        <w:lastRenderedPageBreak/>
        <w:t>Sud ne raspolaže podacima o postojanj</w:t>
      </w:r>
      <w:r w:rsidR="00CD4226">
        <w:t>u</w:t>
      </w:r>
      <w:r>
        <w:t xml:space="preserve"> imovine dužnika, koja bi bila dovoljna za namirenje troškova stečajnog postupka.</w:t>
      </w:r>
    </w:p>
    <w:p w:rsidRDefault="00A40812" w:rsidP="00D5399D" w:rsidR="00A40812">
      <w:pPr>
        <w:ind w:firstLine="708"/>
        <w:jc w:val="both"/>
      </w:pPr>
    </w:p>
    <w:p w:rsidRDefault="005E4D08" w:rsidP="00D5399D" w:rsidR="00B27733">
      <w:pPr>
        <w:ind w:firstLine="708"/>
        <w:jc w:val="both"/>
      </w:pPr>
      <w:r w:rsidRPr="00AF1EFD">
        <w:t>Uvidom u potvrdu FINA-e</w:t>
      </w:r>
      <w:r w:rsidR="00B27733">
        <w:t xml:space="preserve"> od 10. ožujka 2017. </w:t>
      </w:r>
      <w:r w:rsidRPr="00AF1EFD">
        <w:t xml:space="preserve"> utvrđeno je da</w:t>
      </w:r>
      <w:r w:rsidR="008327B4">
        <w:t xml:space="preserve"> </w:t>
      </w:r>
      <w:r w:rsidR="00B27733">
        <w:t>dužnikov žiro račun nije blokiran.</w:t>
      </w:r>
    </w:p>
    <w:p w:rsidRDefault="00B27733" w:rsidP="00D5399D" w:rsidR="00B27733">
      <w:pPr>
        <w:ind w:firstLine="708"/>
        <w:jc w:val="both"/>
      </w:pPr>
    </w:p>
    <w:p w:rsidRDefault="00B27733" w:rsidP="00D5399D" w:rsidR="00A40812">
      <w:pPr>
        <w:ind w:firstLine="708"/>
        <w:jc w:val="both"/>
      </w:pPr>
      <w:r>
        <w:t>Iz bruto bilance od 1. siječnja 2016. do 31. prosinca 2016. proizlazi da dužnik nema nikakve imovine osim potraživanja od kupaca u zemlji u iznosu od 670,21 kn, dok obveze društva iznose 42.470,28 kn, a odnose se na kratkoročne posudbe vlasnika (list 5 do 8 spisa).</w:t>
      </w:r>
    </w:p>
    <w:p w:rsidRDefault="00CD4226" w:rsidP="00D5399D" w:rsidR="00CD4226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D21534">
      <w:pPr>
        <w:jc w:val="both"/>
      </w:pPr>
      <w:r w:rsidRPr="00AF1EFD">
        <w:tab/>
        <w:t>Prije donošenja ovog rješenja sud je ovosudnim rješenjem posl. br. St-</w:t>
      </w:r>
      <w:r w:rsidR="00B27733">
        <w:t>148/17</w:t>
      </w:r>
      <w:r w:rsidR="002C4416">
        <w:t xml:space="preserve"> od </w:t>
      </w:r>
      <w:r w:rsidR="0063163D">
        <w:t>2</w:t>
      </w:r>
      <w:r w:rsidR="00B27733">
        <w:t>1</w:t>
      </w:r>
      <w:r w:rsidR="0063163D">
        <w:t>. ožujka</w:t>
      </w:r>
      <w:r w:rsidR="00553D53">
        <w:t xml:space="preserve"> </w:t>
      </w:r>
      <w:r w:rsidR="00410421">
        <w:t>2017</w:t>
      </w:r>
      <w:r w:rsidR="002C4416">
        <w:t>.</w:t>
      </w:r>
      <w:r w:rsidR="005E4D08" w:rsidRPr="00AF1EFD">
        <w:t xml:space="preserve"> </w:t>
      </w:r>
      <w:r w:rsidRPr="00AF1EFD">
        <w:t xml:space="preserve">pozvao osobe koje bi imale pravni interes da se stečajni postupak nad dužnikom provede, da u roku </w:t>
      </w:r>
      <w:r w:rsidR="005E4D08" w:rsidRPr="00AF1EFD">
        <w:t>15</w:t>
      </w:r>
      <w:r w:rsidRPr="00AF1EFD">
        <w:t xml:space="preserve"> dana na žiro račun suda predujme iznos od </w:t>
      </w:r>
      <w:r w:rsidR="00410421">
        <w:t>1</w:t>
      </w:r>
      <w:r w:rsidR="008B73DD">
        <w:t>0.000,00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63163D">
        <w:t>2</w:t>
      </w:r>
      <w:r w:rsidR="00B27733">
        <w:t>1</w:t>
      </w:r>
      <w:r w:rsidR="0063163D">
        <w:t>. ožujka</w:t>
      </w:r>
      <w:r w:rsidR="00410421">
        <w:t xml:space="preserve"> 2017</w:t>
      </w:r>
      <w:r w:rsidR="002C4416">
        <w:t>.</w:t>
      </w:r>
      <w:r w:rsidRPr="00AF1EFD">
        <w:t xml:space="preserve">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63163D">
        <w:t>9</w:t>
      </w:r>
      <w:r w:rsidR="00553D53">
        <w:t>. kolovoza</w:t>
      </w:r>
      <w:r w:rsidR="00410421">
        <w:t xml:space="preserve"> 2017.</w:t>
      </w: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CD4226" w:rsidR="00CD4226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8A1C8C">
        <w:t>, v.r.</w:t>
      </w:r>
    </w:p>
    <w:p w:rsidRDefault="008A1C8C" w:rsidP="00CD4226" w:rsidR="008A1C8C"/>
    <w:p w:rsidRDefault="008A1C8C" w:rsidP="00CD4226" w:rsidR="008A1C8C">
      <w:r>
        <w:t xml:space="preserve">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 w:rsidRPr="00AF1EFD"/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777" w:rsidR="00757777">
      <w:r>
        <w:separator/>
      </w:r>
    </w:p>
  </w:endnote>
  <w:endnote w:id="0" w:type="continuationSeparator">
    <w:p w:rsidRDefault="00757777" w:rsidR="0075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777" w:rsidR="00757777">
      <w:r>
        <w:separator/>
      </w:r>
    </w:p>
  </w:footnote>
  <w:footnote w:id="0" w:type="continuationSeparator">
    <w:p w:rsidRDefault="00757777" w:rsidR="00757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1C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B27733">
      <w:t>148/17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77FD2"/>
    <w:rsid w:val="000A3364"/>
    <w:rsid w:val="000F012D"/>
    <w:rsid w:val="00145906"/>
    <w:rsid w:val="00174993"/>
    <w:rsid w:val="00186AD4"/>
    <w:rsid w:val="00191009"/>
    <w:rsid w:val="001A044D"/>
    <w:rsid w:val="001C02F6"/>
    <w:rsid w:val="001D564F"/>
    <w:rsid w:val="00215273"/>
    <w:rsid w:val="00233CF9"/>
    <w:rsid w:val="00243403"/>
    <w:rsid w:val="00293964"/>
    <w:rsid w:val="002944F5"/>
    <w:rsid w:val="00296BD4"/>
    <w:rsid w:val="002B3D3F"/>
    <w:rsid w:val="002B5B9E"/>
    <w:rsid w:val="002B6E67"/>
    <w:rsid w:val="002C4416"/>
    <w:rsid w:val="002C5A29"/>
    <w:rsid w:val="002D6432"/>
    <w:rsid w:val="00310E16"/>
    <w:rsid w:val="003567A1"/>
    <w:rsid w:val="003905DD"/>
    <w:rsid w:val="003B7A38"/>
    <w:rsid w:val="003F2DB3"/>
    <w:rsid w:val="00407FE0"/>
    <w:rsid w:val="00410421"/>
    <w:rsid w:val="0043031F"/>
    <w:rsid w:val="0044721B"/>
    <w:rsid w:val="004A1BE7"/>
    <w:rsid w:val="004F47B9"/>
    <w:rsid w:val="00502549"/>
    <w:rsid w:val="00523E58"/>
    <w:rsid w:val="0055135C"/>
    <w:rsid w:val="00553D53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63D"/>
    <w:rsid w:val="00662CB6"/>
    <w:rsid w:val="006861EF"/>
    <w:rsid w:val="006A56F3"/>
    <w:rsid w:val="006A6C30"/>
    <w:rsid w:val="006C786C"/>
    <w:rsid w:val="006F5F07"/>
    <w:rsid w:val="007170B8"/>
    <w:rsid w:val="00717D4A"/>
    <w:rsid w:val="00757777"/>
    <w:rsid w:val="007861DF"/>
    <w:rsid w:val="007A550F"/>
    <w:rsid w:val="007D7A92"/>
    <w:rsid w:val="00812051"/>
    <w:rsid w:val="008327B4"/>
    <w:rsid w:val="0084192B"/>
    <w:rsid w:val="00855AE8"/>
    <w:rsid w:val="008A1C8C"/>
    <w:rsid w:val="008A3793"/>
    <w:rsid w:val="008B73DD"/>
    <w:rsid w:val="008E42C6"/>
    <w:rsid w:val="00912B69"/>
    <w:rsid w:val="0092768B"/>
    <w:rsid w:val="0093014E"/>
    <w:rsid w:val="00932E10"/>
    <w:rsid w:val="00964750"/>
    <w:rsid w:val="0097440A"/>
    <w:rsid w:val="009773DD"/>
    <w:rsid w:val="00984644"/>
    <w:rsid w:val="009A5635"/>
    <w:rsid w:val="009B2375"/>
    <w:rsid w:val="009B6AB4"/>
    <w:rsid w:val="009C324E"/>
    <w:rsid w:val="009E2615"/>
    <w:rsid w:val="009E4856"/>
    <w:rsid w:val="009E7E6B"/>
    <w:rsid w:val="009F7258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C4333"/>
    <w:rsid w:val="00AD0C03"/>
    <w:rsid w:val="00AD6DDA"/>
    <w:rsid w:val="00AE22A5"/>
    <w:rsid w:val="00AF1EFD"/>
    <w:rsid w:val="00AF6F8E"/>
    <w:rsid w:val="00AF7F9B"/>
    <w:rsid w:val="00B27733"/>
    <w:rsid w:val="00B74CF9"/>
    <w:rsid w:val="00B918B5"/>
    <w:rsid w:val="00B97F98"/>
    <w:rsid w:val="00BB7E5E"/>
    <w:rsid w:val="00C111C1"/>
    <w:rsid w:val="00C1129F"/>
    <w:rsid w:val="00C12A9F"/>
    <w:rsid w:val="00C15BC1"/>
    <w:rsid w:val="00C41724"/>
    <w:rsid w:val="00C453E9"/>
    <w:rsid w:val="00C50D94"/>
    <w:rsid w:val="00C5720C"/>
    <w:rsid w:val="00C74029"/>
    <w:rsid w:val="00C74824"/>
    <w:rsid w:val="00C92655"/>
    <w:rsid w:val="00CB0868"/>
    <w:rsid w:val="00CB2309"/>
    <w:rsid w:val="00CD4226"/>
    <w:rsid w:val="00CE03D0"/>
    <w:rsid w:val="00CF05EC"/>
    <w:rsid w:val="00D21534"/>
    <w:rsid w:val="00D31098"/>
    <w:rsid w:val="00D44937"/>
    <w:rsid w:val="00D50090"/>
    <w:rsid w:val="00D5399D"/>
    <w:rsid w:val="00D862E2"/>
    <w:rsid w:val="00D90AF2"/>
    <w:rsid w:val="00DC2A40"/>
    <w:rsid w:val="00DE04E4"/>
    <w:rsid w:val="00DE55F7"/>
    <w:rsid w:val="00DE6E22"/>
    <w:rsid w:val="00E47BD0"/>
    <w:rsid w:val="00E57778"/>
    <w:rsid w:val="00E6510E"/>
    <w:rsid w:val="00ED7F29"/>
    <w:rsid w:val="00EE61A0"/>
    <w:rsid w:val="00F10CB7"/>
    <w:rsid w:val="00F22E0A"/>
    <w:rsid w:val="00F36D2D"/>
    <w:rsid w:val="00F40956"/>
    <w:rsid w:val="00F45029"/>
    <w:rsid w:val="00F60C93"/>
    <w:rsid w:val="00F64C00"/>
    <w:rsid w:val="00FC2E86"/>
    <w:rsid w:val="00FC5DD4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1C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C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C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C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C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1C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C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C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C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C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St-148/2017</izvorni_sadrzaj>
    <derivirana_varijabla naziv="DomainObject.Predmet.OznakaBroj_1">St-148/2017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ZELENA KRILA j.d.o.o. zastupanog po punomoćniku Daniela Komorčec</izvorni_sadrzaj>
    <derivirana_varijabla naziv="DomainObject.Predmet.ProtustrankaFormated_1">  ZELENA KRILA j.d.o.o. zastupanog po punomoćniku Daniela Komorčec</derivirana_varijabla>
  </DomainObject.Predmet.ProtustrankaFormated>
  <DomainObject.Predmet.ProtustrankaFormatedOIB>
    <izvorni_sadrzaj>  ZELENA KRILA j.d.o.o., OIB 05905290488 zastupanog po punomoćniku Daniela Komorčec</izvorni_sadrzaj>
    <derivirana_varijabla naziv="DomainObject.Predmet.ProtustrankaFormatedOIB_1">  ZELENA KRILA j.d.o.o., OIB 05905290488 zastupanog po punomoćniku Daniela Komorčec</derivirana_varijabla>
  </DomainObject.Predmet.ProtustrankaFormatedOIB>
  <DomainObject.Predmet.ProtustrankaFormatedWithAdress>
    <izvorni_sadrzaj> ZELENA KRILA j.d.o.o., Ulica Božidara Magovca 20 B, 10000 Zagreb zastupanog po punomoćniku Daniela Komorčec</izvorni_sadrzaj>
    <derivirana_varijabla naziv="DomainObject.Predmet.ProtustrankaFormatedWithAdress_1"> ZELENA KRILA j.d.o.o., Ulica Božidara Magovca 20 B, 10000 Zagreb zastupanog po punomoćniku Daniela Komorčec</derivirana_varijabla>
  </DomainObject.Predmet.ProtustrankaFormatedWithAdress>
  <DomainObject.Predmet.ProtustrankaFormatedWithAdressOIB>
    <izvorni_sadrzaj> ZELENA KRILA j.d.o.o., OIB 05905290488, Ulica Božidara Magovca 20 B, 10000 Zagreb zastupanog po punomoćniku Daniela Komorčec</izvorni_sadrzaj>
    <derivirana_varijabla naziv="DomainObject.Predmet.ProtustrankaFormatedWithAdressOIB_1"> ZELENA KRILA j.d.o.o., OIB 05905290488, Ulica Božidara Magovca 20 B, 10000 Zagreb zastupanog po punomoćniku Daniela Komorčec</derivirana_varijabla>
  </DomainObject.Predmet.ProtustrankaFormatedWithAdressOIB>
  <DomainObject.Predmet.ProtustrankaWithAdress>
    <izvorni_sadrzaj>ZELENA KRILA j.d.o.o. Ulica Božidara Magovca 20 B, 10000 Zagreb</izvorni_sadrzaj>
    <derivirana_varijabla naziv="DomainObject.Predmet.ProtustrankaWithAdress_1">ZELENA KRILA j.d.o.o. Ulica Božidara Magovca 20 B, 10000 Zagreb</derivirana_varijabla>
  </DomainObject.Predmet.ProtustrankaWithAdress>
  <DomainObject.Predmet.ProtustrankaWithAdressOIB>
    <izvorni_sadrzaj>ZELENA KRILA j.d.o.o., OIB 05905290488, Ulica Božidara Magovca 20 B, 10000 Zagreb</izvorni_sadrzaj>
    <derivirana_varijabla naziv="DomainObject.Predmet.ProtustrankaWithAdressOIB_1">ZELENA KRILA j.d.o.o., OIB 05905290488, Ulica Božidara Magovca 20 B, 10000 Zagreb</derivirana_varijabla>
  </DomainObject.Predmet.ProtustrankaWithAdressOIB>
  <DomainObject.Predmet.ProtustrankaNazivFormated>
    <izvorni_sadrzaj>ZELENA KRILA j.d.o.o.</izvorni_sadrzaj>
    <derivirana_varijabla naziv="DomainObject.Predmet.ProtustrankaNazivFormated_1">ZELENA KRILA j.d.o.o.</derivirana_varijabla>
  </DomainObject.Predmet.ProtustrankaNazivFormated>
  <DomainObject.Predmet.ProtustrankaNazivFormatedOIB>
    <izvorni_sadrzaj>ZELENA KRILA j.d.o.o., OIB 05905290488</izvorni_sadrzaj>
    <derivirana_varijabla naziv="DomainObject.Predmet.ProtustrankaNazivFormatedOIB_1">ZELENA KRILA j.d.o.o., OIB 05905290488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ZELENA KRILAj.d.o.o.</izvorni_sadrzaj>
    <derivirana_varijabla naziv="DomainObject.Predmet.StrankaFormated_1">  ZELENA KRILAj.d.o.o.</derivirana_varijabla>
  </DomainObject.Predmet.StrankaFormated>
  <DomainObject.Predmet.StrankaFormatedOIB>
    <izvorni_sadrzaj>  ZELENA KRILAj.d.o.o., OIB 05905290488</izvorni_sadrzaj>
    <derivirana_varijabla naziv="DomainObject.Predmet.StrankaFormatedOIB_1">  ZELENA KRILAj.d.o.o., OIB 05905290488</derivirana_varijabla>
  </DomainObject.Predmet.StrankaFormatedOIB>
  <DomainObject.Predmet.StrankaFormatedWithAdress>
    <izvorni_sadrzaj> ZELENA KRILAj.d.o.o., Ulica Božidara Magovca 20 B, 10000 Zagreb</izvorni_sadrzaj>
    <derivirana_varijabla naziv="DomainObject.Predmet.StrankaFormatedWithAdress_1"> ZELENA KRILAj.d.o.o., Ulica Božidara Magovca 20 B, 10000 Zagreb</derivirana_varijabla>
  </DomainObject.Predmet.StrankaFormatedWithAdress>
  <DomainObject.Predmet.StrankaFormatedWithAdressOIB>
    <izvorni_sadrzaj> ZELENA KRILAj.d.o.o., OIB 05905290488, Ulica Božidara Magovca 20 B, 10000 Zagreb</izvorni_sadrzaj>
    <derivirana_varijabla naziv="DomainObject.Predmet.StrankaFormatedWithAdressOIB_1"> ZELENA KRILAj.d.o.o., OIB 05905290488, Ulica Božidara Magovca 20 B, 10000 Zagreb</derivirana_varijabla>
  </DomainObject.Predmet.StrankaFormatedWithAdressOIB>
  <DomainObject.Predmet.StrankaWithAdress>
    <izvorni_sadrzaj>ZELENA KRILAj.d.o.o. Ulica Božidara Magovca 20 B,10000 Zagreb</izvorni_sadrzaj>
    <derivirana_varijabla naziv="DomainObject.Predmet.StrankaWithAdress_1">ZELENA KRILAj.d.o.o. Ulica Božidara Magovca 20 B,10000 Zagreb</derivirana_varijabla>
  </DomainObject.Predmet.StrankaWithAdress>
  <DomainObject.Predmet.StrankaWithAdressOIB>
    <izvorni_sadrzaj>ZELENA KRILAj.d.o.o., OIB 05905290488, Ulica Božidara Magovca 20 B,10000 Zagreb</izvorni_sadrzaj>
    <derivirana_varijabla naziv="DomainObject.Predmet.StrankaWithAdressOIB_1">ZELENA KRILAj.d.o.o., OIB 05905290488, Ulica Božidara Magovca 20 B,10000 Zagreb</derivirana_varijabla>
  </DomainObject.Predmet.StrankaWithAdressOIB>
  <DomainObject.Predmet.StrankaNazivFormated>
    <izvorni_sadrzaj>ZELENA KRILAj.d.o.o.</izvorni_sadrzaj>
    <derivirana_varijabla naziv="DomainObject.Predmet.StrankaNazivFormated_1">ZELENA KRILAj.d.o.o.</derivirana_varijabla>
  </DomainObject.Predmet.StrankaNazivFormated>
  <DomainObject.Predmet.StrankaNazivFormatedOIB>
    <izvorni_sadrzaj>ZELENA KRILAj.d.o.o., OIB 05905290488</izvorni_sadrzaj>
    <derivirana_varijabla naziv="DomainObject.Predmet.StrankaNazivFormatedOIB_1">ZELENA KRILAj.d.o.o., OIB 05905290488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ZELENA KRILAj.d.o.o.</item>
    </izvorni_sadrzaj>
    <derivirana_varijabla naziv="DomainObject.Predmet.StrankaListFormated_1">
      <item>ZELENA KRILAj.d.o.o.</item>
    </derivirana_varijabla>
  </DomainObject.Predmet.StrankaListFormated>
  <DomainObject.Predmet.StrankaListFormatedOIB>
    <izvorni_sadrzaj>
      <item>ZELENA KRILAj.d.o.o., OIB 05905290488</item>
    </izvorni_sadrzaj>
    <derivirana_varijabla naziv="DomainObject.Predmet.StrankaListFormatedOIB_1">
      <item>ZELENA KRILAj.d.o.o., OIB 05905290488</item>
    </derivirana_varijabla>
  </DomainObject.Predmet.StrankaListFormatedOIB>
  <DomainObject.Predmet.StrankaListFormatedWithAdress>
    <izvorni_sadrzaj>
      <item>ZELENA KRILAj.d.o.o., Ulica Božidara Magovca 20 B, 10000 Zagreb</item>
    </izvorni_sadrzaj>
    <derivirana_varijabla naziv="DomainObject.Predmet.StrankaListFormatedWithAdress_1">
      <item>ZELENA KRILAj.d.o.o., Ulica Božidara Magovca 20 B, 10000 Zagreb</item>
    </derivirana_varijabla>
  </DomainObject.Predmet.StrankaListFormatedWithAdress>
  <DomainObject.Predmet.StrankaListFormatedWithAdressOIB>
    <izvorni_sadrzaj>
      <item>ZELENA KRILAj.d.o.o., OIB 05905290488, Ulica Božidara Magovca 20 B, 10000 Zagreb</item>
    </izvorni_sadrzaj>
    <derivirana_varijabla naziv="DomainObject.Predmet.StrankaListFormatedWithAdressOIB_1">
      <item>ZELENA KRILAj.d.o.o., OIB 05905290488, Ulica Božidara Magovca 20 B, 10000 Zagreb</item>
    </derivirana_varijabla>
  </DomainObject.Predmet.StrankaListFormatedWithAdressOIB>
  <DomainObject.Predmet.StrankaListNazivFormated>
    <izvorni_sadrzaj>
      <item>ZELENA KRILAj.d.o.o.</item>
    </izvorni_sadrzaj>
    <derivirana_varijabla naziv="DomainObject.Predmet.StrankaListNazivFormated_1">
      <item>ZELENA KRILAj.d.o.o.</item>
    </derivirana_varijabla>
  </DomainObject.Predmet.StrankaListNazivFormated>
  <DomainObject.Predmet.StrankaListNazivFormatedOIB>
    <izvorni_sadrzaj>
      <item>ZELENA KRILAj.d.o.o., OIB 05905290488</item>
    </izvorni_sadrzaj>
    <derivirana_varijabla naziv="DomainObject.Predmet.StrankaListNazivFormatedOIB_1">
      <item>ZELENA KRILAj.d.o.o., OIB 05905290488</item>
    </derivirana_varijabla>
  </DomainObject.Predmet.StrankaListNazivFormatedOIB>
  <DomainObject.Predmet.ProtuStrankaListFormated>
    <izvorni_sadrzaj>
      <item>ZELENA KRILA j.d.o.o. zastupanog po punomoćniku Daniela Komorčec</item>
    </izvorni_sadrzaj>
    <derivirana_varijabla naziv="DomainObject.Predmet.ProtuStrankaListFormated_1">
      <item>ZELENA KRILA j.d.o.o. zastupanog po punomoćniku Daniela Komorčec</item>
    </derivirana_varijabla>
  </DomainObject.Predmet.ProtuStrankaListFormated>
  <DomainObject.Predmet.ProtuStrankaListFormatedOIB>
    <izvorni_sadrzaj>
      <item>ZELENA KRILA j.d.o.o., OIB 05905290488 zastupanog po punomoćniku Daniela Komorčec</item>
    </izvorni_sadrzaj>
    <derivirana_varijabla naziv="DomainObject.Predmet.ProtuStrankaListFormatedOIB_1">
      <item>ZELENA KRILA j.d.o.o., OIB 05905290488 zastupanog po punomoćniku Daniela Komorčec</item>
    </derivirana_varijabla>
  </DomainObject.Predmet.ProtuStrankaListFormatedOIB>
  <DomainObject.Predmet.ProtuStrankaListFormatedWithAdress>
    <izvorni_sadrzaj>
      <item>ZELENA KRILA j.d.o.o., Ulica Božidara Magovca 20 B, 10000 Zagreb zastupanog po punomoćniku Daniela Komorčec</item>
    </izvorni_sadrzaj>
    <derivirana_varijabla naziv="DomainObject.Predmet.ProtuStrankaListFormatedWithAdress_1">
      <item>ZELENA KRILA j.d.o.o., Ulica Božidara Magovca 20 B, 10000 Zagreb zastupanog po punomoćniku Daniela Komorčec</item>
    </derivirana_varijabla>
  </DomainObject.Predmet.ProtuStrankaListFormatedWithAdress>
  <DomainObject.Predmet.ProtuStrankaListFormatedWithAdressOIB>
    <izvorni_sadrzaj>
      <item>ZELENA KRILA j.d.o.o., OIB 05905290488, Ulica Božidara Magovca 20 B, 10000 Zagreb zastupanog po punomoćniku Daniela Komorčec</item>
    </izvorni_sadrzaj>
    <derivirana_varijabla naziv="DomainObject.Predmet.ProtuStrankaListFormatedWithAdressOIB_1">
      <item>ZELENA KRILA j.d.o.o., OIB 05905290488, Ulica Božidara Magovca 20 B, 10000 Zagreb zastupanog po punomoćniku Daniela Komorčec</item>
    </derivirana_varijabla>
  </DomainObject.Predmet.ProtuStrankaListFormatedWithAdressOIB>
  <DomainObject.Predmet.ProtuStrankaListNazivFormated>
    <izvorni_sadrzaj>
      <item>ZELENA KRILA j.d.o.o.</item>
    </izvorni_sadrzaj>
    <derivirana_varijabla naziv="DomainObject.Predmet.ProtuStrankaListNazivFormated_1">
      <item>ZELENA KRILA j.d.o.o.</item>
    </derivirana_varijabla>
  </DomainObject.Predmet.ProtuStrankaListNazivFormated>
  <DomainObject.Predmet.ProtuStrankaListNazivFormatedOIB>
    <izvorni_sadrzaj>
      <item>ZELENA KRILA j.d.o.o., OIB 05905290488</item>
    </izvorni_sadrzaj>
    <derivirana_varijabla naziv="DomainObject.Predmet.ProtuStrankaListNazivFormatedOIB_1">
      <item>ZELENA KRILA j.d.o.o., OIB 05905290488</item>
    </derivirana_varijabla>
  </DomainObject.Predmet.ProtuStrankaListNazivFormatedOIB>
  <DomainObject.Predmet.OstaliListFormated>
    <izvorni_sadrzaj>
      <item>Daniela Komorčec punomoćnik sudionika u postupku ZELENA KRILA j.d.o.o.</item>
    </izvorni_sadrzaj>
    <derivirana_varijabla naziv="DomainObject.Predmet.OstaliListFormated_1">
      <item>Daniela Komorčec punomoćnik sudionika u postupku ZELENA KRILA j.d.o.o.</item>
    </derivirana_varijabla>
  </DomainObject.Predmet.OstaliListFormated>
  <DomainObject.Predmet.OstaliListFormatedOIB>
    <izvorni_sadrzaj>
      <item>Daniela Komorčec, OIB 58292358454 punomoćnik sudionika u postupku ZELENA KRILA j.d.o.o.</item>
    </izvorni_sadrzaj>
    <derivirana_varijabla naziv="DomainObject.Predmet.OstaliListFormatedOIB_1">
      <item>Daniela Komorčec, OIB 58292358454 punomoćnik sudionika u postupku ZELENA KRILA j.d.o.o.</item>
    </derivirana_varijabla>
  </DomainObject.Predmet.OstaliListFormatedOIB>
  <DomainObject.Predmet.OstaliListFormatedWithAdress>
    <izvorni_sadrzaj>
      <item>Daniela Komorčec, Božidara Magovca 20b, 10000 Zagreb punomoćnik sudionika u postupku ZELENA KRILA j.d.o.o.</item>
    </izvorni_sadrzaj>
    <derivirana_varijabla naziv="DomainObject.Predmet.OstaliListFormatedWithAdress_1">
      <item>Daniela Komorčec, Božidara Magovca 20b, 10000 Zagreb punomoćnik sudionika u postupku ZELENA KRILA j.d.o.o.</item>
    </derivirana_varijabla>
  </DomainObject.Predmet.OstaliListFormatedWithAdress>
  <DomainObject.Predmet.OstaliListFormatedWithAdressOIB>
    <izvorni_sadrzaj>
      <item>Daniela Komorčec, OIB 58292358454, Božidara Magovca 20b, 10000 Zagreb punomoćnik sudionika u postupku ZELENA KRILA j.d.o.o.</item>
    </izvorni_sadrzaj>
    <derivirana_varijabla naziv="DomainObject.Predmet.OstaliListFormatedWithAdressOIB_1">
      <item>Daniela Komorčec, OIB 58292358454, Božidara Magovca 20b, 10000 Zagreb punomoćnik sudionika u postupku ZELENA KRILA j.d.o.o.</item>
    </derivirana_varijabla>
  </DomainObject.Predmet.OstaliListFormatedWithAdressOIB>
  <DomainObject.Predmet.OstaliListNazivFormated>
    <izvorni_sadrzaj>
      <item>Daniela Komorčec</item>
    </izvorni_sadrzaj>
    <derivirana_varijabla naziv="DomainObject.Predmet.OstaliListNazivFormated_1">
      <item>Daniela Komorčec</item>
    </derivirana_varijabla>
  </DomainObject.Predmet.OstaliListNazivFormated>
  <DomainObject.Predmet.OstaliListNazivFormatedOIB>
    <izvorni_sadrzaj>
      <item>Daniela Komorčec, OIB 58292358454</item>
    </izvorni_sadrzaj>
    <derivirana_varijabla naziv="DomainObject.Predmet.OstaliListNazivFormatedOIB_1">
      <item>Daniela Komorčec, OIB 58292358454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ZELENA KRILAj.d.o.o.</izvorni_sadrzaj>
    <derivirana_varijabla naziv="DomainObject.Predmet.StrankaIDrugi_1">ZELENA KRILAj.d.o.o.</derivirana_varijabla>
  </DomainObject.Predmet.StrankaIDrugi>
  <DomainObject.Predmet.ProtustrankaIDrugi>
    <izvorni_sadrzaj>ZELENA KRILA j.d.o.o.</izvorni_sadrzaj>
    <derivirana_varijabla naziv="DomainObject.Predmet.ProtustrankaIDrugi_1">ZELENA KRILA j.d.o.o.</derivirana_varijabla>
  </DomainObject.Predmet.ProtustrankaIDrugi>
  <DomainObject.Predmet.StrankaIDrugiAdressOIB>
    <izvorni_sadrzaj>ZELENA KRILAj.d.o.o., OIB 05905290488, Ulica Božidara Magovca 20 B, 10000 Zagreb</izvorni_sadrzaj>
    <derivirana_varijabla naziv="DomainObject.Predmet.StrankaIDrugiAdressOIB_1">ZELENA KRILAj.d.o.o., OIB 05905290488, Ulica Božidara Magovca 20 B, 10000 Zagreb</derivirana_varijabla>
  </DomainObject.Predmet.StrankaIDrugiAdressOIB>
  <DomainObject.Predmet.ProtustrankaIDrugiAdressOIB>
    <izvorni_sadrzaj>ZELENA KRILA j.d.o.o., OIB 05905290488, Ulica Božidara Magovca 20 B, 10000 Zagreb</izvorni_sadrzaj>
    <derivirana_varijabla naziv="DomainObject.Predmet.ProtustrankaIDrugiAdressOIB_1">ZELENA KRILA j.d.o.o., OIB 05905290488, Ulica Božidara Magovca 20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ZELENA KRILAj.d.o.o.</item>
      <item>ZELENA KRILA j.d.o.o.</item>
      <item>Daniela Komorčec</item>
    </izvorni_sadrzaj>
    <derivirana_varijabla naziv="DomainObject.Predmet.SudioniciListNaziv_1">
      <item>ZELENA KRILAj.d.o.o.</item>
      <item>ZELENA KRILA j.d.o.o.</item>
      <item>Daniela Komorčec</item>
    </derivirana_varijabla>
  </DomainObject.Predmet.SudioniciListNaziv>
  <DomainObject.Predmet.SudioniciListAdressOIB>
    <izvorni_sadrzaj>
      <item>ZELENA KRILAj.d.o.o., OIB 05905290488, Ulica Božidara Magovca 20 B,10000 Zagreb</item>
      <item>ZELENA KRILA j.d.o.o., OIB 05905290488, Ulica Božidara Magovca 20 B,10000 Zagreb</item>
      <item>Daniela Komorčec, OIB 58292358454, Božidara Magovca 20b,10000 Zagreb</item>
    </izvorni_sadrzaj>
    <derivirana_varijabla naziv="DomainObject.Predmet.SudioniciListAdressOIB_1">
      <item>ZELENA KRILAj.d.o.o., OIB 05905290488, Ulica Božidara Magovca 20 B,10000 Zagreb</item>
      <item>ZELENA KRILA j.d.o.o., OIB 05905290488, Ulica Božidara Magovca 20 B,10000 Zagreb</item>
      <item>Daniela Komorčec, OIB 58292358454, Božidara Magovca 20b,10000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05905290488</item>
      <item>, OIB 05905290488</item>
      <item>, OIB 58292358454</item>
    </izvorni_sadrzaj>
    <derivirana_varijabla naziv="DomainObject.Predmet.SudioniciListNazivOIB_1">
      <item>, OIB 05905290488</item>
      <item>, OIB 05905290488</item>
      <item>, OIB 58292358454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531</properties:Words>
  <properties:Characters>2715</properties:Characters>
  <properties:Lines>90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2017-08-09T07:40:00Z</dcterms:created>
  <dc:creator>Korisnik</dc:creator>
  <cp:lastModifiedBy>Draženka Prpić</cp:lastModifiedBy>
  <cp:lastPrinted>2017-08-09T07:42:00Z</cp:lastPrinted>
  <dcterms:modified xmlns:xsi="http://www.w3.org/2001/XMLSchema-instance" xsi:type="dcterms:W3CDTF">2017-08-09T07:43:00Z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