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8334d" w14:paraId="e58334d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5F4FD6">
        <w:t>957</w:t>
      </w:r>
      <w:r w:rsidR="00E473EF">
        <w:t>/201</w:t>
      </w:r>
      <w:r w:rsidR="00287CE8">
        <w:t>8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5F4FD6">
        <w:t>957</w:t>
      </w:r>
      <w:r w:rsidR="00E473EF">
        <w:t>/201</w:t>
      </w:r>
      <w:r w:rsidR="00287CE8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287CE8">
        <w:t xml:space="preserve"> </w:t>
      </w:r>
      <w:r w:rsidR="005F4FD6">
        <w:t>CRABRO d.o.o. za trgovinu i usluge, Zagreb (Grad Zagreb), 6. Južna obala 13, OIB: 27744696694</w:t>
      </w:r>
      <w:r w:rsidR="00BE2BCD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5F4FD6">
        <w:t xml:space="preserve">173.450,85 </w:t>
      </w:r>
      <w:r w:rsidR="00EE2862">
        <w:t>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 xml:space="preserve">4. Pozivaju se vjerovnici dužnika najkasnije u roku od </w:t>
      </w:r>
      <w:r w:rsidR="00287CE8">
        <w:t>45 (</w:t>
      </w:r>
      <w:r>
        <w:t>četrdeset pet)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907A77">
        <w:t>4. lipnja</w:t>
      </w:r>
      <w:r w:rsidR="00125923">
        <w:t xml:space="preserve"> </w:t>
      </w:r>
      <w:r w:rsidR="00F812ED">
        <w:t>201</w:t>
      </w:r>
      <w:r w:rsidR="00287CE8">
        <w:t>8</w:t>
      </w:r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87CE8"/>
    <w:rsid w:val="00297E94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5F4FD6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26A91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907A77"/>
    <w:rsid w:val="0091251E"/>
    <w:rsid w:val="00916786"/>
    <w:rsid w:val="00920CA0"/>
    <w:rsid w:val="00925483"/>
    <w:rsid w:val="009418A6"/>
    <w:rsid w:val="009419D8"/>
    <w:rsid w:val="00952160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957</izvorni_sadrzaj>
    <derivirana_varijabla naziv="DomainObject.Predmet.Broj_1">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St-957/2018</izvorni_sadrzaj>
    <derivirana_varijabla naziv="DomainObject.Predmet.OznakaBroj_1">St-957/2018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CRABRO d.o.o. za trgovinu i usluge zastupanog po punomoćniku Goran Šinko</izvorni_sadrzaj>
    <derivirana_varijabla naziv="DomainObject.Predmet.ProtustrankaFormated_1">  CRABRO d.o.o. za trgovinu i usluge zastupanog po punomoćniku Goran Šinko</derivirana_varijabla>
  </DomainObject.Predmet.ProtustrankaFormated>
  <DomainObject.Predmet.ProtustrankaFormatedOIB>
    <izvorni_sadrzaj>  CRABRO d.o.o. za trgovinu i usluge, OIB 27744696694 zastupanog po punomoćniku Goran Šinko</izvorni_sadrzaj>
    <derivirana_varijabla naziv="DomainObject.Predmet.ProtustrankaFormatedOIB_1">  CRABRO d.o.o. za trgovinu i usluge, OIB 27744696694 zastupanog po punomoćniku Goran Šinko</derivirana_varijabla>
  </DomainObject.Predmet.ProtustrankaFormatedOIB>
  <DomainObject.Predmet.ProtustrankaFormatedWithAdress>
    <izvorni_sadrzaj> CRABRO d.o.o. za trgovinu i usluge, 6. Južna obala 13, 10000 Zagreb zastupanog po punomoćniku Goran Šinko</izvorni_sadrzaj>
    <derivirana_varijabla naziv="DomainObject.Predmet.ProtustrankaFormatedWithAdress_1"> CRABRO d.o.o. za trgovinu i usluge, 6. Južna obala 13, 10000 Zagreb zastupanog po punomoćniku Goran Šinko</derivirana_varijabla>
  </DomainObject.Predmet.ProtustrankaFormatedWithAdress>
  <DomainObject.Predmet.ProtustrankaFormatedWithAdressOIB>
    <izvorni_sadrzaj> CRABRO d.o.o. za trgovinu i usluge, OIB 27744696694, 6. Južna obala 13, 10000 Zagreb zastupanog po punomoćniku Goran Šinko</izvorni_sadrzaj>
    <derivirana_varijabla naziv="DomainObject.Predmet.ProtustrankaFormatedWithAdressOIB_1"> CRABRO d.o.o. za trgovinu i usluge, OIB 27744696694, 6. Južna obala 13, 10000 Zagreb zastupanog po punomoćniku Goran Šinko</derivirana_varijabla>
  </DomainObject.Predmet.ProtustrankaFormatedWithAdressOIB>
  <DomainObject.Predmet.ProtustrankaWithAdress>
    <izvorni_sadrzaj>CRABRO d.o.o. za trgovinu i usluge 6. Južna obala 13, 10000 Zagreb</izvorni_sadrzaj>
    <derivirana_varijabla naziv="DomainObject.Predmet.ProtustrankaWithAdress_1">CRABRO d.o.o. za trgovinu i usluge 6. Južna obala 13, 10000 Zagreb</derivirana_varijabla>
  </DomainObject.Predmet.ProtustrankaWithAdress>
  <DomainObject.Predmet.ProtustrankaWithAdressOIB>
    <izvorni_sadrzaj>CRABRO d.o.o. za trgovinu i usluge, OIB 27744696694, 6. Južna obala 13, 10000 Zagreb</izvorni_sadrzaj>
    <derivirana_varijabla naziv="DomainObject.Predmet.ProtustrankaWithAdressOIB_1">CRABRO d.o.o. za trgovinu i usluge, OIB 27744696694, 6. Južna obala 13, 10000 Zagreb</derivirana_varijabla>
  </DomainObject.Predmet.ProtustrankaWithAdressOIB>
  <DomainObject.Predmet.ProtustrankaNazivFormated>
    <izvorni_sadrzaj>CRABRO d.o.o. za trgovinu i usluge</izvorni_sadrzaj>
    <derivirana_varijabla naziv="DomainObject.Predmet.ProtustrankaNazivFormated_1">CRABRO d.o.o. za trgovinu i usluge</derivirana_varijabla>
  </DomainObject.Predmet.ProtustrankaNazivFormated>
  <DomainObject.Predmet.ProtustrankaNazivFormatedOIB>
    <izvorni_sadrzaj>CRABRO d.o.o. za trgovinu i usluge, OIB 27744696694</izvorni_sadrzaj>
    <derivirana_varijabla naziv="DomainObject.Predmet.ProtustrankaNazivFormatedOIB_1">CRABRO d.o.o. za trgovinu i usluge, OIB 27744696694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CRABRO d.o.o. za trgovinu i usluge zastupanog po punomoćniku Goran Šinko</item>
    </izvorni_sadrzaj>
    <derivirana_varijabla naziv="DomainObject.Predmet.ProtuStrankaListFormated_1">
      <item>CRABRO d.o.o. za trgovinu i usluge zastupanog po punomoćniku Goran Šinko</item>
    </derivirana_varijabla>
  </DomainObject.Predmet.ProtuStrankaListFormated>
  <DomainObject.Predmet.ProtuStrankaListFormatedOIB>
    <izvorni_sadrzaj>
      <item>CRABRO d.o.o. za trgovinu i usluge, OIB 27744696694 zastupanog po punomoćniku Goran Šinko</item>
    </izvorni_sadrzaj>
    <derivirana_varijabla naziv="DomainObject.Predmet.ProtuStrankaListFormatedOIB_1">
      <item>CRABRO d.o.o. za trgovinu i usluge, OIB 27744696694 zastupanog po punomoćniku Goran Šinko</item>
    </derivirana_varijabla>
  </DomainObject.Predmet.ProtuStrankaListFormatedOIB>
  <DomainObject.Predmet.ProtuStrankaListFormatedWithAdress>
    <izvorni_sadrzaj>
      <item>CRABRO d.o.o. za trgovinu i usluge, 6. Južna obala 13, 10000 Zagreb zastupanog po punomoćniku Goran Šinko</item>
    </izvorni_sadrzaj>
    <derivirana_varijabla naziv="DomainObject.Predmet.ProtuStrankaListFormatedWithAdress_1">
      <item>CRABRO d.o.o. za trgovinu i usluge, 6. Južna obala 13, 10000 Zagreb zastupanog po punomoćniku Goran Šinko</item>
    </derivirana_varijabla>
  </DomainObject.Predmet.ProtuStrankaListFormatedWithAdress>
  <DomainObject.Predmet.ProtuStrankaListFormatedWithAdressOIB>
    <izvorni_sadrzaj>
      <item>CRABRO d.o.o. za trgovinu i usluge, OIB 27744696694, 6. Južna obala 13, 10000 Zagreb zastupanog po punomoćniku Goran Šinko</item>
    </izvorni_sadrzaj>
    <derivirana_varijabla naziv="DomainObject.Predmet.ProtuStrankaListFormatedWithAdressOIB_1">
      <item>CRABRO d.o.o. za trgovinu i usluge, OIB 27744696694, 6. Južna obala 13, 10000 Zagreb zastupanog po punomoćniku Goran Šinko</item>
    </derivirana_varijabla>
  </DomainObject.Predmet.ProtuStrankaListFormatedWithAdressOIB>
  <DomainObject.Predmet.ProtuStrankaListNazivFormated>
    <izvorni_sadrzaj>
      <item>CRABRO d.o.o. za trgovinu i usluge</item>
    </izvorni_sadrzaj>
    <derivirana_varijabla naziv="DomainObject.Predmet.ProtuStrankaListNazivFormated_1">
      <item>CRABRO d.o.o. za trgovinu i usluge</item>
    </derivirana_varijabla>
  </DomainObject.Predmet.ProtuStrankaListNazivFormated>
  <DomainObject.Predmet.ProtuStrankaListNazivFormatedOIB>
    <izvorni_sadrzaj>
      <item>CRABRO d.o.o. za trgovinu i usluge, OIB 27744696694</item>
    </izvorni_sadrzaj>
    <derivirana_varijabla naziv="DomainObject.Predmet.ProtuStrankaListNazivFormatedOIB_1">
      <item>CRABRO d.o.o. za trgovinu i usluge, OIB 27744696694</item>
    </derivirana_varijabla>
  </DomainObject.Predmet.ProtuStrankaListNazivFormatedOIB>
  <DomainObject.Predmet.OstaliListFormated>
    <izvorni_sadrzaj>
      <item>Goran Šinko punomoćnik sudionika u postupku CRABRO d.o.o. za trgovinu i usluge</item>
    </izvorni_sadrzaj>
    <derivirana_varijabla naziv="DomainObject.Predmet.OstaliListFormated_1">
      <item>Goran Šinko punomoćnik sudionika u postupku CRABRO d.o.o. za trgovinu i usluge</item>
    </derivirana_varijabla>
  </DomainObject.Predmet.OstaliListFormated>
  <DomainObject.Predmet.OstaliListFormatedOIB>
    <izvorni_sadrzaj>
      <item>Goran Šinko, OIB 53268058846 punomoćnik sudionika u postupku CRABRO d.o.o. za trgovinu i usluge</item>
    </izvorni_sadrzaj>
    <derivirana_varijabla naziv="DomainObject.Predmet.OstaliListFormatedOIB_1">
      <item>Goran Šinko, OIB 53268058846 punomoćnik sudionika u postupku CRABRO d.o.o. za trgovinu i usluge</item>
    </derivirana_varijabla>
  </DomainObject.Predmet.OstaliListFormatedOIB>
  <DomainObject.Predmet.OstaliListFormatedWithAdress>
    <izvorni_sadrzaj>
      <item>Goran Šinko, Južna Obala Vi. 13, 10000 Zagreb punomoćnik sudionika u postupku CRABRO d.o.o. za trgovinu i usluge</item>
    </izvorni_sadrzaj>
    <derivirana_varijabla naziv="DomainObject.Predmet.OstaliListFormatedWithAdress_1">
      <item>Goran Šinko, Južna Obala Vi. 13, 10000 Zagreb punomoćnik sudionika u postupku CRABRO d.o.o. za trgovinu i usluge</item>
    </derivirana_varijabla>
  </DomainObject.Predmet.OstaliListFormatedWithAdress>
  <DomainObject.Predmet.OstaliListFormatedWithAdressOIB>
    <izvorni_sadrzaj>
      <item>Goran Šinko, OIB 53268058846, Južna Obala Vi. 13, 10000 Zagreb punomoćnik sudionika u postupku CRABRO d.o.o. za trgovinu i usluge</item>
    </izvorni_sadrzaj>
    <derivirana_varijabla naziv="DomainObject.Predmet.OstaliListFormatedWithAdressOIB_1">
      <item>Goran Šinko, OIB 53268058846, Južna Obala Vi. 13, 10000 Zagreb punomoćnik sudionika u postupku CRABRO d.o.o. za trgovinu i usluge</item>
    </derivirana_varijabla>
  </DomainObject.Predmet.OstaliListFormatedWithAdressOIB>
  <DomainObject.Predmet.OstaliListNazivFormated>
    <izvorni_sadrzaj>
      <item>Goran Šinko</item>
    </izvorni_sadrzaj>
    <derivirana_varijabla naziv="DomainObject.Predmet.OstaliListNazivFormated_1">
      <item>Goran Šinko</item>
    </derivirana_varijabla>
  </DomainObject.Predmet.OstaliListNazivFormated>
  <DomainObject.Predmet.OstaliListNazivFormatedOIB>
    <izvorni_sadrzaj>
      <item>Goran Šinko, OIB 53268058846</item>
    </izvorni_sadrzaj>
    <derivirana_varijabla naziv="DomainObject.Predmet.OstaliListNazivFormatedOIB_1">
      <item>Goran Šinko, OIB 53268058846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CRABRO d.o.o. za trgovinu i usluge</izvorni_sadrzaj>
    <derivirana_varijabla naziv="DomainObject.Predmet.ProtustrankaIDrugi_1">CRABRO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CRABRO d.o.o. za trgovinu i usluge, OIB 27744696694, 6. Južna obala 13, 10000 Zagreb</izvorni_sadrzaj>
    <derivirana_varijabla naziv="DomainObject.Predmet.ProtustrankaIDrugiAdressOIB_1">CRABRO d.o.o. za trgovinu i usluge, OIB 27744696694, 6. Južna obala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CRABRO d.o.o. za trgovinu i usluge</item>
      <item>Goran Šinko</item>
    </izvorni_sadrzaj>
    <derivirana_varijabla naziv="DomainObject.Predmet.SudioniciListNaziv_1">
      <item>FINA Regionalni centar Zagreb</item>
      <item>CRABRO d.o.o. za trgovinu i usluge</item>
      <item>Goran Šinko</item>
    </derivirana_varijabla>
  </DomainObject.Predmet.SudioniciListNaziv>
  <DomainObject.Predmet.SudioniciListAdressOIB>
    <izvorni_sadrzaj>
      <item>FINA Regionalni centar Zagreb, OIB 85821130368, Trg svibanjskih žrtava 1995. 1,10000 Zagreb</item>
      <item>CRABRO d.o.o. za trgovinu i usluge, OIB 27744696694, 6. Južna obala 13,10000 Zagreb</item>
      <item>Goran Šinko, OIB 53268058846, Južna Obala Vi. 13,10000 Zagreb</item>
    </izvorni_sadrzaj>
    <derivirana_varijabla naziv="DomainObject.Predmet.SudioniciListAdressOIB_1">
      <item>FINA Regionalni centar Zagreb, OIB 85821130368, Trg svibanjskih žrtava 1995. 1,10000 Zagreb</item>
      <item>CRABRO d.o.o. za trgovinu i usluge, OIB 27744696694, 6. Južna obala 13,10000 Zagreb</item>
      <item>Goran Šinko, OIB 53268058846, Južna Obala Vi.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27744696694</item>
      <item>, OIB 53268058846</item>
    </izvorni_sadrzaj>
    <derivirana_varijabla naziv="DomainObject.Predmet.SudioniciListNazivOIB_1">
      <item>, OIB 85821130368</item>
      <item>, OIB 27744696694</item>
      <item>, OIB 53268058846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279</properties:Words>
  <properties:Characters>1470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2018-05-17T07:46:00Z</dcterms:created>
  <dc:creator>ilukac</dc:creator>
  <cp:lastModifiedBy>Katarina Babić</cp:lastModifiedBy>
  <cp:lastPrinted>2018-06-04T07:54:00Z</cp:lastPrinted>
  <dcterms:modified xmlns:xsi="http://www.w3.org/2001/XMLSchema-instance" xsi:type="dcterms:W3CDTF">2018-06-04T07:54:00Z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(957-18 OGLAS poziv vjerovnicima - po novom Zakonu.docx)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