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ce1ce" w14:paraId="73ce1ce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F40E09">
        <w:t>1907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F40E09">
        <w:t>Regionalni centar Zagreb, Podružnica ZAGREB, Trg svibanjskih žrtava 1995. broj 1, za pokretanje skraćenog stečajnog postupka nad dužnikom LN PUT DO ZDRAVLJA d.o.o. OIB: 81877025106, MBS: 080645188, Bedekovčina, Naselje Malekovec 1</w:t>
      </w:r>
      <w:r w:rsidR="00A515B5">
        <w:t xml:space="preserve">, dana </w:t>
      </w:r>
      <w:r w:rsidR="00F40E09">
        <w:t>1. veljače</w:t>
      </w:r>
      <w:r w:rsidR="00C17D24">
        <w:t xml:space="preserve"> 2017</w:t>
      </w:r>
      <w:r w:rsidR="002F01CE">
        <w:t>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F40E09">
        <w:t>LN PUT DO ZDRAVLJA d.o.o. OIB: 81877025106, MBS: 080645188, Bedekovčina, Naselje Malekovec 1</w:t>
      </w:r>
      <w:r w:rsidR="00AE6834">
        <w:t>.</w:t>
      </w:r>
    </w:p>
    <w:p w:rsidRDefault="00B116BC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B9409F">
        <w:t>SINIŠA RAJNOVIĆ, OIB:  86217384445, Virovitica, Milanovac, Svetog trojstva 87</w:t>
      </w:r>
      <w:r w:rsidR="002F01CE">
        <w:t>.</w:t>
      </w:r>
    </w:p>
    <w:p w:rsidRDefault="0040522B" w:rsidP="0040522B" w:rsidR="00C37FF7" w:rsidRPr="00C37FF7">
      <w:pPr>
        <w:pStyle w:val="Odlomakpopisa"/>
        <w:numPr>
          <w:ilvl w:val="0"/>
          <w:numId w:val="5"/>
        </w:numPr>
        <w:jc w:val="both"/>
        <w:rPr>
          <w:bCs/>
        </w:rPr>
      </w:pPr>
      <w:r w:rsidRPr="00C37FF7">
        <w:rPr>
          <w:bCs/>
        </w:rPr>
        <w:t xml:space="preserve">ZAKLJUČUJE SE stečajni postupak nad dužnikom </w:t>
      </w:r>
      <w:r w:rsidR="00F40E09">
        <w:t>LN PUT DO ZDRAVLJA d.o.o. OIB: 81877025106, MBS: 080645188, Bedekovčina, Naselje Malekovec 1</w:t>
      </w:r>
      <w:r w:rsidR="00C17D24">
        <w:t>.</w:t>
      </w:r>
    </w:p>
    <w:p w:rsidRDefault="0040522B" w:rsidP="0040522B" w:rsidR="0040522B" w:rsidRPr="00C37FF7">
      <w:pPr>
        <w:pStyle w:val="Odlomakpopisa"/>
        <w:numPr>
          <w:ilvl w:val="0"/>
          <w:numId w:val="5"/>
        </w:numPr>
        <w:jc w:val="both"/>
        <w:rPr>
          <w:bCs/>
        </w:rPr>
      </w:pPr>
      <w:r w:rsidRPr="00C37FF7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 w:rsidR="006821E2">
        <w:t xml:space="preserve">Financijske agencije Regionalni centar Zagreb, </w:t>
      </w:r>
      <w:r w:rsidR="00F40E09">
        <w:t>Podružnica ZAGREB</w:t>
      </w:r>
      <w:r w:rsidR="00D826C1">
        <w:t xml:space="preserve">, </w:t>
      </w:r>
      <w:r w:rsidR="002F01CE">
        <w:t xml:space="preserve">podnijela </w:t>
      </w:r>
      <w:r>
        <w:t xml:space="preserve">je dana </w:t>
      </w:r>
      <w:r w:rsidR="00F40E09">
        <w:t>14. travnja</w:t>
      </w:r>
      <w:r w:rsidR="00C17D24">
        <w:t xml:space="preserve"> 2016</w:t>
      </w:r>
      <w:r>
        <w:t xml:space="preserve">. zahtjev </w:t>
      </w:r>
      <w:r w:rsidR="00D6035C">
        <w:t>broj Klasa: 110-07/1</w:t>
      </w:r>
      <w:r w:rsidR="00590A0E">
        <w:t>6</w:t>
      </w:r>
      <w:r w:rsidR="00D6035C">
        <w:t>-01/04, Ur. broj: 04-06-15-</w:t>
      </w:r>
      <w:r w:rsidR="00F40E09">
        <w:t>7508</w:t>
      </w:r>
      <w:r w:rsidR="00EC7878">
        <w:t xml:space="preserve"> </w:t>
      </w:r>
      <w:r w:rsidR="002F01CE">
        <w:t>Trgovačkom</w:t>
      </w:r>
      <w:r>
        <w:t xml:space="preserve"> sudu </w:t>
      </w:r>
      <w:r w:rsidR="002F01CE">
        <w:t xml:space="preserve">u </w:t>
      </w:r>
      <w:r w:rsidR="006821E2">
        <w:t>Zagrebu</w:t>
      </w:r>
      <w:r w:rsidR="002F01CE">
        <w:t xml:space="preserve">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F40E09">
        <w:t>LN PUT DO ZDRAVLJA d.o.o. OIB: 81877025106, MBS: 080645188, Bedekovčina, Naselje Malekovec 1</w:t>
      </w:r>
      <w:r w:rsidR="00B9409F">
        <w:t>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6821E2">
        <w:t>1</w:t>
      </w:r>
      <w:r w:rsidR="00F40E09">
        <w:t>4</w:t>
      </w:r>
      <w:r w:rsidR="006821E2">
        <w:t>. srpnja</w:t>
      </w:r>
      <w:r w:rsidR="00C91D98">
        <w:t xml:space="preserve"> 2016</w:t>
      </w:r>
      <w:r>
        <w:t>. objavio oglas na mrežnoj stranici e-Oglasna ploča sudova pod posl. brojem St-</w:t>
      </w:r>
      <w:r w:rsidR="006821E2">
        <w:t>19</w:t>
      </w:r>
      <w:r w:rsidR="00F40E09">
        <w:t>07</w:t>
      </w:r>
      <w:r w:rsidR="00590A0E">
        <w:t>/2016-3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0F7B76" w:rsidP="0040522B" w:rsidR="000F7B76">
      <w:pPr>
        <w:pStyle w:val="Tijeloteksta"/>
        <w:ind w:firstLine="708"/>
        <w:jc w:val="center"/>
      </w:pPr>
    </w:p>
    <w:p w:rsidRDefault="00C17D24" w:rsidP="0040522B" w:rsidR="00C17D24">
      <w:pPr>
        <w:pStyle w:val="Tijeloteksta"/>
        <w:ind w:firstLine="708"/>
        <w:jc w:val="center"/>
      </w:pPr>
    </w:p>
    <w:p w:rsidRDefault="00C17D24" w:rsidP="0040522B" w:rsidR="00C17D24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F40E09">
        <w:t>2. veljače</w:t>
      </w:r>
      <w:r w:rsidR="00C17D24">
        <w:t xml:space="preserve"> 2017.</w:t>
      </w:r>
      <w:r w:rsidRPr="009F5B7A">
        <w:t xml:space="preserve">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2F01CE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  <w:r w:rsidR="00701707">
        <w:t xml:space="preserve"> 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6821E2">
        <w:t>15</w:t>
      </w:r>
      <w:r w:rsidR="00C17D24">
        <w:t>/3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D5485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6821E2">
      <w:t>19</w:t>
    </w:r>
    <w:r w:rsidR="00F40E09">
      <w:t>07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D5485"/>
    <w:rsid w:val="001E61F4"/>
    <w:rsid w:val="001F7E47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F0096"/>
    <w:rsid w:val="00590A0E"/>
    <w:rsid w:val="00597876"/>
    <w:rsid w:val="005C2121"/>
    <w:rsid w:val="00616C8E"/>
    <w:rsid w:val="00657E40"/>
    <w:rsid w:val="00662F2C"/>
    <w:rsid w:val="006821E2"/>
    <w:rsid w:val="00686F9E"/>
    <w:rsid w:val="00690406"/>
    <w:rsid w:val="006B1663"/>
    <w:rsid w:val="006B4DFF"/>
    <w:rsid w:val="00701707"/>
    <w:rsid w:val="00785BDD"/>
    <w:rsid w:val="00792188"/>
    <w:rsid w:val="007F5576"/>
    <w:rsid w:val="00897DA1"/>
    <w:rsid w:val="008B67CD"/>
    <w:rsid w:val="008D6180"/>
    <w:rsid w:val="008D7500"/>
    <w:rsid w:val="00917B69"/>
    <w:rsid w:val="0095467A"/>
    <w:rsid w:val="0096162D"/>
    <w:rsid w:val="009B6422"/>
    <w:rsid w:val="009C4ACC"/>
    <w:rsid w:val="009F32F6"/>
    <w:rsid w:val="009F5360"/>
    <w:rsid w:val="009F5B7A"/>
    <w:rsid w:val="00A515B5"/>
    <w:rsid w:val="00A868A7"/>
    <w:rsid w:val="00AE6834"/>
    <w:rsid w:val="00B116BC"/>
    <w:rsid w:val="00B26C04"/>
    <w:rsid w:val="00B37C1E"/>
    <w:rsid w:val="00B62767"/>
    <w:rsid w:val="00B82754"/>
    <w:rsid w:val="00B87BDD"/>
    <w:rsid w:val="00B9409F"/>
    <w:rsid w:val="00BA1A5C"/>
    <w:rsid w:val="00BA7824"/>
    <w:rsid w:val="00BD6AD1"/>
    <w:rsid w:val="00C1697B"/>
    <w:rsid w:val="00C17D24"/>
    <w:rsid w:val="00C227CA"/>
    <w:rsid w:val="00C30098"/>
    <w:rsid w:val="00C37FF7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826C1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0E09"/>
    <w:rsid w:val="00F429CA"/>
    <w:rsid w:val="00F4382B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54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D548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D548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548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548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54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D548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D548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548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548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1907</izvorni_sadrzaj>
    <derivirana_varijabla naziv="DomainObject.Predmet.Broj_1">1907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St-1907/2016</izvorni_sadrzaj>
    <derivirana_varijabla naziv="DomainObject.Predmet.OznakaBroj_1">St-1907/2016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LN PUT DO ZDRAVLJA d.o.o.</izvorni_sadrzaj>
    <derivirana_varijabla naziv="DomainObject.Predmet.ProtustrankaFormated_1">  LN PUT DO ZDRAVLJA d.o.o.</derivirana_varijabla>
  </DomainObject.Predmet.ProtustrankaFormated>
  <DomainObject.Predmet.ProtustrankaFormatedOIB>
    <izvorni_sadrzaj>  LN PUT DO ZDRAVLJA d.o.o., OIB 81877025106</izvorni_sadrzaj>
    <derivirana_varijabla naziv="DomainObject.Predmet.ProtustrankaFormatedOIB_1">  LN PUT DO ZDRAVLJA d.o.o., OIB 81877025106</derivirana_varijabla>
  </DomainObject.Predmet.ProtustrankaFormatedOIB>
  <DomainObject.Predmet.ProtustrankaFormatedWithAdress>
    <izvorni_sadrzaj> LN PUT DO ZDRAVLJA d.o.o., Naselje Malekovec 1, 49221 Bedekovčina</izvorni_sadrzaj>
    <derivirana_varijabla naziv="DomainObject.Predmet.ProtustrankaFormatedWithAdress_1"> LN PUT DO ZDRAVLJA d.o.o., Naselje Malekovec 1, 49221 Bedekovčina</derivirana_varijabla>
  </DomainObject.Predmet.ProtustrankaFormatedWithAdress>
  <DomainObject.Predmet.ProtustrankaFormatedWithAdressOIB>
    <izvorni_sadrzaj> LN PUT DO ZDRAVLJA d.o.o., OIB 81877025106, Naselje Malekovec 1, 49221 Bedekovčina</izvorni_sadrzaj>
    <derivirana_varijabla naziv="DomainObject.Predmet.ProtustrankaFormatedWithAdressOIB_1"> LN PUT DO ZDRAVLJA d.o.o., OIB 81877025106, Naselje Malekovec 1, 49221 Bedekovčina</derivirana_varijabla>
  </DomainObject.Predmet.ProtustrankaFormatedWithAdressOIB>
  <DomainObject.Predmet.ProtustrankaWithAdress>
    <izvorni_sadrzaj>LN PUT DO ZDRAVLJA d.o.o. Naselje Malekovec 1, 49221 Bedekovčina</izvorni_sadrzaj>
    <derivirana_varijabla naziv="DomainObject.Predmet.ProtustrankaWithAdress_1">LN PUT DO ZDRAVLJA d.o.o. Naselje Malekovec 1, 49221 Bedekovčina</derivirana_varijabla>
  </DomainObject.Predmet.ProtustrankaWithAdress>
  <DomainObject.Predmet.ProtustrankaWithAdressOIB>
    <izvorni_sadrzaj>LN PUT DO ZDRAVLJA d.o.o., OIB 81877025106, Naselje Malekovec 1, 49221 Bedekovčina</izvorni_sadrzaj>
    <derivirana_varijabla naziv="DomainObject.Predmet.ProtustrankaWithAdressOIB_1">LN PUT DO ZDRAVLJA d.o.o., OIB 81877025106, Naselje Malekovec 1, 49221 Bedekovčina</derivirana_varijabla>
  </DomainObject.Predmet.ProtustrankaWithAdressOIB>
  <DomainObject.Predmet.ProtustrankaNazivFormated>
    <izvorni_sadrzaj>LN PUT DO ZDRAVLJA d.o.o.</izvorni_sadrzaj>
    <derivirana_varijabla naziv="DomainObject.Predmet.ProtustrankaNazivFormated_1">LN PUT DO ZDRAVLJA d.o.o.</derivirana_varijabla>
  </DomainObject.Predmet.ProtustrankaNazivFormated>
  <DomainObject.Predmet.ProtustrankaNazivFormatedOIB>
    <izvorni_sadrzaj>LN PUT DO ZDRAVLJA d.o.o., OIB 81877025106</izvorni_sadrzaj>
    <derivirana_varijabla naziv="DomainObject.Predmet.ProtustrankaNazivFormatedOIB_1">LN PUT DO ZDRAVLJA d.o.o., OIB 81877025106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LN PUT DO ZDRAVLJA d.o.o.</item>
    </izvorni_sadrzaj>
    <derivirana_varijabla naziv="DomainObject.Predmet.ProtuStrankaListFormated_1">
      <item>LN PUT DO ZDRAVLJA d.o.o.</item>
    </derivirana_varijabla>
  </DomainObject.Predmet.ProtuStrankaListFormated>
  <DomainObject.Predmet.ProtuStrankaListFormatedOIB>
    <izvorni_sadrzaj>
      <item>LN PUT DO ZDRAVLJA d.o.o., OIB 81877025106</item>
    </izvorni_sadrzaj>
    <derivirana_varijabla naziv="DomainObject.Predmet.ProtuStrankaListFormatedOIB_1">
      <item>LN PUT DO ZDRAVLJA d.o.o., OIB 81877025106</item>
    </derivirana_varijabla>
  </DomainObject.Predmet.ProtuStrankaListFormatedOIB>
  <DomainObject.Predmet.ProtuStrankaListFormatedWithAdress>
    <izvorni_sadrzaj>
      <item>LN PUT DO ZDRAVLJA d.o.o., Naselje Malekovec 1, 49221 Bedekovčina</item>
    </izvorni_sadrzaj>
    <derivirana_varijabla naziv="DomainObject.Predmet.ProtuStrankaListFormatedWithAdress_1">
      <item>LN PUT DO ZDRAVLJA d.o.o., Naselje Malekovec 1, 49221 Bedekovčina</item>
    </derivirana_varijabla>
  </DomainObject.Predmet.ProtuStrankaListFormatedWithAdress>
  <DomainObject.Predmet.ProtuStrankaListFormatedWithAdressOIB>
    <izvorni_sadrzaj>
      <item>LN PUT DO ZDRAVLJA d.o.o., OIB 81877025106, Naselje Malekovec 1, 49221 Bedekovčina</item>
    </izvorni_sadrzaj>
    <derivirana_varijabla naziv="DomainObject.Predmet.ProtuStrankaListFormatedWithAdressOIB_1">
      <item>LN PUT DO ZDRAVLJA d.o.o., OIB 81877025106, Naselje Malekovec 1, 49221 Bedekovčina</item>
    </derivirana_varijabla>
  </DomainObject.Predmet.ProtuStrankaListFormatedWithAdressOIB>
  <DomainObject.Predmet.ProtuStrankaListNazivFormated>
    <izvorni_sadrzaj>
      <item>LN PUT DO ZDRAVLJA d.o.o.</item>
    </izvorni_sadrzaj>
    <derivirana_varijabla naziv="DomainObject.Predmet.ProtuStrankaListNazivFormated_1">
      <item>LN PUT DO ZDRAVLJA d.o.o.</item>
    </derivirana_varijabla>
  </DomainObject.Predmet.ProtuStrankaListNazivFormated>
  <DomainObject.Predmet.ProtuStrankaListNazivFormatedOIB>
    <izvorni_sadrzaj>
      <item>LN PUT DO ZDRAVLJA d.o.o., OIB 81877025106</item>
    </izvorni_sadrzaj>
    <derivirana_varijabla naziv="DomainObject.Predmet.ProtuStrankaListNazivFormatedOIB_1">
      <item>LN PUT DO ZDRAVLJA d.o.o., OIB 81877025106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LN PUT DO ZDRAVLJA d.o.o.</izvorni_sadrzaj>
    <derivirana_varijabla naziv="DomainObject.Predmet.ProtustrankaIDrugi_1">LN PUT DO ZDRAVLJA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LN PUT DO ZDRAVLJA d.o.o., OIB 81877025106, Naselje Malekovec 1, 49221 Bedekovčina</izvorni_sadrzaj>
    <derivirana_varijabla naziv="DomainObject.Predmet.ProtustrankaIDrugiAdressOIB_1">LN PUT DO ZDRAVLJA d.o.o., OIB 81877025106, Naselje Malekovec 1,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LN PUT DO ZDRAVLJA d.o.o.</item>
      <item>FINA Regionalni centar Zagreb</item>
    </izvorni_sadrzaj>
    <derivirana_varijabla naziv="DomainObject.Predmet.SudioniciListNaziv_1">
      <item>LN PUT DO ZDRAVLJA d.o.o.</item>
      <item>FINA Regionalni centar Zagreb</item>
    </derivirana_varijabla>
  </DomainObject.Predmet.SudioniciListNaziv>
  <DomainObject.Predmet.SudioniciListAdressOIB>
    <izvorni_sadrzaj>
      <item>LN PUT DO ZDRAVLJA d.o.o., OIB 81877025106, Naselje Malekovec 1,49221 Bedekovčina</item>
      <item>FINA Regionalni centar Zagreb, OIB 85821130368, Trg svibanjskih žrtava 1995. br. 1,10000 Zagreb</item>
    </izvorni_sadrzaj>
    <derivirana_varijabla naziv="DomainObject.Predmet.SudioniciListAdressOIB_1">
      <item>LN PUT DO ZDRAVLJA d.o.o., OIB 81877025106, Naselje Malekovec 1,49221 Bedekovčina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81877025106</item>
      <item>, OIB 85821130368</item>
    </izvorni_sadrzaj>
    <derivirana_varijabla naziv="DomainObject.Predmet.SudioniciListNazivOIB_1">
      <item>, OIB 81877025106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CC3597-841E-48D8-BFD5-3383B1839D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431</properties:Words>
  <properties:Characters>2281</properties:Characters>
  <properties:Lines>86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2017-02-01T11:32:00Z</dcterms:created>
  <dc:creator>korisnik</dc:creator>
  <cp:lastModifiedBy>Snježana Andrijanić</cp:lastModifiedBy>
  <cp:lastPrinted>2017-02-01T11:31:00Z</cp:lastPrinted>
  <dcterms:modified xmlns:xsi="http://www.w3.org/2001/XMLSchema-instance" xsi:type="dcterms:W3CDTF">2017-02-01T11:33:00Z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