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d33f" w14:paraId="513d33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550A5">
        <w:t>70 St-6538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C550A5" w:rsidRPr="00C550A5">
        <w:t>A.D.D.N. MARIĆ j.d.o.o.</w:t>
      </w:r>
      <w:r w:rsidR="00C550A5">
        <w:t xml:space="preserve"> OIB: </w:t>
      </w:r>
      <w:r w:rsidR="00C550A5" w:rsidRPr="00C550A5">
        <w:t>29539568000</w:t>
      </w:r>
      <w:r w:rsidR="00C550A5">
        <w:t>, MBS:</w:t>
      </w:r>
      <w:r w:rsidR="00C550A5" w:rsidRPr="00C550A5">
        <w:t xml:space="preserve"> 080865960</w:t>
      </w:r>
      <w:r w:rsidR="00C550A5">
        <w:t xml:space="preserve"> iz Zagreba, Fallerovo šetalište 4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C550A5" w:rsidRPr="00C550A5">
        <w:t xml:space="preserve">A.D.D.N. MARIĆ j.d.o.o. OIB: 29539568000, MBS: 080865960 iz Zagreba, Fallerovo šetalište 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C550A5" w:rsidRPr="00C550A5">
        <w:t>A.D.D.N. MARIĆ j.d.o.o. OIB: 29539568000, MBS: 080865960 iz Zagreba, Fallerovo šetalište 4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12D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550A5">
          <w:t>70.St-6538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12DF"/>
    <w:rsid w:val="002F4E4F"/>
    <w:rsid w:val="00345C9C"/>
    <w:rsid w:val="003A1FB9"/>
    <w:rsid w:val="0045323B"/>
    <w:rsid w:val="005A6EAC"/>
    <w:rsid w:val="006E1039"/>
    <w:rsid w:val="007C052C"/>
    <w:rsid w:val="0092290B"/>
    <w:rsid w:val="00984936"/>
    <w:rsid w:val="00A167C6"/>
    <w:rsid w:val="00BD060D"/>
    <w:rsid w:val="00C40A68"/>
    <w:rsid w:val="00C550A5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6538</izvorni_sadrzaj>
    <derivirana_varijabla naziv="DomainObject.Predmet.Broj_1">6538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St-6538/2015</izvorni_sadrzaj>
    <derivirana_varijabla naziv="DomainObject.Predmet.OznakaBroj_1">St-6538/2015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A.D.D.N. MARIĆ j.d.o.o.</izvorni_sadrzaj>
    <derivirana_varijabla naziv="DomainObject.Predmet.ProtustrankaFormated_1">  A.D.D.N. MARIĆ j.d.o.o.</derivirana_varijabla>
  </DomainObject.Predmet.ProtustrankaFormated>
  <DomainObject.Predmet.ProtustrankaFormatedOIB>
    <izvorni_sadrzaj>  A.D.D.N. MARIĆ j.d.o.o., OIB 29539568000</izvorni_sadrzaj>
    <derivirana_varijabla naziv="DomainObject.Predmet.ProtustrankaFormatedOIB_1">  A.D.D.N. MARIĆ j.d.o.o., OIB 29539568000</derivirana_varijabla>
  </DomainObject.Predmet.ProtustrankaFormatedOIB>
  <DomainObject.Predmet.ProtustrankaFormatedWithAdress>
    <izvorni_sadrzaj> A.D.D.N. MARIĆ j.d.o.o., Fallerovo šetalište 4, 10000 Zagreb</izvorni_sadrzaj>
    <derivirana_varijabla naziv="DomainObject.Predmet.ProtustrankaFormatedWithAdress_1"> A.D.D.N. MARIĆ j.d.o.o., Fallerovo šetalište 4, 10000 Zagreb</derivirana_varijabla>
  </DomainObject.Predmet.ProtustrankaFormatedWithAdress>
  <DomainObject.Predmet.ProtustrankaFormatedWithAdressOIB>
    <izvorni_sadrzaj> A.D.D.N. MARIĆ j.d.o.o., OIB 29539568000, Fallerovo šetalište 4, 10000 Zagreb</izvorni_sadrzaj>
    <derivirana_varijabla naziv="DomainObject.Predmet.ProtustrankaFormatedWithAdressOIB_1"> A.D.D.N. MARIĆ j.d.o.o., OIB 29539568000, Fallerovo šetalište 4, 10000 Zagreb</derivirana_varijabla>
  </DomainObject.Predmet.ProtustrankaFormatedWithAdressOIB>
  <DomainObject.Predmet.ProtustrankaWithAdress>
    <izvorni_sadrzaj>A.D.D.N. MARIĆ j.d.o.o. Fallerovo šetalište 4, 10000 Zagreb</izvorni_sadrzaj>
    <derivirana_varijabla naziv="DomainObject.Predmet.ProtustrankaWithAdress_1">A.D.D.N. MARIĆ j.d.o.o. Fallerovo šetalište 4, 10000 Zagreb</derivirana_varijabla>
  </DomainObject.Predmet.ProtustrankaWithAdress>
  <DomainObject.Predmet.ProtustrankaWithAdressOIB>
    <izvorni_sadrzaj>A.D.D.N. MARIĆ j.d.o.o., OIB 29539568000, Fallerovo šetalište 4, 10000 Zagreb</izvorni_sadrzaj>
    <derivirana_varijabla naziv="DomainObject.Predmet.ProtustrankaWithAdressOIB_1">A.D.D.N. MARIĆ j.d.o.o., OIB 29539568000, Fallerovo šetalište 4, 10000 Zagreb</derivirana_varijabla>
  </DomainObject.Predmet.ProtustrankaWithAdressOIB>
  <DomainObject.Predmet.ProtustrankaNazivFormated>
    <izvorni_sadrzaj>A.D.D.N. MARIĆ j.d.o.o.</izvorni_sadrzaj>
    <derivirana_varijabla naziv="DomainObject.Predmet.ProtustrankaNazivFormated_1">A.D.D.N. MARIĆ j.d.o.o.</derivirana_varijabla>
  </DomainObject.Predmet.ProtustrankaNazivFormated>
  <DomainObject.Predmet.ProtustrankaNazivFormatedOIB>
    <izvorni_sadrzaj>A.D.D.N. MARIĆ j.d.o.o., OIB 29539568000</izvorni_sadrzaj>
    <derivirana_varijabla naziv="DomainObject.Predmet.ProtustrankaNazivFormatedOIB_1">A.D.D.N. MARIĆ j.d.o.o., OIB 29539568000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A.D.D.N. MARIĆ j.d.o.o.</item>
    </izvorni_sadrzaj>
    <derivirana_varijabla naziv="DomainObject.Predmet.ProtuStrankaListFormated_1">
      <item>A.D.D.N. MARIĆ j.d.o.o.</item>
    </derivirana_varijabla>
  </DomainObject.Predmet.ProtuStrankaListFormated>
  <DomainObject.Predmet.ProtuStrankaListFormatedOIB>
    <izvorni_sadrzaj>
      <item>A.D.D.N. MARIĆ j.d.o.o., OIB 29539568000</item>
    </izvorni_sadrzaj>
    <derivirana_varijabla naziv="DomainObject.Predmet.ProtuStrankaListFormatedOIB_1">
      <item>A.D.D.N. MARIĆ j.d.o.o., OIB 29539568000</item>
    </derivirana_varijabla>
  </DomainObject.Predmet.ProtuStrankaListFormatedOIB>
  <DomainObject.Predmet.ProtuStrankaListFormatedWithAdress>
    <izvorni_sadrzaj>
      <item>A.D.D.N. MARIĆ j.d.o.o., Fallerovo šetalište 4, 10000 Zagreb</item>
    </izvorni_sadrzaj>
    <derivirana_varijabla naziv="DomainObject.Predmet.ProtuStrankaListFormatedWithAdress_1">
      <item>A.D.D.N. MARIĆ j.d.o.o., Fallerovo šetalište 4, 10000 Zagreb</item>
    </derivirana_varijabla>
  </DomainObject.Predmet.ProtuStrankaListFormatedWithAdress>
  <DomainObject.Predmet.ProtuStrankaListFormatedWithAdressOIB>
    <izvorni_sadrzaj>
      <item>A.D.D.N. MARIĆ j.d.o.o., OIB 29539568000, Fallerovo šetalište 4, 10000 Zagreb</item>
    </izvorni_sadrzaj>
    <derivirana_varijabla naziv="DomainObject.Predmet.ProtuStrankaListFormatedWithAdressOIB_1">
      <item>A.D.D.N. MARIĆ j.d.o.o., OIB 29539568000, Fallerovo šetalište 4, 10000 Zagreb</item>
    </derivirana_varijabla>
  </DomainObject.Predmet.ProtuStrankaListFormatedWithAdressOIB>
  <DomainObject.Predmet.ProtuStrankaListNazivFormated>
    <izvorni_sadrzaj>
      <item>A.D.D.N. MARIĆ j.d.o.o.</item>
    </izvorni_sadrzaj>
    <derivirana_varijabla naziv="DomainObject.Predmet.ProtuStrankaListNazivFormated_1">
      <item>A.D.D.N. MARIĆ j.d.o.o.</item>
    </derivirana_varijabla>
  </DomainObject.Predmet.ProtuStrankaListNazivFormated>
  <DomainObject.Predmet.ProtuStrankaListNazivFormatedOIB>
    <izvorni_sadrzaj>
      <item>A.D.D.N. MARIĆ j.d.o.o., OIB 29539568000</item>
    </izvorni_sadrzaj>
    <derivirana_varijabla naziv="DomainObject.Predmet.ProtuStrankaListNazivFormatedOIB_1">
      <item>A.D.D.N. MARIĆ j.d.o.o., OIB 29539568000</item>
    </derivirana_varijabla>
  </DomainObject.Predmet.ProtuStrankaListNazivFormatedOIB>
  <DomainObject.Predmet.OstaliListFormated>
    <izvorni_sadrzaj>
      <item>ALEN MARIĆ</item>
    </izvorni_sadrzaj>
    <derivirana_varijabla naziv="DomainObject.Predmet.OstaliListFormated_1">
      <item>ALEN MARIĆ</item>
    </derivirana_varijabla>
  </DomainObject.Predmet.OstaliListFormated>
  <DomainObject.Predmet.OstaliListFormatedOIB>
    <izvorni_sadrzaj>
      <item>ALEN MARIĆ, OIB 76766201883</item>
    </izvorni_sadrzaj>
    <derivirana_varijabla naziv="DomainObject.Predmet.OstaliListFormatedOIB_1">
      <item>ALEN MARIĆ, OIB 76766201883</item>
    </derivirana_varijabla>
  </DomainObject.Predmet.OstaliListFormatedOIB>
  <DomainObject.Predmet.OstaliListFormatedWithAdress>
    <izvorni_sadrzaj>
      <item>ALEN MARIĆ, FALLEROVO ŠETALIŠTE 4, 10000 Zagreb</item>
    </izvorni_sadrzaj>
    <derivirana_varijabla naziv="DomainObject.Predmet.OstaliListFormatedWithAdress_1">
      <item>ALEN MARIĆ, FALLEROVO ŠETALIŠTE 4, 10000 Zagreb</item>
    </derivirana_varijabla>
  </DomainObject.Predmet.OstaliListFormatedWithAdress>
  <DomainObject.Predmet.OstaliListFormatedWithAdressOIB>
    <izvorni_sadrzaj>
      <item>ALEN MARIĆ, OIB 76766201883, FALLEROVO ŠETALIŠTE 4, 10000 Zagreb</item>
    </izvorni_sadrzaj>
    <derivirana_varijabla naziv="DomainObject.Predmet.OstaliListFormatedWithAdressOIB_1">
      <item>ALEN MARIĆ, OIB 76766201883, FALLEROVO ŠETALIŠTE 4, 10000 Zagreb</item>
    </derivirana_varijabla>
  </DomainObject.Predmet.OstaliListFormatedWithAdressOIB>
  <DomainObject.Predmet.OstaliListNazivFormated>
    <izvorni_sadrzaj>
      <item>ALEN MARIĆ</item>
    </izvorni_sadrzaj>
    <derivirana_varijabla naziv="DomainObject.Predmet.OstaliListNazivFormated_1">
      <item>ALEN MARIĆ</item>
    </derivirana_varijabla>
  </DomainObject.Predmet.OstaliListNazivFormated>
  <DomainObject.Predmet.OstaliListNazivFormatedOIB>
    <izvorni_sadrzaj>
      <item>ALEN MARIĆ, OIB 76766201883</item>
    </izvorni_sadrzaj>
    <derivirana_varijabla naziv="DomainObject.Predmet.OstaliListNazivFormatedOIB_1">
      <item>ALEN MARIĆ, OIB 76766201883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A.D.D.N. MARIĆ j.d.o.o.</izvorni_sadrzaj>
    <derivirana_varijabla naziv="DomainObject.Predmet.ProtustrankaIDrugi_1">A.D.D.N. MARIĆ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A.D.D.N. MARIĆ j.d.o.o., OIB 29539568000, Fallerovo šetalište 4, 10000 Zagreb</izvorni_sadrzaj>
    <derivirana_varijabla naziv="DomainObject.Predmet.ProtustrankaIDrugiAdressOIB_1">A.D.D.N. MARIĆ j.d.o.o., OIB 29539568000, Fallerovo šetalište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A.D.D.N. MARIĆ j.d.o.o.</item>
      <item>ALEN MARIĆ</item>
    </izvorni_sadrzaj>
    <derivirana_varijabla naziv="DomainObject.Predmet.SudioniciListNaziv_1">
      <item>FINA Regionalni centar Zagreb</item>
      <item>A.D.D.N. MARIĆ j.d.o.o.</item>
      <item>ALEN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A.D.D.N. MARIĆ j.d.o.o., OIB 29539568000, Fallerovo šetalište 4,10000 Zagreb</item>
      <item>ALEN MARIĆ, OIB 76766201883, FALLEROVO ŠETALIŠTE 4,10000 Zagreb</item>
    </izvorni_sadrzaj>
    <derivirana_varijabla naziv="DomainObject.Predmet.SudioniciListAdressOIB_1">
      <item>FINA Regionalni centar Zagreb, OIB 85821130368, Trg svibanjskih žrtava 1995. 1,10000 Zagreb</item>
      <item>A.D.D.N. MARIĆ j.d.o.o., OIB 29539568000, Fallerovo šetalište 4,10000 Zagreb</item>
      <item>ALEN MARIĆ, OIB 76766201883, FALLEROVO ŠETALIŠTE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29539568000</item>
      <item>, OIB 76766201883</item>
    </izvorni_sadrzaj>
    <derivirana_varijabla naziv="DomainObject.Predmet.SudioniciListNazivOIB_1">
      <item>, OIB 85821130368</item>
      <item>, OIB 29539568000</item>
      <item>, OIB 76766201883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1763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2015-12-08T14:35:00Z</dcterms:created>
  <dc:creator>Maja Jurovicki</dc:creator>
  <cp:lastModifiedBy>Melanija Krilčić</cp:lastModifiedBy>
  <cp:lastPrinted>2015-12-17T06:55:00Z</cp:lastPrinted>
  <dcterms:modified xmlns:xsi="http://www.w3.org/2001/XMLSchema-instance" xsi:type="dcterms:W3CDTF">2015-12-17T06:56:00Z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