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0510" w14:paraId="e120510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 xml:space="preserve">Poslovni broj: </w:t>
      </w:r>
      <w:r w:rsidR="009C1010">
        <w:t>2 St-425</w:t>
      </w:r>
      <w:r w:rsidR="009C1010" w:rsidRPr="005207B1">
        <w:t>/16-</w:t>
      </w:r>
      <w:r w:rsidR="009C1010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C1010">
        <w:t>GRAVIRANJE MRAMORA j.d.o.o. za trgovinu i usluge, OIB: 19320732125, sa sjedištem u Novigradska 46, 48326 Virje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C1010">
        <w:t>GRAVIRANJE MRAMORA j.d.o.o. za trgovinu i usluge, OIB: 19320732125, sa sjedištem u Novigradska 46, 48326 Virje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F44E9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5207B1" w:rsidRPr="005207B1">
        <w:rPr>
          <w:b/>
          <w:u w:val="single"/>
        </w:rPr>
        <w:t xml:space="preserve">. </w:t>
      </w:r>
      <w:r w:rsidR="009C1010">
        <w:rPr>
          <w:b/>
          <w:u w:val="single"/>
        </w:rPr>
        <w:t>kolovoz 2016. u 09,3</w:t>
      </w:r>
      <w:r w:rsidR="00D67094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9C1010">
        <w:t>Vladimir Horvat, OIB: 01846424250, Virje, Novigradska 46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C1010">
        <w:t>15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010">
        <w:t>1.9</w:t>
      </w:r>
      <w:r w:rsidR="00F44E9A">
        <w:t>.2</w:t>
      </w:r>
      <w:r w:rsidR="009C1010">
        <w:t>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9C1010">
        <w:t>11.388,23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E039A7" w:rsidR="00E039A7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9C1010">
      <w:pPr>
        <w:spacing w:lineRule="auto" w:line="240" w:after="0"/>
        <w:jc w:val="both"/>
      </w:pPr>
      <w:r>
        <w:t xml:space="preserve">- dužnik </w:t>
      </w:r>
      <w:r w:rsidR="009C1010">
        <w:t>GRAVIRANJE MRAMORA j.d.o.o., Novigradska 46, 48326 Virje</w:t>
      </w:r>
      <w:r w:rsidR="009C1010" w:rsidRPr="005C102C">
        <w:t xml:space="preserve"> 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9C1010">
        <w:t>Vladimir Horvat, OIB: 01846424250, Virje, Novigradska 46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5A4" w:rsidP="00CD4711" w:rsidR="00A805A4">
      <w:pPr>
        <w:spacing w:lineRule="auto" w:line="240" w:after="0"/>
      </w:pPr>
      <w:r>
        <w:separator/>
      </w:r>
    </w:p>
  </w:endnote>
  <w:endnote w:id="0" w:type="continuationSeparator">
    <w:p w:rsidRDefault="00A805A4" w:rsidP="00CD4711" w:rsidR="00A805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5A4" w:rsidP="00CD4711" w:rsidR="00A805A4">
      <w:pPr>
        <w:spacing w:lineRule="auto" w:line="240" w:after="0"/>
      </w:pPr>
      <w:r>
        <w:separator/>
      </w:r>
    </w:p>
  </w:footnote>
  <w:footnote w:id="0" w:type="continuationSeparator">
    <w:p w:rsidRDefault="00A805A4" w:rsidP="00CD4711" w:rsidR="00A805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FC8">
          <w:rPr>
            <w:noProof/>
          </w:rPr>
          <w:t>2</w:t>
        </w:r>
        <w:r>
          <w:fldChar w:fldCharType="end"/>
        </w:r>
      </w:p>
    </w:sdtContent>
  </w:sdt>
  <w:p w:rsidRDefault="009C1010" w:rsidP="009C1010" w:rsidR="009C1010" w:rsidRPr="005207B1">
    <w:pPr>
      <w:pStyle w:val="Zaglavlje"/>
      <w:jc w:val="right"/>
    </w:pPr>
    <w:r>
      <w:t>Poslovni broj: 2 St-425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9C1010"/>
    <w:rsid w:val="00A710AC"/>
    <w:rsid w:val="00A73FC8"/>
    <w:rsid w:val="00A805A4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E01330"/>
    <w:rsid w:val="00E039A7"/>
    <w:rsid w:val="00E17CBA"/>
    <w:rsid w:val="00E87994"/>
    <w:rsid w:val="00EB0C64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3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GRAVIRANJE MRAMORA jednostavno društvo s ograničenom odgovornošću za trgovinu i usluge</izvorni_sadrzaj>
    <derivirana_varijabla naziv="DomainObject.Predmet.ProtustrankaFormated_1">  GRAVIRANJE MRAMORA jednostavno društvo s ograničenom odgovornošću za trgovinu i usluge</derivirana_varijabla>
  </DomainObject.Predmet.ProtustrankaFormated>
  <DomainObject.Predmet.ProtustrankaFormatedOIB>
    <izvorni_sadrzaj>  GRAVIRANJE MRAMORA jednostavno društvo s ograničenom odgovornošću za trgovinu i usluge, OIB 19320732125</izvorni_sadrzaj>
    <derivirana_varijabla naziv="DomainObject.Predmet.ProtustrankaFormatedOIB_1">  GRAVIRANJE MRAMORA jednostavno društvo s ograničenom odgovornošću za trgovinu i usluge, OIB 19320732125</derivirana_varijabla>
  </DomainObject.Predmet.ProtustrankaFormatedOIB>
  <DomainObject.Predmet.ProtustrankaFormatedWithAdress>
    <izvorni_sadrzaj> GRAVIRANJE MRAMORA jednostavno društvo s ograničenom odgovornošću za trgovinu i usluge, Novigradska 46, 48350 Virje</izvorni_sadrzaj>
    <derivirana_varijabla naziv="DomainObject.Predmet.ProtustrankaFormatedWithAdress_1"> GRAVIRANJE MRAMORA jednostavno društvo s ograničenom odgovornošću za trgovinu i usluge, Novigradska 46, 48350 Virje</derivirana_varijabla>
  </DomainObject.Predmet.ProtustrankaFormatedWithAdress>
  <DomainObject.Predmet.ProtustrankaFormatedWithAdressOIB>
    <izvorni_sadrzaj> GRAVIRANJE MRAMORA jednostavno društvo s ograničenom odgovornošću za trgovinu i usluge, OIB 19320732125, Novigradska 46, 48350 Virje</izvorni_sadrzaj>
    <derivirana_varijabla naziv="DomainObject.Predmet.ProtustrankaFormatedWithAdressOIB_1"> GRAVIRANJE MRAMORA jednostavno društvo s ograničenom odgovornošću za trgovinu i usluge, OIB 19320732125, Novigradska 46, 48350 Virje</derivirana_varijabla>
  </DomainObject.Predmet.ProtustrankaFormatedWithAdressOIB>
  <DomainObject.Predmet.ProtustrankaWithAdress>
    <izvorni_sadrzaj>GRAVIRANJE MRAMORA jednostavno društvo s ograničenom odgovornošću za trgovinu i usluge Novigradska 46, 48350 Virje</izvorni_sadrzaj>
    <derivirana_varijabla naziv="DomainObject.Predmet.ProtustrankaWithAdress_1">GRAVIRANJE MRAMORA jednostavno društvo s ograničenom odgovornošću za trgovinu i usluge Novigradska 46, 48350 Virje</derivirana_varijabla>
  </DomainObject.Predmet.ProtustrankaWithAdress>
  <DomainObject.Predmet.ProtustrankaWithAdressOIB>
    <izvorni_sadrzaj>GRAVIRANJE MRAMORA jednostavno društvo s ograničenom odgovornošću za trgovinu i usluge, OIB 19320732125, Novigradska 46, 48350 Virje</izvorni_sadrzaj>
    <derivirana_varijabla naziv="DomainObject.Predmet.ProtustrankaWithAdressOIB_1">GRAVIRANJE MRAMORA jednostavno društvo s ograničenom odgovornošću za trgovinu i usluge, OIB 19320732125, Novigradska 46, 48350 Virje</derivirana_varijabla>
  </DomainObject.Predmet.ProtustrankaWithAdressOIB>
  <DomainObject.Predmet.ProtustrankaNazivFormated>
    <izvorni_sadrzaj>GRAVIRANJE MRAMORA jednostavno društvo s ograničenom odgovornošću za trgovinu i usluge</izvorni_sadrzaj>
    <derivirana_varijabla naziv="DomainObject.Predmet.ProtustrankaNazivFormated_1">GRAVIRANJE MRAMORA jednostavno društvo s ograničenom odgovornošću za trgovinu i usluge</derivirana_varijabla>
  </DomainObject.Predmet.ProtustrankaNazivFormated>
  <DomainObject.Predmet.ProtustrankaNazivFormatedOIB>
    <izvorni_sadrzaj>GRAVIRANJE MRAMORA jednostavno društvo s ograničenom odgovornošću za trgovinu i usluge, OIB 19320732125</izvorni_sadrzaj>
    <derivirana_varijabla naziv="DomainObject.Predmet.ProtustrankaNazivFormatedOIB_1">GRAVIRANJE MRAMORA jednostavno društvo s ograničenom odgovornošću za trgovinu i usluge, OIB 19320732125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11388.23</izvorni_sadrzaj>
    <derivirana_varijabla naziv="DomainObject.Predmet.TrenutnaVrijednost_1">11388.23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GRAVIRANJE MRAMORA jednostavno društvo s ograničenom odgovornošću za trgovinu i usluge</item>
    </izvorni_sadrzaj>
    <derivirana_varijabla naziv="DomainObject.Predmet.ProtuStrankaListFormated_1">
      <item>GRAVIRANJE MRAMORA jednostavno društvo s ograničenom odgovornošću za trgovinu i usluge</item>
    </derivirana_varijabla>
  </DomainObject.Predmet.ProtuStrankaListFormated>
  <DomainObject.Predmet.ProtuStrankaListFormatedOIB>
    <izvorni_sadrzaj>
      <item>GRAVIRANJE MRAMORA jednostavno društvo s ograničenom odgovornošću za trgovinu i usluge, OIB 19320732125</item>
    </izvorni_sadrzaj>
    <derivirana_varijabla naziv="DomainObject.Predmet.ProtuStrankaListFormatedOIB_1">
      <item>GRAVIRANJE MRAMORA jednostavno društvo s ograničenom odgovornošću za trgovinu i usluge, OIB 19320732125</item>
    </derivirana_varijabla>
  </DomainObject.Predmet.ProtuStrankaListFormatedOIB>
  <DomainObject.Predmet.ProtuStrankaListFormatedWithAdress>
    <izvorni_sadrzaj>
      <item>GRAVIRANJE MRAMORA jednostavno društvo s ograničenom odgovornošću za trgovinu i usluge, Novigradska 46, 48350 Virje</item>
    </izvorni_sadrzaj>
    <derivirana_varijabla naziv="DomainObject.Predmet.ProtuStrankaListFormatedWithAdress_1">
      <item>GRAVIRANJE MRAMORA jednostavno društvo s ograničenom odgovornošću za trgovinu i usluge, Novigradska 46, 48350 Virje</item>
    </derivirana_varijabla>
  </DomainObject.Predmet.ProtuStrankaListFormatedWithAdress>
  <DomainObject.Predmet.ProtuStrankaListFormatedWithAdressOIB>
    <izvorni_sadrzaj>
      <item>GRAVIRANJE MRAMORA jednostavno društvo s ograničenom odgovornošću za trgovinu i usluge, OIB 19320732125, Novigradska 46, 48350 Virje</item>
    </izvorni_sadrzaj>
    <derivirana_varijabla naziv="DomainObject.Predmet.ProtuStrankaListFormatedWithAdressOIB_1">
      <item>GRAVIRANJE MRAMORA jednostavno društvo s ograničenom odgovornošću za trgovinu i usluge, OIB 19320732125, Novigradska 46, 48350 Virje</item>
    </derivirana_varijabla>
  </DomainObject.Predmet.ProtuStrankaListFormatedWithAdressOIB>
  <DomainObject.Predmet.ProtuStrankaListNazivFormated>
    <izvorni_sadrzaj>
      <item>GRAVIRANJE MRAMORA jednostavno društvo s ograničenom odgovornošću za trgovinu i usluge</item>
    </izvorni_sadrzaj>
    <derivirana_varijabla naziv="DomainObject.Predmet.ProtuStrankaListNazivFormated_1">
      <item>GRAVIRANJE MRAMORA jednostavno društvo s ograničenom odgovornošću za trgovinu i usluge</item>
    </derivirana_varijabla>
  </DomainObject.Predmet.ProtuStrankaListNazivFormated>
  <DomainObject.Predmet.ProtuStrankaListNazivFormatedOIB>
    <izvorni_sadrzaj>
      <item>GRAVIRANJE MRAMORA jednostavno društvo s ograničenom odgovornošću za trgovinu i usluge, OIB 19320732125</item>
    </izvorni_sadrzaj>
    <derivirana_varijabla naziv="DomainObject.Predmet.ProtuStrankaListNazivFormatedOIB_1">
      <item>GRAVIRANJE MRAMORA jednostavno društvo s ograničenom odgovornošću za trgovinu i usluge, OIB 19320732125</item>
    </derivirana_varijabla>
  </DomainObject.Predmet.ProtuStrankaListNazivFormatedOIB>
  <DomainObject.Predmet.OstaliListFormated>
    <izvorni_sadrzaj>
      <item>E-oglasna ploča</item>
      <item>Sudski registar</item>
      <item>Vladimir Horvat</item>
    </izvorni_sadrzaj>
    <derivirana_varijabla naziv="DomainObject.Predmet.OstaliListFormated_1">
      <item>E-oglasna ploča</item>
      <item>Sudski registar</item>
      <item>Vladimir Horvat</item>
    </derivirana_varijabla>
  </DomainObject.Predmet.OstaliListFormated>
  <DomainObject.Predmet.OstaliListFormatedOIB>
    <izvorni_sadrzaj>
      <item>E-oglasna ploča</item>
      <item>Sudski registar</item>
      <item>Vladimir Horvat, OIB 01846424250</item>
    </izvorni_sadrzaj>
    <derivirana_varijabla naziv="DomainObject.Predmet.OstaliListFormatedOIB_1">
      <item>E-oglasna ploča</item>
      <item>Sudski registar</item>
      <item>Vladimir Horvat, OIB 01846424250</item>
    </derivirana_varijabla>
  </DomainObject.Predmet.OstaliListFormatedOIB>
  <DomainObject.Predmet.OstaliListFormatedWithAdress>
    <izvorni_sadrzaj>
      <item>E-oglasna ploča</item>
      <item>Sudski registar</item>
      <item>Vladimir Horvat, Novigradska 46, 48350 Virje</item>
    </izvorni_sadrzaj>
    <derivirana_varijabla naziv="DomainObject.Predmet.OstaliListFormatedWithAdress_1">
      <item>E-oglasna ploča</item>
      <item>Sudski registar</item>
      <item>Vladimir Horvat, Novigradska 46, 48350 Virje</item>
    </derivirana_varijabla>
  </DomainObject.Predmet.OstaliListFormatedWithAdress>
  <DomainObject.Predmet.OstaliListFormatedWithAdressOIB>
    <izvorni_sadrzaj>
      <item>E-oglasna ploča</item>
      <item>Sudski registar</item>
      <item>Vladimir Horvat, OIB 01846424250, Novigradska 46, 48350 Virje</item>
    </izvorni_sadrzaj>
    <derivirana_varijabla naziv="DomainObject.Predmet.OstaliListFormatedWithAdressOIB_1">
      <item>E-oglasna ploča</item>
      <item>Sudski registar</item>
      <item>Vladimir Horvat, OIB 01846424250, Novigradska 46, 48350 Virje</item>
    </derivirana_varijabla>
  </DomainObject.Predmet.OstaliListFormatedWithAdressOIB>
  <DomainObject.Predmet.OstaliListNazivFormated>
    <izvorni_sadrzaj>
      <item>E-oglasna ploča</item>
      <item>Sudski registar</item>
      <item>Vladimir Horvat</item>
    </izvorni_sadrzaj>
    <derivirana_varijabla naziv="DomainObject.Predmet.OstaliListNazivFormated_1">
      <item>E-oglasna ploča</item>
      <item>Sudski registar</item>
      <item>Vladimir Horvat</item>
    </derivirana_varijabla>
  </DomainObject.Predmet.OstaliListNazivFormated>
  <DomainObject.Predmet.OstaliListNazivFormatedOIB>
    <izvorni_sadrzaj>
      <item>E-oglasna ploča</item>
      <item>Sudski registar</item>
      <item>Vladimir Horvat, OIB 01846424250</item>
    </izvorni_sadrzaj>
    <derivirana_varijabla naziv="DomainObject.Predmet.OstaliListNazivFormatedOIB_1">
      <item>E-oglasna ploča</item>
      <item>Sudski registar</item>
      <item>Vladimir Horvat, OIB 01846424250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GRAVIRANJE MRAMORA jednostavno društvo s ograničenom odgovornošću za trgovinu i usluge</izvorni_sadrzaj>
    <derivirana_varijabla naziv="DomainObject.Predmet.ProtustrankaIDrugi_1">GRAVIRANJE MRAMORA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GRAVIRANJE MRAMORA jednostavno društvo s ograničenom odgovornošću za trgovinu i usluge, OIB 19320732125, Novigradska 46, 48350 Virje</izvorni_sadrzaj>
    <derivirana_varijabla naziv="DomainObject.Predmet.ProtustrankaIDrugiAdressOIB_1">GRAVIRANJE MRAMORA jednostavno društvo s ograničenom odgovornošću za trgovinu i usluge, OIB 19320732125,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GRAVIRANJE MRAMORA jednostavno društvo s ograničenom odgovornošću za trgovinu i usluge</item>
      <item>E-oglasna ploča</item>
      <item>Sudski registar</item>
      <item>Vladimir Horvat</item>
    </izvorni_sadrzaj>
    <derivirana_varijabla naziv="DomainObject.Predmet.SudioniciListNaziv_1">
      <item>Financijska agencija</item>
      <item>GRAVIRANJE MRAMORA jednostavno društvo s ograničenom odgovornošću za trgovinu i usluge</item>
      <item>E-oglasna ploča</item>
      <item>Sudski registar</item>
      <item>Vladimir Horvat</item>
    </derivirana_varijabla>
  </DomainObject.Predmet.SudioniciListNaziv>
  <DomainObject.Predmet.SudioniciListAdressOIB>
    <izvorni_sadrzaj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izvorni_sadrzaj>
    <derivirana_varijabla naziv="DomainObject.Predmet.SudioniciListAdressOIB_1">
      <item>Financijska agencija, OIB 85821130368, A. Cesarca 2,42000 Varaždin</item>
      <item>GRAVIRANJE MRAMORA jednostavno društvo s ograničenom odgovornošću za trgovinu i usluge, OIB 19320732125, Novigradska 46,48350 Virje</item>
      <item>E-oglasna ploča</item>
      <item>Sudski registar</item>
      <item>Vladimir Horvat, OIB 01846424250, Novigradska 46,48350 Virje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19320732125</item>
      <item>, OIB null</item>
      <item>, OIB null</item>
      <item>, OIB 01846424250</item>
    </izvorni_sadrzaj>
    <derivirana_varijabla naziv="DomainObject.Predmet.SudioniciListNazivOIB_1">
      <item>, OIB 85821130368</item>
      <item>, OIB 19320732125</item>
      <item>, OIB null</item>
      <item>, OIB null</item>
      <item>, OIB 01846424250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38021-47CA-4995-9AA0-CA2931975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2518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2016-04-08T06:45:00Z</dcterms:created>
  <dc:creator>Maja Valušnig</dc:creator>
  <cp:lastModifiedBy>Marko Makaj</cp:lastModifiedBy>
  <cp:lastPrinted>2016-04-08T06:46:00Z</cp:lastPrinted>
  <dcterms:modified xmlns:xsi="http://www.w3.org/2001/XMLSchema-instance" xsi:type="dcterms:W3CDTF">2016-04-08T06:47:00Z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