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1061" w14:paraId="ce21061" w:rsidRDefault="00672798" w:rsidP="00910611" w:rsidR="0067279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798" w:rsidP="00910611" w:rsidR="00672798">
      <w:r>
        <w:rPr>
          <w:rFonts w:eastAsia="MS Mincho"/>
        </w:rPr>
        <w:t xml:space="preserve">   REPUBLIKA HRVATSKA</w:t>
      </w:r>
    </w:p>
    <w:p w:rsidRDefault="00672798" w:rsidP="00910611" w:rsidR="00672798">
      <w:r>
        <w:rPr>
          <w:rFonts w:eastAsia="MS Mincho"/>
        </w:rPr>
        <w:t>TRGOVAČKI SUD U RIJECI</w:t>
      </w:r>
    </w:p>
    <w:p w:rsidRDefault="00672798" w:rsidR="0067279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D3982" w:rsidR="006D3982" w:rsidRPr="00910611">
      <w:pPr>
        <w:rPr>
          <w:rFonts w:eastAsia="MS Mincho"/>
        </w:rPr>
      </w:pPr>
    </w:p>
    <w:p w:rsidRDefault="006D3982" w:rsidP="00910611" w:rsidR="006D398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E11031">
        <w:t>577/16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E11031">
        <w:t>16. rujna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E11031">
        <w:rPr>
          <w:b/>
          <w:bCs/>
        </w:rPr>
        <w:t xml:space="preserve">MADRIS jednostavno </w:t>
      </w:r>
      <w:r w:rsidR="00E11031" w:rsidRPr="00E11031">
        <w:rPr>
          <w:b/>
          <w:bCs/>
        </w:rPr>
        <w:t>društvo s ograničenom odgovornošću za</w:t>
      </w:r>
      <w:r w:rsidR="00E11031">
        <w:rPr>
          <w:b/>
          <w:bCs/>
        </w:rPr>
        <w:t xml:space="preserve"> trgovinu i proizvodnju, Ičići, Mornarska ulica 20, OIB 90435287633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B5D34">
        <w:t>01. rujna</w:t>
      </w:r>
      <w:r w:rsidR="00A940DC">
        <w:t xml:space="preserve"> 2015</w:t>
      </w:r>
      <w:r w:rsidR="00DE5199">
        <w:t>.</w:t>
      </w:r>
      <w:r>
        <w:t xml:space="preserve"> godine iznosi </w:t>
      </w:r>
      <w:r w:rsidR="000E3BEB">
        <w:rPr>
          <w:b/>
        </w:rPr>
        <w:t>1</w:t>
      </w:r>
      <w:r w:rsidR="00891BE1">
        <w:rPr>
          <w:b/>
        </w:rPr>
        <w:t>.</w:t>
      </w:r>
      <w:r w:rsidR="00E11031">
        <w:rPr>
          <w:b/>
        </w:rPr>
        <w:t>494,09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11031">
        <w:t>16. rujna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11031">
        <w:rPr>
          <w:sz w:val="20"/>
          <w:szCs w:val="20"/>
        </w:rPr>
        <w:t>16.9</w:t>
      </w:r>
      <w:r w:rsidR="00CD3CB7">
        <w:rPr>
          <w:sz w:val="20"/>
          <w:szCs w:val="20"/>
        </w:rPr>
        <w:t>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27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11031">
      <w:t>577/16-6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3BE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2798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0A3F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7F0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BE1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77F36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B5D34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1031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7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7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7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7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7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7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7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7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MADRIS jednostavno društvo s ograničenom odgovornošću za trgovinu i proizvodnju</izvorni_sadrzaj>
    <derivirana_varijabla naziv="DomainObject.Predmet.ProtustrankaFormated_1">  MADRIS jednostavno društvo s ograničenom odgovornošću za trgovinu i proizvodnju</derivirana_varijabla>
  </DomainObject.Predmet.ProtustrankaFormated>
  <DomainObject.Predmet.ProtustrankaFormatedOIB>
    <izvorni_sadrzaj>  MADRIS jednostavno društvo s ograničenom odgovornošću za trgovinu i proizvodnju, OIB 90435287633</izvorni_sadrzaj>
    <derivirana_varijabla naziv="DomainObject.Predmet.ProtustrankaFormatedOIB_1">  MADRIS jednostavno društvo s ograničenom odgovornošću za trgovinu i proizvodnju, OIB 90435287633</derivirana_varijabla>
  </DomainObject.Predmet.ProtustrankaFormatedOIB>
  <DomainObject.Predmet.ProtustrankaFormatedWithAdress>
    <izvorni_sadrzaj> MADRIS jednostavno društvo s ograničenom odgovornošću za trgovinu i proizvodnju, Mornarska ulica 20, 51410 Ičići</izvorni_sadrzaj>
    <derivirana_varijabla naziv="DomainObject.Predmet.ProtustrankaFormatedWithAdress_1"> MADRIS jednostavno društvo s ograničenom odgovornošću za trgovinu i proizvodnju, Mornarska ulica 20, 51410 Ičići</derivirana_varijabla>
  </DomainObject.Predmet.ProtustrankaFormatedWithAdress>
  <DomainObject.Predmet.ProtustrankaFormatedWithAdressOIB>
    <izvorni_sadrzaj> MADRIS jednostavno društvo s ograničenom odgovornošću za trgovinu i proizvodnju, OIB 90435287633, Mornarska ulica 20, 51410 Ičići</izvorni_sadrzaj>
    <derivirana_varijabla naziv="DomainObject.Predmet.ProtustrankaFormatedWithAdressOIB_1"> MADRIS jednostavno društvo s ograničenom odgovornošću za trgovinu i proizvodnju, OIB 90435287633, Mornarska ulica 20, 51410 Ičići</derivirana_varijabla>
  </DomainObject.Predmet.ProtustrankaFormatedWithAdressOIB>
  <DomainObject.Predmet.ProtustrankaWithAdress>
    <izvorni_sadrzaj>MADRIS jednostavno društvo s ograničenom odgovornošću za trgovinu i proizvodnju Mornarska ulica 20, 51410 Ičići</izvorni_sadrzaj>
    <derivirana_varijabla naziv="DomainObject.Predmet.ProtustrankaWithAdress_1">MADRIS jednostavno društvo s ograničenom odgovornošću za trgovinu i proizvodnju Mornarska ulica 20, 51410 Ičići</derivirana_varijabla>
  </DomainObject.Predmet.ProtustrankaWithAdress>
  <DomainObject.Predmet.ProtustrankaWithAdressOIB>
    <izvorni_sadrzaj>MADRIS jednostavno društvo s ograničenom odgovornošću za trgovinu i proizvodnju, OIB 90435287633, Mornarska ulica 20, 51410 Ičići</izvorni_sadrzaj>
    <derivirana_varijabla naziv="DomainObject.Predmet.ProtustrankaWithAdressOIB_1">MADRIS jednostavno društvo s ograničenom odgovornošću za trgovinu i proizvodnju, OIB 90435287633, Mornarska ulica 20, 51410 Ičići</derivirana_varijabla>
  </DomainObject.Predmet.ProtustrankaWithAdressOIB>
  <DomainObject.Predmet.ProtustrankaNazivFormated>
    <izvorni_sadrzaj>MADRIS jednostavno društvo s ograničenom odgovornošću za trgovinu i proizvodnju</izvorni_sadrzaj>
    <derivirana_varijabla naziv="DomainObject.Predmet.ProtustrankaNazivFormated_1">MADRIS jednostavno društvo s ograničenom odgovornošću za trgovinu i proizvodnju</derivirana_varijabla>
  </DomainObject.Predmet.ProtustrankaNazivFormated>
  <DomainObject.Predmet.ProtustrankaNazivFormatedOIB>
    <izvorni_sadrzaj>MADRIS jednostavno društvo s ograničenom odgovornošću za trgovinu i proizvodnju, OIB 90435287633</izvorni_sadrzaj>
    <derivirana_varijabla naziv="DomainObject.Predmet.ProtustrankaNazivFormatedOIB_1">MADRIS jednostavno društvo s ograničenom odgovornošću za trgovinu i proizvodnju, OIB 90435287633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MADRIS jednostavno društvo s ograničenom odgovornošću za trgovinu i proizvodnju</item>
    </izvorni_sadrzaj>
    <derivirana_varijabla naziv="DomainObject.Predmet.ProtuStrankaListFormated_1">
      <item>MADRIS jednostavno društvo s ograničenom odgovornošću za trgovinu i proizvodnju</item>
    </derivirana_varijabla>
  </DomainObject.Predmet.ProtuStrankaListFormated>
  <DomainObject.Predmet.ProtuStrankaListFormatedOIB>
    <izvorni_sadrzaj>
      <item>MADRIS jednostavno društvo s ograničenom odgovornošću za trgovinu i proizvodnju, OIB 90435287633</item>
    </izvorni_sadrzaj>
    <derivirana_varijabla naziv="DomainObject.Predmet.ProtuStrankaListFormatedOIB_1">
      <item>MADRIS jednostavno društvo s ograničenom odgovornošću za trgovinu i proizvodnju, OIB 90435287633</item>
    </derivirana_varijabla>
  </DomainObject.Predmet.ProtuStrankaListFormatedOIB>
  <DomainObject.Predmet.ProtuStrankaListFormatedWithAdress>
    <izvorni_sadrzaj>
      <item>MADRIS jednostavno društvo s ograničenom odgovornošću za trgovinu i proizvodnju, Mornarska ulica 20, 51410 Ičići</item>
    </izvorni_sadrzaj>
    <derivirana_varijabla naziv="DomainObject.Predmet.ProtuStrankaListFormatedWithAdress_1">
      <item>MADRIS jednostavno društvo s ograničenom odgovornošću za trgovinu i proizvodnju, Mornarska ulica 20, 51410 Ičići</item>
    </derivirana_varijabla>
  </DomainObject.Predmet.ProtuStrankaListFormatedWithAdress>
  <DomainObject.Predmet.ProtuStrankaListFormatedWithAdressOIB>
    <izvorni_sadrzaj>
      <item>MADRIS jednostavno društvo s ograničenom odgovornošću za trgovinu i proizvodnju, OIB 90435287633, Mornarska ulica 20, 51410 Ičići</item>
    </izvorni_sadrzaj>
    <derivirana_varijabla naziv="DomainObject.Predmet.ProtuStrankaListFormatedWithAdressOIB_1">
      <item>MADRIS jednostavno društvo s ograničenom odgovornošću za trgovinu i proizvodnju, OIB 90435287633, Mornarska ulica 20, 51410 Ičići</item>
    </derivirana_varijabla>
  </DomainObject.Predmet.ProtuStrankaListFormatedWithAdressOIB>
  <DomainObject.Predmet.ProtuStrankaListNazivFormated>
    <izvorni_sadrzaj>
      <item>MADRIS jednostavno društvo s ograničenom odgovornošću za trgovinu i proizvodnju</item>
    </izvorni_sadrzaj>
    <derivirana_varijabla naziv="DomainObject.Predmet.ProtuStrankaListNazivFormated_1">
      <item>MADRIS jednostavno društvo s ograničenom odgovornošću za trgovinu i proizvodnju</item>
    </derivirana_varijabla>
  </DomainObject.Predmet.ProtuStrankaListNazivFormated>
  <DomainObject.Predmet.ProtuStrankaListNazivFormatedOIB>
    <izvorni_sadrzaj>
      <item>MADRIS jednostavno društvo s ograničenom odgovornošću za trgovinu i proizvodnju, OIB 90435287633</item>
    </izvorni_sadrzaj>
    <derivirana_varijabla naziv="DomainObject.Predmet.ProtuStrankaListNazivFormatedOIB_1">
      <item>MADRIS jednostavno društvo s ograničenom odgovornošću za trgovinu i proizvodnju, OIB 90435287633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MADRIS jednostavno društvo s ograničenom odgovornošću za trgovinu i proizvodnju</izvorni_sadrzaj>
    <derivirana_varijabla naziv="DomainObject.Predmet.ProtustrankaIDrugi_1">MADRIS jednostavno društvo s ograničenom odgovornošću za trgovinu i proizvodnju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MADRIS jednostavno društvo s ograničenom odgovornošću za trgovinu i proizvodnju, OIB 90435287633, Mornarska ulica 20, 51410 Ičići</izvorni_sadrzaj>
    <derivirana_varijabla naziv="DomainObject.Predmet.ProtustrankaIDrugiAdressOIB_1">MADRIS jednostavno društvo s ograničenom odgovornošću za trgovinu i proizvodnju, OIB 90435287633, Mornarska ulica 20, 51410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MADRIS jednostavno društvo s ograničenom odgovornošću za trgovinu i proizvodnju</item>
    </izvorni_sadrzaj>
    <derivirana_varijabla naziv="DomainObject.Predmet.SudioniciListNaziv_1">
      <item>FINA Rijeka</item>
      <item>MADRIS jednostavno društvo s ograničenom odgovornošću za trgovinu i proizvodnju</item>
    </derivirana_varijabla>
  </DomainObject.Predmet.SudioniciListNaziv>
  <DomainObject.Predmet.SudioniciListAdressOIB>
    <izvorni_sadrzaj>
      <item>FINA Rijeka, OIB 85821130368, Frana Kurelca 8,51000 Rijeka</item>
      <item>MADRIS jednostavno društvo s ograničenom odgovornošću za trgovinu i proizvodnju, OIB 90435287633, Mornarska ulica 20,51410 Ičići</item>
    </izvorni_sadrzaj>
    <derivirana_varijabla naziv="DomainObject.Predmet.SudioniciListAdressOIB_1">
      <item>FINA Rijeka, OIB 85821130368, Frana Kurelca 8,51000 Rijeka</item>
      <item>MADRIS jednostavno društvo s ograničenom odgovornošću za trgovinu i proizvodnju, OIB 90435287633, Mornarska ulica 20,51410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90435287633</item>
    </izvorni_sadrzaj>
    <derivirana_varijabla naziv="DomainObject.Predmet.SudioniciListNazivOIB_1">
      <item>, OIB 85821130368</item>
      <item>, OIB 90435287633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693E6-D7E8-4690-87A2-0469DFF8B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1464</properties:Characters>
  <properties:Lines>57</properties:Lines>
  <properties:Paragraphs>22</properties:Paragraphs>
  <properties:TotalTime>1897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2016-07-19T09:11:00Z</cp:lastPrinted>
  <dcterms:modified xmlns:xsi="http://www.w3.org/2001/XMLSchema-instance" xsi:type="dcterms:W3CDTF">2016-09-16T09:12:00Z</dcterms:modified>
  <cp:revision>264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