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2295b" w14:paraId="c72295b" w:rsidRDefault="00000530" w:rsidP="00000530" w:rsidR="00000530">
      <w:pPr>
        <w:jc w:val="right"/>
        <w15:collapsed w:val="false"/>
      </w:pPr>
      <w:bookmarkStart w:name="_GoBack" w:id="0"/>
      <w:bookmarkEnd w:id="0"/>
      <w:proofErr w:type="spellStart"/>
      <w:r>
        <w:t>13</w:t>
      </w:r>
      <w:proofErr w:type="spellEnd"/>
      <w:r>
        <w:t xml:space="preserve"> St-</w:t>
      </w:r>
      <w:proofErr w:type="spellStart"/>
      <w:r>
        <w:t>950</w:t>
      </w:r>
      <w:proofErr w:type="spellEnd"/>
      <w:r>
        <w:t>/</w:t>
      </w:r>
      <w:proofErr w:type="spellStart"/>
      <w:r>
        <w:t>16</w:t>
      </w:r>
      <w:proofErr w:type="spellEnd"/>
      <w:r>
        <w:t>-</w:t>
      </w:r>
      <w:proofErr w:type="spellStart"/>
      <w:r>
        <w:t>224</w:t>
      </w:r>
      <w:proofErr w:type="spellEnd"/>
    </w:p>
    <w:p w:rsidRDefault="00000530" w:rsidP="00000530" w:rsidR="00000530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00530" w:rsidP="00000530" w:rsidR="00000530" w:rsidRPr="00D21A2C"/>
    <w:p w:rsidRDefault="00000530" w:rsidP="00000530" w:rsidR="00000530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00530" w:rsidP="00000530" w:rsidR="00000530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</w:t>
      </w:r>
      <w:proofErr w:type="spellStart"/>
      <w:r w:rsidRPr="00B82754">
        <w:rPr>
          <w:sz w:val="22"/>
          <w:szCs w:val="22"/>
        </w:rPr>
        <w:t>OSIJEKU</w:t>
      </w:r>
      <w:proofErr w:type="spellEnd"/>
    </w:p>
    <w:p w:rsidRDefault="00000530" w:rsidP="002C72C8" w:rsidR="00000530" w:rsidRPr="002C72C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000530" w:rsidP="00000530" w:rsidR="00000530">
      <w:pPr>
        <w:jc w:val="right"/>
      </w:pPr>
    </w:p>
    <w:p w:rsidRDefault="00000530" w:rsidP="00000530" w:rsidR="00000530" w:rsidRPr="00874128">
      <w:pPr>
        <w:jc w:val="center"/>
      </w:pPr>
      <w:r w:rsidRPr="00874128">
        <w:t>Z A K L J U Č A K</w:t>
      </w:r>
    </w:p>
    <w:p w:rsidRDefault="00000530" w:rsidP="00000530" w:rsidR="00000530">
      <w:pPr>
        <w:rPr>
          <w:b/>
          <w:sz w:val="28"/>
          <w:szCs w:val="28"/>
        </w:rPr>
      </w:pPr>
    </w:p>
    <w:p w:rsidRDefault="00000530" w:rsidP="00000530" w:rsidR="00000530">
      <w:pPr>
        <w:jc w:val="both"/>
      </w:pPr>
      <w:r>
        <w:tab/>
        <w:t xml:space="preserve">Trgovački sud u Osijeku, po stečajnom sucu Jadranki Herman, u postupku nad stečajnom masom iza </w:t>
      </w:r>
      <w:proofErr w:type="spellStart"/>
      <w:r>
        <w:rPr>
          <w:bCs/>
        </w:rPr>
        <w:t>VUČEDOL</w:t>
      </w:r>
      <w:proofErr w:type="spellEnd"/>
      <w:r>
        <w:rPr>
          <w:bCs/>
        </w:rPr>
        <w:t xml:space="preserve"> d.d. za ugostiteljstvo i turizam, u stečaju, Vukovar, </w:t>
      </w:r>
      <w:r w:rsidRPr="00874128">
        <w:rPr>
          <w:bCs/>
        </w:rPr>
        <w:t xml:space="preserve">Sajmište </w:t>
      </w:r>
      <w:proofErr w:type="spellStart"/>
      <w:r w:rsidRPr="00874128">
        <w:t>bb</w:t>
      </w:r>
      <w:proofErr w:type="spellEnd"/>
      <w:r w:rsidRPr="00874128">
        <w:t xml:space="preserve">, </w:t>
      </w:r>
      <w:proofErr w:type="spellStart"/>
      <w:r>
        <w:t>OIB</w:t>
      </w:r>
      <w:proofErr w:type="spellEnd"/>
      <w:r>
        <w:t xml:space="preserve">  </w:t>
      </w:r>
      <w:proofErr w:type="spellStart"/>
      <w:r>
        <w:t>04486712925</w:t>
      </w:r>
      <w:proofErr w:type="spellEnd"/>
      <w:r>
        <w:t xml:space="preserve">, </w:t>
      </w:r>
      <w:r w:rsidRPr="00874128">
        <w:t xml:space="preserve"> dana </w:t>
      </w:r>
      <w:proofErr w:type="spellStart"/>
      <w:r>
        <w:t>22</w:t>
      </w:r>
      <w:proofErr w:type="spellEnd"/>
      <w:r>
        <w:t xml:space="preserve">. prosinca </w:t>
      </w:r>
      <w:proofErr w:type="spellStart"/>
      <w:r>
        <w:t>2017</w:t>
      </w:r>
      <w:proofErr w:type="spellEnd"/>
      <w:r>
        <w:t xml:space="preserve">. </w:t>
      </w:r>
    </w:p>
    <w:p w:rsidRDefault="00000530" w:rsidP="00000530" w:rsidR="00000530">
      <w:pPr>
        <w:jc w:val="both"/>
      </w:pPr>
    </w:p>
    <w:p w:rsidRDefault="00000530" w:rsidP="00000530" w:rsidR="00000530" w:rsidRPr="00874128">
      <w:pPr>
        <w:jc w:val="center"/>
      </w:pPr>
      <w:r w:rsidRPr="00874128">
        <w:t>z a k l j u č i o     j e</w:t>
      </w:r>
    </w:p>
    <w:p w:rsidRDefault="000234AD" w:rsidP="005D4906" w:rsidR="000234AD">
      <w:pPr>
        <w:pStyle w:val="Tijeloteksta"/>
        <w:rPr>
          <w:b/>
          <w:bCs/>
        </w:rPr>
      </w:pPr>
    </w:p>
    <w:p w:rsidRDefault="005D4906" w:rsidP="00A46016" w:rsidR="005D4906">
      <w:pPr>
        <w:pStyle w:val="Tijeloteksta"/>
        <w:numPr>
          <w:ilvl w:val="0"/>
          <w:numId w:val="14"/>
        </w:numPr>
      </w:pPr>
      <w:r>
        <w:t>Daje se suglasnost na prijedlog naknadne diobe vjerovnicima,  prema diobnom planu od</w:t>
      </w:r>
      <w:r w:rsidR="00907745">
        <w:t xml:space="preserve"> </w:t>
      </w:r>
      <w:proofErr w:type="spellStart"/>
      <w:r w:rsidR="00000530">
        <w:t>19</w:t>
      </w:r>
      <w:proofErr w:type="spellEnd"/>
      <w:r w:rsidR="00000530">
        <w:t>. prosinca</w:t>
      </w:r>
      <w:r w:rsidR="00907745">
        <w:t xml:space="preserve"> </w:t>
      </w:r>
      <w:proofErr w:type="spellStart"/>
      <w:r w:rsidR="00907745">
        <w:t>2017</w:t>
      </w:r>
      <w:proofErr w:type="spellEnd"/>
      <w:r w:rsidR="00907745">
        <w:t xml:space="preserve">. </w:t>
      </w:r>
      <w:r>
        <w:t xml:space="preserve"> godine, na način namirenja vjerovnika </w:t>
      </w:r>
      <w:r w:rsidR="00B031C6">
        <w:t xml:space="preserve">I višeg </w:t>
      </w:r>
      <w:r>
        <w:t xml:space="preserve">isplatnog reda u ukupnom iznosu od </w:t>
      </w:r>
      <w:proofErr w:type="spellStart"/>
      <w:r w:rsidR="00000530">
        <w:t>454.000</w:t>
      </w:r>
      <w:proofErr w:type="spellEnd"/>
      <w:r w:rsidR="00000530">
        <w:t>,</w:t>
      </w:r>
      <w:proofErr w:type="spellStart"/>
      <w:r w:rsidR="00000530">
        <w:t>00</w:t>
      </w:r>
      <w:proofErr w:type="spellEnd"/>
      <w:r w:rsidR="00B031C6">
        <w:t xml:space="preserve"> kn, što čini </w:t>
      </w:r>
      <w:proofErr w:type="spellStart"/>
      <w:r w:rsidR="00000530">
        <w:t>30</w:t>
      </w:r>
      <w:proofErr w:type="spellEnd"/>
      <w:r w:rsidR="00000530">
        <w:t>,</w:t>
      </w:r>
      <w:proofErr w:type="spellStart"/>
      <w:r w:rsidR="00000530">
        <w:t>7703</w:t>
      </w:r>
      <w:proofErr w:type="spellEnd"/>
      <w:r w:rsidR="00BC3BA3">
        <w:t xml:space="preserve"> %</w:t>
      </w:r>
      <w:r>
        <w:t xml:space="preserve"> pri</w:t>
      </w:r>
      <w:r w:rsidR="00B031C6">
        <w:t xml:space="preserve">znatih </w:t>
      </w:r>
      <w:r w:rsidR="00BC3BA3">
        <w:t xml:space="preserve">i utvrđenih </w:t>
      </w:r>
      <w:r w:rsidR="00B031C6">
        <w:t xml:space="preserve">tražbina vjerovnika I višeg isplatnog reda. </w:t>
      </w:r>
    </w:p>
    <w:p w:rsidRDefault="00A46016" w:rsidP="005D4906" w:rsidR="005D4906">
      <w:pPr>
        <w:pStyle w:val="Tijeloteksta"/>
        <w:numPr>
          <w:ilvl w:val="0"/>
          <w:numId w:val="14"/>
        </w:numPr>
      </w:pPr>
      <w:r>
        <w:t xml:space="preserve">Ovaj zaključak </w:t>
      </w:r>
      <w:r w:rsidR="00B031C6">
        <w:t xml:space="preserve"> i diobni popis</w:t>
      </w:r>
      <w:r w:rsidR="00F97A1F">
        <w:t xml:space="preserve"> objaviti će se na mrežnim stranicama </w:t>
      </w:r>
      <w:r>
        <w:t>e-oglasna ploča suda</w:t>
      </w:r>
    </w:p>
    <w:p w:rsidRDefault="000234AD" w:rsidP="005D4906" w:rsidR="000234AD">
      <w:pPr>
        <w:pStyle w:val="Tijeloteksta"/>
      </w:pPr>
    </w:p>
    <w:p w:rsidRDefault="005D4906" w:rsidP="005D4906" w:rsidR="005D4906">
      <w:pPr>
        <w:pStyle w:val="Tijeloteksta"/>
        <w:jc w:val="center"/>
      </w:pPr>
      <w:r>
        <w:t>Obrazloženje</w:t>
      </w:r>
    </w:p>
    <w:p w:rsidRDefault="000234AD" w:rsidP="005D4906" w:rsidR="000234AD">
      <w:pPr>
        <w:pStyle w:val="Tijeloteksta"/>
      </w:pPr>
    </w:p>
    <w:p w:rsidRDefault="005D4906" w:rsidP="005D4906" w:rsidR="005D4906">
      <w:pPr>
        <w:pStyle w:val="Tijeloteksta"/>
      </w:pPr>
      <w:r>
        <w:tab/>
        <w:t>Rješenjem ovog suda St-</w:t>
      </w:r>
      <w:proofErr w:type="spellStart"/>
      <w:r w:rsidR="00000530">
        <w:t>950</w:t>
      </w:r>
      <w:proofErr w:type="spellEnd"/>
      <w:r w:rsidR="00000530">
        <w:t>/</w:t>
      </w:r>
      <w:proofErr w:type="spellStart"/>
      <w:r w:rsidR="00000530">
        <w:t>16</w:t>
      </w:r>
      <w:proofErr w:type="spellEnd"/>
      <w:r w:rsidR="00000530">
        <w:t>-</w:t>
      </w:r>
      <w:proofErr w:type="spellStart"/>
      <w:r w:rsidR="00000530">
        <w:t>199</w:t>
      </w:r>
      <w:proofErr w:type="spellEnd"/>
      <w:r w:rsidR="00000530">
        <w:t xml:space="preserve"> od </w:t>
      </w:r>
      <w:proofErr w:type="spellStart"/>
      <w:r w:rsidR="00000530">
        <w:t>31</w:t>
      </w:r>
      <w:proofErr w:type="spellEnd"/>
      <w:r w:rsidR="00000530">
        <w:t xml:space="preserve">. svibnja </w:t>
      </w:r>
      <w:proofErr w:type="spellStart"/>
      <w:r w:rsidR="00000530">
        <w:t>2016</w:t>
      </w:r>
      <w:proofErr w:type="spellEnd"/>
      <w:r w:rsidR="00BC3BA3">
        <w:t>.</w:t>
      </w:r>
      <w:r>
        <w:t xml:space="preserve"> godine određen je nastavak stečajnog postupka nad stečajnom </w:t>
      </w:r>
      <w:r w:rsidR="00000530">
        <w:t xml:space="preserve">masom iza </w:t>
      </w:r>
      <w:proofErr w:type="spellStart"/>
      <w:r w:rsidR="00000530">
        <w:rPr>
          <w:bCs/>
        </w:rPr>
        <w:t>VUČEDOL</w:t>
      </w:r>
      <w:proofErr w:type="spellEnd"/>
      <w:r w:rsidR="00000530">
        <w:rPr>
          <w:bCs/>
        </w:rPr>
        <w:t xml:space="preserve"> d.d. za ugostiteljstvo i turizam, u stečaju, Vukovar, </w:t>
      </w:r>
      <w:r w:rsidR="00000530" w:rsidRPr="00874128">
        <w:rPr>
          <w:bCs/>
        </w:rPr>
        <w:t xml:space="preserve">Sajmište </w:t>
      </w:r>
      <w:proofErr w:type="spellStart"/>
      <w:r w:rsidR="00000530" w:rsidRPr="00874128">
        <w:t>bb</w:t>
      </w:r>
      <w:proofErr w:type="spellEnd"/>
      <w:r w:rsidR="00000530" w:rsidRPr="00874128">
        <w:t xml:space="preserve">, </w:t>
      </w:r>
      <w:proofErr w:type="spellStart"/>
      <w:r w:rsidR="00000530">
        <w:t>OIB</w:t>
      </w:r>
      <w:proofErr w:type="spellEnd"/>
      <w:r w:rsidR="00000530">
        <w:t xml:space="preserve">  </w:t>
      </w:r>
      <w:proofErr w:type="spellStart"/>
      <w:r w:rsidR="00000530">
        <w:t>04486712925</w:t>
      </w:r>
      <w:proofErr w:type="spellEnd"/>
      <w:r>
        <w:t xml:space="preserve">, radi naknadne diobe vjerovnicima. </w:t>
      </w:r>
    </w:p>
    <w:p w:rsidRDefault="005D4906" w:rsidP="005D4906" w:rsidR="005D4906">
      <w:pPr>
        <w:pStyle w:val="Tijeloteksta"/>
      </w:pPr>
    </w:p>
    <w:p w:rsidRDefault="005D4906" w:rsidP="00B031C6" w:rsidR="005D4906">
      <w:pPr>
        <w:pStyle w:val="Tijeloteksta"/>
        <w:ind w:firstLine="708"/>
      </w:pPr>
      <w:r>
        <w:t>Podneskom od</w:t>
      </w:r>
      <w:r w:rsidR="00123D46">
        <w:t xml:space="preserve"> </w:t>
      </w:r>
      <w:proofErr w:type="spellStart"/>
      <w:r w:rsidR="00123D46">
        <w:t>19</w:t>
      </w:r>
      <w:proofErr w:type="spellEnd"/>
      <w:r w:rsidR="00123D46">
        <w:t>. prosinca</w:t>
      </w:r>
      <w:r w:rsidR="00BC3BA3">
        <w:t xml:space="preserve"> </w:t>
      </w:r>
      <w:proofErr w:type="spellStart"/>
      <w:r w:rsidR="00BC3BA3">
        <w:t>2017</w:t>
      </w:r>
      <w:proofErr w:type="spellEnd"/>
      <w:r w:rsidR="00BC3BA3">
        <w:t xml:space="preserve">. </w:t>
      </w:r>
      <w:r w:rsidR="00F97A1F">
        <w:t xml:space="preserve"> godine, </w:t>
      </w:r>
      <w:r>
        <w:t>stečajn</w:t>
      </w:r>
      <w:r w:rsidR="00BC3BA3">
        <w:t>a</w:t>
      </w:r>
      <w:r>
        <w:t xml:space="preserve"> upravitelj</w:t>
      </w:r>
      <w:r w:rsidR="00BC3BA3">
        <w:t>ica predložila</w:t>
      </w:r>
      <w:r w:rsidR="00F97A1F">
        <w:t xml:space="preserve"> je</w:t>
      </w:r>
      <w:r>
        <w:t xml:space="preserve"> naknadnu diobu vjerovnicima na </w:t>
      </w:r>
      <w:r w:rsidR="00123D46">
        <w:t xml:space="preserve">način namirenja vjerovnika </w:t>
      </w:r>
      <w:r w:rsidR="00BC3BA3">
        <w:t>I</w:t>
      </w:r>
      <w:r w:rsidR="000234AD">
        <w:t xml:space="preserve"> višeg</w:t>
      </w:r>
      <w:r>
        <w:t xml:space="preserve"> isplatnog reda u iznosu od </w:t>
      </w:r>
      <w:proofErr w:type="spellStart"/>
      <w:r w:rsidR="00123D46">
        <w:t>454.000</w:t>
      </w:r>
      <w:proofErr w:type="spellEnd"/>
      <w:r w:rsidR="00123D46">
        <w:t>,</w:t>
      </w:r>
      <w:proofErr w:type="spellStart"/>
      <w:r w:rsidR="00123D46">
        <w:t>00</w:t>
      </w:r>
      <w:proofErr w:type="spellEnd"/>
      <w:r w:rsidR="00123D46">
        <w:t xml:space="preserve"> </w:t>
      </w:r>
      <w:r w:rsidR="00BC3BA3">
        <w:t>k</w:t>
      </w:r>
      <w:r w:rsidR="000234AD">
        <w:t xml:space="preserve">n što čini </w:t>
      </w:r>
      <w:proofErr w:type="spellStart"/>
      <w:r w:rsidR="00123D46">
        <w:t>30</w:t>
      </w:r>
      <w:proofErr w:type="spellEnd"/>
      <w:r w:rsidR="00123D46">
        <w:t>,</w:t>
      </w:r>
      <w:proofErr w:type="spellStart"/>
      <w:r w:rsidR="00123D46">
        <w:t>7703</w:t>
      </w:r>
      <w:proofErr w:type="spellEnd"/>
      <w:r w:rsidR="00BC3BA3">
        <w:t xml:space="preserve"> </w:t>
      </w:r>
      <w:r>
        <w:t>% tr</w:t>
      </w:r>
      <w:r w:rsidR="00123D46">
        <w:t xml:space="preserve">ažbina vjerovnika </w:t>
      </w:r>
      <w:r w:rsidR="00BC3BA3">
        <w:t>I</w:t>
      </w:r>
      <w:r w:rsidR="000234AD">
        <w:t xml:space="preserve"> višeg</w:t>
      </w:r>
      <w:r>
        <w:t xml:space="preserve"> isplatnog reda. Ukupno pri</w:t>
      </w:r>
      <w:r w:rsidR="000234AD">
        <w:t xml:space="preserve">znate tražbine vjerovnika I višeg </w:t>
      </w:r>
      <w:r>
        <w:t>isplatnog reda u ovom stečajnom postupku iznose</w:t>
      </w:r>
      <w:r w:rsidR="00B22092">
        <w:t xml:space="preserve"> </w:t>
      </w:r>
      <w:r w:rsidR="00123D46">
        <w:t xml:space="preserve"> 1.493.189,</w:t>
      </w:r>
      <w:proofErr w:type="spellStart"/>
      <w:r w:rsidR="00123D46">
        <w:t>94</w:t>
      </w:r>
      <w:proofErr w:type="spellEnd"/>
      <w:r w:rsidR="00123D46">
        <w:t xml:space="preserve"> </w:t>
      </w:r>
      <w:r>
        <w:t>kn.</w:t>
      </w:r>
    </w:p>
    <w:p w:rsidRDefault="000234AD" w:rsidP="005D4906" w:rsidR="000234AD">
      <w:pPr>
        <w:pStyle w:val="Tijeloteksta"/>
        <w:ind w:firstLine="708"/>
        <w:jc w:val="center"/>
      </w:pPr>
    </w:p>
    <w:p w:rsidRDefault="005D4906" w:rsidP="005D4906" w:rsidR="005D4906">
      <w:pPr>
        <w:pStyle w:val="Tijeloteksta"/>
        <w:ind w:firstLine="708"/>
      </w:pPr>
      <w:r>
        <w:t xml:space="preserve">Sukladno članku </w:t>
      </w:r>
      <w:proofErr w:type="spellStart"/>
      <w:r>
        <w:t>183</w:t>
      </w:r>
      <w:proofErr w:type="spellEnd"/>
      <w:r>
        <w:t xml:space="preserve">. stav 3. Stečajnog zakona (Narodne novine broj  </w:t>
      </w:r>
      <w:proofErr w:type="spellStart"/>
      <w:r>
        <w:t>44</w:t>
      </w:r>
      <w:proofErr w:type="spellEnd"/>
      <w:r>
        <w:t>/</w:t>
      </w:r>
      <w:proofErr w:type="spellStart"/>
      <w:r>
        <w:t>96</w:t>
      </w:r>
      <w:proofErr w:type="spellEnd"/>
      <w:r>
        <w:t xml:space="preserve">, </w:t>
      </w:r>
      <w:proofErr w:type="spellStart"/>
      <w:r>
        <w:t>29</w:t>
      </w:r>
      <w:proofErr w:type="spellEnd"/>
      <w:r>
        <w:t>/</w:t>
      </w:r>
      <w:proofErr w:type="spellStart"/>
      <w:r>
        <w:t>99</w:t>
      </w:r>
      <w:proofErr w:type="spellEnd"/>
      <w:r>
        <w:t xml:space="preserve">, </w:t>
      </w:r>
      <w:proofErr w:type="spellStart"/>
      <w:r>
        <w:t>129</w:t>
      </w:r>
      <w:proofErr w:type="spellEnd"/>
      <w:r>
        <w:t>/</w:t>
      </w:r>
      <w:proofErr w:type="spellStart"/>
      <w:r>
        <w:t>00</w:t>
      </w:r>
      <w:proofErr w:type="spellEnd"/>
      <w:r>
        <w:t xml:space="preserve">, </w:t>
      </w:r>
      <w:proofErr w:type="spellStart"/>
      <w:r>
        <w:t>123</w:t>
      </w:r>
      <w:proofErr w:type="spellEnd"/>
      <w:r>
        <w:t>/</w:t>
      </w:r>
      <w:proofErr w:type="spellStart"/>
      <w:r>
        <w:t>03</w:t>
      </w:r>
      <w:proofErr w:type="spellEnd"/>
      <w:r>
        <w:t xml:space="preserve">, </w:t>
      </w:r>
      <w:proofErr w:type="spellStart"/>
      <w:r>
        <w:t>82</w:t>
      </w:r>
      <w:proofErr w:type="spellEnd"/>
      <w:r>
        <w:t>/</w:t>
      </w:r>
      <w:proofErr w:type="spellStart"/>
      <w:r>
        <w:t>06</w:t>
      </w:r>
      <w:proofErr w:type="spellEnd"/>
      <w:r>
        <w:t xml:space="preserve">, </w:t>
      </w:r>
      <w:proofErr w:type="spellStart"/>
      <w:r>
        <w:t>116</w:t>
      </w:r>
      <w:proofErr w:type="spellEnd"/>
      <w:r>
        <w:t>/</w:t>
      </w:r>
      <w:proofErr w:type="spellStart"/>
      <w:r>
        <w:t>10</w:t>
      </w:r>
      <w:proofErr w:type="spellEnd"/>
      <w:r>
        <w:t xml:space="preserve">, </w:t>
      </w:r>
      <w:proofErr w:type="spellStart"/>
      <w:r>
        <w:t>25</w:t>
      </w:r>
      <w:proofErr w:type="spellEnd"/>
      <w:r>
        <w:t>/</w:t>
      </w:r>
      <w:proofErr w:type="spellStart"/>
      <w:r>
        <w:t>12</w:t>
      </w:r>
      <w:proofErr w:type="spellEnd"/>
      <w:r>
        <w:t xml:space="preserve">, </w:t>
      </w:r>
      <w:proofErr w:type="spellStart"/>
      <w:r>
        <w:t>133</w:t>
      </w:r>
      <w:proofErr w:type="spellEnd"/>
      <w:r>
        <w:t>/</w:t>
      </w:r>
      <w:proofErr w:type="spellStart"/>
      <w:r>
        <w:t>12</w:t>
      </w:r>
      <w:proofErr w:type="spellEnd"/>
      <w:r>
        <w:t xml:space="preserve"> u vezi s člankom </w:t>
      </w:r>
      <w:proofErr w:type="spellStart"/>
      <w:r>
        <w:t>441</w:t>
      </w:r>
      <w:proofErr w:type="spellEnd"/>
      <w:r>
        <w:t>. Stečajnog zakona</w:t>
      </w:r>
      <w:r w:rsidR="00A46016">
        <w:t xml:space="preserve"> Narodne novine </w:t>
      </w:r>
      <w:proofErr w:type="spellStart"/>
      <w:r w:rsidR="00A46016">
        <w:t>71</w:t>
      </w:r>
      <w:proofErr w:type="spellEnd"/>
      <w:r w:rsidR="00A46016">
        <w:t>/</w:t>
      </w:r>
      <w:proofErr w:type="spellStart"/>
      <w:r w:rsidR="00A46016">
        <w:t>15</w:t>
      </w:r>
      <w:proofErr w:type="spellEnd"/>
      <w:r w:rsidR="00A46016">
        <w:t>)  odlučeno</w:t>
      </w:r>
      <w:r>
        <w:t xml:space="preserve"> je kao u izreci.  </w:t>
      </w:r>
    </w:p>
    <w:p w:rsidRDefault="00B22092" w:rsidP="00A46016" w:rsidR="00B22092">
      <w:pPr>
        <w:pStyle w:val="Tijeloteksta"/>
      </w:pPr>
    </w:p>
    <w:p w:rsidRDefault="00D711FA" w:rsidP="00A46016" w:rsidR="005D4906">
      <w:pPr>
        <w:pStyle w:val="Tijeloteksta"/>
        <w:ind w:left="360"/>
        <w:jc w:val="center"/>
      </w:pPr>
      <w:r>
        <w:t>U Osijeku</w:t>
      </w:r>
      <w:r w:rsidR="00552650">
        <w:t xml:space="preserve"> </w:t>
      </w:r>
      <w:proofErr w:type="spellStart"/>
      <w:r w:rsidR="00123D46">
        <w:t>22</w:t>
      </w:r>
      <w:proofErr w:type="spellEnd"/>
      <w:r w:rsidR="00123D46">
        <w:t xml:space="preserve">. prosinac </w:t>
      </w:r>
      <w:proofErr w:type="spellStart"/>
      <w:r w:rsidR="00BC3BA3">
        <w:t>2017</w:t>
      </w:r>
      <w:proofErr w:type="spellEnd"/>
      <w:r w:rsidR="00BC3BA3">
        <w:t xml:space="preserve">.   </w:t>
      </w:r>
      <w:r w:rsidR="005D4906">
        <w:t xml:space="preserve"> </w:t>
      </w:r>
    </w:p>
    <w:p w:rsidRDefault="005D4906" w:rsidP="005D4906" w:rsidR="005D4906">
      <w:pPr>
        <w:pStyle w:val="Tijeloteksta"/>
        <w:jc w:val="left"/>
      </w:pPr>
      <w:r>
        <w:t>Zapisničar</w:t>
      </w:r>
    </w:p>
    <w:p w:rsidRDefault="005D4906" w:rsidP="005D4906" w:rsidR="00B22092">
      <w:pPr>
        <w:pStyle w:val="Tijeloteksta"/>
        <w:jc w:val="left"/>
      </w:pPr>
      <w:r>
        <w:t>Maja Kocijan</w:t>
      </w:r>
    </w:p>
    <w:p w:rsidRDefault="005D4906" w:rsidP="005D4906" w:rsidR="005D4906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5D4906" w:rsidP="005D4906" w:rsidR="005D4906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  Jadranka Herman</w:t>
      </w:r>
    </w:p>
    <w:p w:rsidRDefault="005D4906" w:rsidP="005D4906" w:rsidR="005D4906">
      <w:pPr>
        <w:pStyle w:val="Tijeloteksta"/>
        <w:jc w:val="left"/>
      </w:pPr>
    </w:p>
    <w:p w:rsidRDefault="005D4906" w:rsidP="005D4906" w:rsidR="005D4906">
      <w:pPr>
        <w:pStyle w:val="Tijeloteksta"/>
        <w:jc w:val="left"/>
      </w:pPr>
      <w:r>
        <w:t>UPUTA O PRAVNOM LIJEKU:</w:t>
      </w:r>
    </w:p>
    <w:p w:rsidRDefault="00A46016" w:rsidP="00B22092" w:rsidR="005D4906">
      <w:pPr>
        <w:pStyle w:val="Tijeloteksta"/>
      </w:pPr>
      <w:r>
        <w:t xml:space="preserve">Protiv zaključka nije dopuštena žalba (članak </w:t>
      </w:r>
      <w:proofErr w:type="spellStart"/>
      <w:r>
        <w:t>11</w:t>
      </w:r>
      <w:proofErr w:type="spellEnd"/>
      <w:r>
        <w:t>. stav 9. Stečajnog zakona).</w:t>
      </w:r>
    </w:p>
    <w:p w:rsidRDefault="005D4906" w:rsidP="005D4906" w:rsidR="005D4906">
      <w:pPr>
        <w:pStyle w:val="Tijeloteksta"/>
        <w:jc w:val="left"/>
      </w:pPr>
    </w:p>
    <w:p w:rsidRDefault="005D4906" w:rsidP="005D4906" w:rsidR="005D4906">
      <w:pPr>
        <w:pStyle w:val="Tijeloteksta"/>
        <w:jc w:val="left"/>
      </w:pPr>
      <w:r>
        <w:t>DNA</w:t>
      </w:r>
    </w:p>
    <w:p w:rsidRDefault="000234AD" w:rsidP="005D4906" w:rsidR="005D4906">
      <w:pPr>
        <w:pStyle w:val="Tijeloteksta"/>
        <w:numPr>
          <w:ilvl w:val="0"/>
          <w:numId w:val="15"/>
        </w:numPr>
        <w:jc w:val="left"/>
      </w:pPr>
      <w:r>
        <w:t>Stečajn</w:t>
      </w:r>
      <w:r w:rsidR="00EA181C">
        <w:t>a</w:t>
      </w:r>
      <w:r>
        <w:t xml:space="preserve"> upravitelj</w:t>
      </w:r>
      <w:r w:rsidR="00EA181C">
        <w:t xml:space="preserve">ica </w:t>
      </w:r>
      <w:r w:rsidR="00123D46">
        <w:t>Nada Gagro</w:t>
      </w:r>
    </w:p>
    <w:p w:rsidRDefault="005D4906" w:rsidP="005D4906" w:rsidR="005D4906">
      <w:pPr>
        <w:pStyle w:val="Tijeloteksta"/>
        <w:numPr>
          <w:ilvl w:val="0"/>
          <w:numId w:val="15"/>
        </w:numPr>
        <w:jc w:val="left"/>
      </w:pPr>
      <w:r>
        <w:t>e-oglasna ploča uz diobni popis</w:t>
      </w:r>
      <w:r w:rsidR="00D711FA">
        <w:t xml:space="preserve"> (stranica </w:t>
      </w:r>
      <w:proofErr w:type="spellStart"/>
      <w:r w:rsidR="00123D46">
        <w:t>561</w:t>
      </w:r>
      <w:proofErr w:type="spellEnd"/>
      <w:r w:rsidR="00EA181C">
        <w:t>)</w:t>
      </w:r>
    </w:p>
    <w:p w:rsidRDefault="00B22092" w:rsidP="00A46016" w:rsidR="00A46016" w:rsidRPr="00B52D2C">
      <w:pPr>
        <w:pStyle w:val="Tijeloteksta"/>
        <w:numPr>
          <w:ilvl w:val="0"/>
          <w:numId w:val="15"/>
        </w:numPr>
        <w:jc w:val="left"/>
      </w:pPr>
      <w:r>
        <w:t xml:space="preserve">kal. </w:t>
      </w:r>
      <w:r w:rsidR="00D711FA">
        <w:t xml:space="preserve"> </w:t>
      </w:r>
      <w:r w:rsidR="002C72C8">
        <w:t>19/1</w:t>
      </w:r>
    </w:p>
    <w:sectPr w:rsidSect="00A46016" w:rsidR="00A46016" w:rsidRPr="00B52D2C">
      <w:headerReference w:type="even" r:id="rId11"/>
      <w:headerReference w:type="default" r:id="rId12"/>
      <w:footerReference w:type="even" r:id="rId13"/>
      <w:footerReference w:type="default" r:id="rId14"/>
      <w:pgSz w:code="9" w:h="16838" w:w="11906"/>
      <w:pgMar w:gutter="0" w:footer="709" w:header="709" w:left="1704" w:bottom="567" w:right="1418" w:top="70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0993" w:rsidR="00930993">
      <w:r>
        <w:separator/>
      </w:r>
    </w:p>
  </w:endnote>
  <w:endnote w:id="0" w:type="continuationSeparator">
    <w:p w:rsidRDefault="00930993" w:rsidR="009309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3F4F" w:rsidP="006A34CF" w:rsidR="004A3F4F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3F4F" w:rsidP="004A3F4F" w:rsidR="004A3F4F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3F4F" w:rsidP="004A3F4F" w:rsidR="004A3F4F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0993" w:rsidR="00930993">
      <w:r>
        <w:separator/>
      </w:r>
    </w:p>
  </w:footnote>
  <w:footnote w:id="0" w:type="continuationSeparator">
    <w:p w:rsidRDefault="00930993" w:rsidR="0093099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1A03" w:rsidP="004A3F4F" w:rsidR="004D1A0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D1A03" w:rsidP="004A3F4F" w:rsidR="004D1A03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3F4F" w:rsidP="006A34CF" w:rsidR="004A3F4F">
    <w:pPr>
      <w:pStyle w:val="Zaglavlje"/>
      <w:framePr w:y="1" w:xAlign="center" w:vAnchor="text" w:hAnchor="margin" w:wrap="around"/>
      <w:rPr>
        <w:rStyle w:val="Brojstranice"/>
      </w:rPr>
    </w:pPr>
  </w:p>
  <w:p w:rsidRDefault="004A3F4F" w:rsidP="004A3F4F" w:rsidR="004A3F4F">
    <w:pPr>
      <w:pStyle w:val="Zaglavlje"/>
      <w:jc w:val="right"/>
    </w:pPr>
  </w:p>
  <w:p w:rsidRDefault="004D1A03" w:rsidP="004A3F4F" w:rsidR="004D1A03">
    <w:pPr>
      <w:pStyle w:val="Zaglavlje"/>
      <w:ind w:right="360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596386"/>
    <w:multiLevelType w:val="hybridMultilevel"/>
    <w:tmpl w:val="9CB8D30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A661031"/>
    <w:multiLevelType w:val="hybridMultilevel"/>
    <w:tmpl w:val="CE6ED5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79F51E8"/>
    <w:multiLevelType w:val="hybridMultilevel"/>
    <w:tmpl w:val="9F341D8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DA44E97C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6C474C9"/>
    <w:multiLevelType w:val="hybridMultilevel"/>
    <w:tmpl w:val="2D265660"/>
    <w:lvl w:tplc="984C0A5E" w:ilvl="0">
      <w:start w:val="1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  <w:b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4">
    <w:nsid w:val="27AD4989"/>
    <w:multiLevelType w:val="hybridMultilevel"/>
    <w:tmpl w:val="B05A009C"/>
    <w:lvl w:tplc="67FA4224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390354F3"/>
    <w:multiLevelType w:val="hybridMultilevel"/>
    <w:tmpl w:val="8C6A3550"/>
    <w:lvl w:tplc="A928ED20" w:ilvl="0">
      <w:start w:val="13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6">
    <w:nsid w:val="3C8A383E"/>
    <w:multiLevelType w:val="hybridMultilevel"/>
    <w:tmpl w:val="22EC17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4E2822DE"/>
    <w:multiLevelType w:val="hybridMultilevel"/>
    <w:tmpl w:val="9A460BCA"/>
    <w:lvl w:tplc="3C04AEDC" w:ilvl="0">
      <w:start w:val="3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5D5E3BC5"/>
    <w:multiLevelType w:val="hybridMultilevel"/>
    <w:tmpl w:val="B1B27A7E"/>
    <w:lvl w:tplc="3822D7C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9">
    <w:nsid w:val="606437E9"/>
    <w:multiLevelType w:val="hybridMultilevel"/>
    <w:tmpl w:val="83827AF8"/>
    <w:lvl w:tplc="28DAA828" w:ilvl="0">
      <w:start w:val="3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61780FF5"/>
    <w:multiLevelType w:val="hybridMultilevel"/>
    <w:tmpl w:val="2424ED2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ECE1BDD"/>
    <w:multiLevelType w:val="hybridMultilevel"/>
    <w:tmpl w:val="C7EC6724"/>
    <w:lvl w:tplc="989E8D9A" w:ilvl="0">
      <w:start w:val="13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2">
    <w:nsid w:val="789954AA"/>
    <w:multiLevelType w:val="hybridMultilevel"/>
    <w:tmpl w:val="D562C6F4"/>
    <w:lvl w:tplc="041A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12"/>
  </w:num>
  <w:num w:numId="3">
    <w:abstractNumId w:val="1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</w:num>
  <w:num w:numId="6">
    <w:abstractNumId w:val="5"/>
  </w:num>
  <w:num w:numId="7">
    <w:abstractNumId w:val="9"/>
  </w:num>
  <w:num w:numId="8">
    <w:abstractNumId w:val="7"/>
  </w:num>
  <w:num w:numId="9">
    <w:abstractNumId w:val="4"/>
  </w:num>
  <w:num w:numId="10">
    <w:abstractNumId w:val="3"/>
  </w:num>
  <w:num w:numId="11">
    <w:abstractNumId w:val="10"/>
  </w:num>
  <w:num w:numId="12">
    <w:abstractNumId w:val="0"/>
  </w:num>
  <w:num w:numId="13">
    <w:abstractNumId w:val="8"/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0530"/>
    <w:rsid w:val="0001389E"/>
    <w:rsid w:val="000152D7"/>
    <w:rsid w:val="000234AD"/>
    <w:rsid w:val="00040F04"/>
    <w:rsid w:val="00090277"/>
    <w:rsid w:val="000B19B3"/>
    <w:rsid w:val="000B4782"/>
    <w:rsid w:val="000C20F1"/>
    <w:rsid w:val="000E1E86"/>
    <w:rsid w:val="000F5172"/>
    <w:rsid w:val="00123D46"/>
    <w:rsid w:val="001323C7"/>
    <w:rsid w:val="00134397"/>
    <w:rsid w:val="0016016C"/>
    <w:rsid w:val="00163019"/>
    <w:rsid w:val="00190D0F"/>
    <w:rsid w:val="0019752C"/>
    <w:rsid w:val="00197DCC"/>
    <w:rsid w:val="001A0170"/>
    <w:rsid w:val="001A6201"/>
    <w:rsid w:val="001B1B67"/>
    <w:rsid w:val="001C0C3D"/>
    <w:rsid w:val="001E75FC"/>
    <w:rsid w:val="00204C1D"/>
    <w:rsid w:val="00221E16"/>
    <w:rsid w:val="00223C8E"/>
    <w:rsid w:val="00231030"/>
    <w:rsid w:val="0024186B"/>
    <w:rsid w:val="00262257"/>
    <w:rsid w:val="00291B9C"/>
    <w:rsid w:val="002975FA"/>
    <w:rsid w:val="002B0530"/>
    <w:rsid w:val="002C72C8"/>
    <w:rsid w:val="002E0A22"/>
    <w:rsid w:val="003050E4"/>
    <w:rsid w:val="00310014"/>
    <w:rsid w:val="003277BD"/>
    <w:rsid w:val="0034234C"/>
    <w:rsid w:val="00344396"/>
    <w:rsid w:val="003619AD"/>
    <w:rsid w:val="003735E7"/>
    <w:rsid w:val="003C0664"/>
    <w:rsid w:val="003C56A4"/>
    <w:rsid w:val="003D2A99"/>
    <w:rsid w:val="003D2CFC"/>
    <w:rsid w:val="003D5FA8"/>
    <w:rsid w:val="003E08E5"/>
    <w:rsid w:val="003E147C"/>
    <w:rsid w:val="00406789"/>
    <w:rsid w:val="004806AD"/>
    <w:rsid w:val="004A3F4F"/>
    <w:rsid w:val="004A536E"/>
    <w:rsid w:val="004D1A03"/>
    <w:rsid w:val="004D4D7B"/>
    <w:rsid w:val="004E5065"/>
    <w:rsid w:val="00500BBD"/>
    <w:rsid w:val="00510B68"/>
    <w:rsid w:val="00552650"/>
    <w:rsid w:val="0055624C"/>
    <w:rsid w:val="00584633"/>
    <w:rsid w:val="005B771B"/>
    <w:rsid w:val="005D4906"/>
    <w:rsid w:val="005E7D8C"/>
    <w:rsid w:val="005F2F66"/>
    <w:rsid w:val="005F5ABA"/>
    <w:rsid w:val="00607E75"/>
    <w:rsid w:val="006170F7"/>
    <w:rsid w:val="006235FB"/>
    <w:rsid w:val="00626443"/>
    <w:rsid w:val="00632520"/>
    <w:rsid w:val="00675B76"/>
    <w:rsid w:val="00686DED"/>
    <w:rsid w:val="006A34CF"/>
    <w:rsid w:val="006A56C2"/>
    <w:rsid w:val="00725641"/>
    <w:rsid w:val="007522CD"/>
    <w:rsid w:val="00755F25"/>
    <w:rsid w:val="00766425"/>
    <w:rsid w:val="00776617"/>
    <w:rsid w:val="00785918"/>
    <w:rsid w:val="007A77D7"/>
    <w:rsid w:val="007C1241"/>
    <w:rsid w:val="0080666F"/>
    <w:rsid w:val="00817556"/>
    <w:rsid w:val="008415E3"/>
    <w:rsid w:val="008431E1"/>
    <w:rsid w:val="0084606E"/>
    <w:rsid w:val="00863D7F"/>
    <w:rsid w:val="008737C5"/>
    <w:rsid w:val="00883DD1"/>
    <w:rsid w:val="008E4A91"/>
    <w:rsid w:val="00900AB9"/>
    <w:rsid w:val="009029EB"/>
    <w:rsid w:val="0090329B"/>
    <w:rsid w:val="00907745"/>
    <w:rsid w:val="00915A45"/>
    <w:rsid w:val="00930993"/>
    <w:rsid w:val="00994095"/>
    <w:rsid w:val="009A2E7E"/>
    <w:rsid w:val="009C13EB"/>
    <w:rsid w:val="009D7BB8"/>
    <w:rsid w:val="00A02F85"/>
    <w:rsid w:val="00A07AC6"/>
    <w:rsid w:val="00A10436"/>
    <w:rsid w:val="00A15E07"/>
    <w:rsid w:val="00A264A6"/>
    <w:rsid w:val="00A46016"/>
    <w:rsid w:val="00A5088C"/>
    <w:rsid w:val="00A53592"/>
    <w:rsid w:val="00A73BA3"/>
    <w:rsid w:val="00A81411"/>
    <w:rsid w:val="00A949E7"/>
    <w:rsid w:val="00AA28B9"/>
    <w:rsid w:val="00AA394A"/>
    <w:rsid w:val="00AB56F9"/>
    <w:rsid w:val="00AD4039"/>
    <w:rsid w:val="00AE1132"/>
    <w:rsid w:val="00AE464B"/>
    <w:rsid w:val="00B031C6"/>
    <w:rsid w:val="00B11638"/>
    <w:rsid w:val="00B2106D"/>
    <w:rsid w:val="00B22092"/>
    <w:rsid w:val="00B2550A"/>
    <w:rsid w:val="00B41AB1"/>
    <w:rsid w:val="00B52D2C"/>
    <w:rsid w:val="00BC33DE"/>
    <w:rsid w:val="00BC3BA3"/>
    <w:rsid w:val="00BF21A5"/>
    <w:rsid w:val="00BF58BF"/>
    <w:rsid w:val="00C13502"/>
    <w:rsid w:val="00C15361"/>
    <w:rsid w:val="00C160DB"/>
    <w:rsid w:val="00C24E1E"/>
    <w:rsid w:val="00C43814"/>
    <w:rsid w:val="00C56909"/>
    <w:rsid w:val="00C6399F"/>
    <w:rsid w:val="00C659AE"/>
    <w:rsid w:val="00C9197B"/>
    <w:rsid w:val="00CA5EA9"/>
    <w:rsid w:val="00CB1916"/>
    <w:rsid w:val="00CD5527"/>
    <w:rsid w:val="00CF4431"/>
    <w:rsid w:val="00CF4E97"/>
    <w:rsid w:val="00CF5EF8"/>
    <w:rsid w:val="00D005DD"/>
    <w:rsid w:val="00D11746"/>
    <w:rsid w:val="00D11CE6"/>
    <w:rsid w:val="00D344D3"/>
    <w:rsid w:val="00D56347"/>
    <w:rsid w:val="00D60AA9"/>
    <w:rsid w:val="00D64559"/>
    <w:rsid w:val="00D711FA"/>
    <w:rsid w:val="00D86163"/>
    <w:rsid w:val="00D96142"/>
    <w:rsid w:val="00DC7BF5"/>
    <w:rsid w:val="00DD7504"/>
    <w:rsid w:val="00DE58F9"/>
    <w:rsid w:val="00E1321F"/>
    <w:rsid w:val="00E41C22"/>
    <w:rsid w:val="00E430E2"/>
    <w:rsid w:val="00E55AA4"/>
    <w:rsid w:val="00E802AF"/>
    <w:rsid w:val="00E83B28"/>
    <w:rsid w:val="00EA181C"/>
    <w:rsid w:val="00EB3D75"/>
    <w:rsid w:val="00EC4576"/>
    <w:rsid w:val="00EF2D54"/>
    <w:rsid w:val="00F21386"/>
    <w:rsid w:val="00F2138B"/>
    <w:rsid w:val="00F21DC1"/>
    <w:rsid w:val="00F618C3"/>
    <w:rsid w:val="00F67AAC"/>
    <w:rsid w:val="00F76EF7"/>
    <w:rsid w:val="00F86509"/>
    <w:rsid w:val="00F97598"/>
    <w:rsid w:val="00F97A1F"/>
    <w:rsid w:val="00FD4479"/>
    <w:rsid w:val="00FE64F1"/>
    <w:rsid w:val="00FF34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8431E1"/>
    <w:pPr>
      <w:jc w:val="both"/>
    </w:pPr>
  </w:style>
  <w:style w:styleId="Tekstbalonia" w:type="paragraph">
    <w:name w:val="Balloon Text"/>
    <w:basedOn w:val="Normal"/>
    <w:semiHidden/>
    <w:rsid w:val="00134397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rsid w:val="00F21DC1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4D1A0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4D1A03"/>
  </w:style>
  <w:style w:styleId="Podnoje" w:type="paragraph">
    <w:name w:val="footer"/>
    <w:basedOn w:val="Normal"/>
    <w:rsid w:val="004D1A03"/>
    <w:pPr>
      <w:tabs>
        <w:tab w:pos="4320" w:val="center"/>
        <w:tab w:pos="8640" w:val="right"/>
      </w:tabs>
    </w:pPr>
  </w:style>
  <w:style w:customStyle="true" w:styleId="TijelotekstaChar" w:type="character">
    <w:name w:val="Tijelo teksta Char"/>
    <w:link w:val="Tijeloteksta"/>
    <w:rsid w:val="005F2F66"/>
    <w:rPr>
      <w:sz w:val="24"/>
      <w:szCs w:val="24"/>
    </w:rPr>
  </w:style>
  <w:style w:styleId="Naglaeno" w:type="character">
    <w:name w:val="Strong"/>
    <w:qFormat/>
    <w:rsid w:val="00040F04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7664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642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642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642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642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8431E1"/>
    <w:pPr>
      <w:jc w:val="both"/>
    </w:pPr>
  </w:style>
  <w:style w:styleId="Tekstbalonia" w:type="paragraph">
    <w:name w:val="Balloon Text"/>
    <w:basedOn w:val="Normal"/>
    <w:semiHidden/>
    <w:rsid w:val="00134397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F21DC1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4D1A0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4D1A03"/>
  </w:style>
  <w:style w:styleId="Podnoje" w:type="paragraph">
    <w:name w:val="footer"/>
    <w:basedOn w:val="Normal"/>
    <w:rsid w:val="004D1A03"/>
    <w:pPr>
      <w:tabs>
        <w:tab w:pos="4320" w:val="center"/>
        <w:tab w:pos="8640" w:val="right"/>
      </w:tabs>
    </w:pPr>
  </w:style>
  <w:style w:customStyle="1" w:styleId="TijelotekstaChar" w:type="character">
    <w:name w:val="Tijelo teksta Char"/>
    <w:link w:val="Tijeloteksta"/>
    <w:rsid w:val="005F2F66"/>
    <w:rPr>
      <w:sz w:val="24"/>
      <w:szCs w:val="24"/>
    </w:rPr>
  </w:style>
  <w:style w:styleId="Naglaeno" w:type="character">
    <w:name w:val="Strong"/>
    <w:qFormat/>
    <w:rsid w:val="00040F04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7664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642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642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642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642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76883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34535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prosinca 2017.</izvorni_sadrzaj>
    <derivirana_varijabla naziv="DomainObject.DatumDonosenjaOdluke_1">22.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950</izvorni_sadrzaj>
    <derivirana_varijabla naziv="DomainObject.Predmet.Broj_1">950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travnja 2016.</izvorni_sadrzaj>
    <derivirana_varijabla naziv="DomainObject.Predmet.DatumOsnivanja_1">22.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Spis St-67/08</izvorni_sadrzaj>
    <derivirana_varijabla naziv="DomainObject.Predmet.Opis_1">Spis St-67/08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St-950/2016</izvorni_sadrzaj>
    <derivirana_varijabla naziv="DomainObject.Predmet.OznakaBroj_1">St-950/2016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Vučedol d.d. Vukovar</izvorni_sadrzaj>
    <derivirana_varijabla naziv="DomainObject.Predmet.ProtustrankaFormated_1">  Vučedol d.d. Vukovar</derivirana_varijabla>
  </DomainObject.Predmet.ProtustrankaFormated>
  <DomainObject.Predmet.ProtustrankaFormatedOIB>
    <izvorni_sadrzaj>  Vučedol d.d. Vukovar, OIB 17906946539</izvorni_sadrzaj>
    <derivirana_varijabla naziv="DomainObject.Predmet.ProtustrankaFormatedOIB_1">  Vučedol d.d. Vukovar, OIB 17906946539</derivirana_varijabla>
  </DomainObject.Predmet.ProtustrankaFormatedOIB>
  <DomainObject.Predmet.ProtustrankaFormatedWithAdress>
    <izvorni_sadrzaj> Vučedol d.d. Vukovar, Sajmište bb, 32000 Vukovar</izvorni_sadrzaj>
    <derivirana_varijabla naziv="DomainObject.Predmet.ProtustrankaFormatedWithAdress_1"> Vučedol d.d. Vukovar, Sajmište bb, 32000 Vukovar</derivirana_varijabla>
  </DomainObject.Predmet.ProtustrankaFormatedWithAdress>
  <DomainObject.Predmet.ProtustrankaFormatedWithAdressOIB>
    <izvorni_sadrzaj> Vučedol d.d. Vukovar, OIB 17906946539, Sajmište bb, 32000 Vukovar</izvorni_sadrzaj>
    <derivirana_varijabla naziv="DomainObject.Predmet.ProtustrankaFormatedWithAdressOIB_1"> Vučedol d.d. Vukovar, OIB 17906946539, Sajmište bb, 32000 Vukovar</derivirana_varijabla>
  </DomainObject.Predmet.ProtustrankaFormatedWithAdressOIB>
  <DomainObject.Predmet.ProtustrankaWithAdress>
    <izvorni_sadrzaj>Vučedol d.d. Vukovar Sajmište bb, 32000 Vukovar</izvorni_sadrzaj>
    <derivirana_varijabla naziv="DomainObject.Predmet.ProtustrankaWithAdress_1">Vučedol d.d. Vukovar Sajmište bb, 32000 Vukovar</derivirana_varijabla>
  </DomainObject.Predmet.ProtustrankaWithAdress>
  <DomainObject.Predmet.ProtustrankaWithAdressOIB>
    <izvorni_sadrzaj>Vučedol d.d. Vukovar, OIB 17906946539, Sajmište bb, 32000 Vukovar</izvorni_sadrzaj>
    <derivirana_varijabla naziv="DomainObject.Predmet.ProtustrankaWithAdressOIB_1">Vučedol d.d. Vukovar, OIB 17906946539, Sajmište bb, 32000 Vukovar</derivirana_varijabla>
  </DomainObject.Predmet.ProtustrankaWithAdressOIB>
  <DomainObject.Predmet.ProtustrankaNazivFormated>
    <izvorni_sadrzaj>Vučedol d.d. Vukovar</izvorni_sadrzaj>
    <derivirana_varijabla naziv="DomainObject.Predmet.ProtustrankaNazivFormated_1">Vučedol d.d. Vukovar</derivirana_varijabla>
  </DomainObject.Predmet.ProtustrankaNazivFormated>
  <DomainObject.Predmet.ProtustrankaNazivFormatedOIB>
    <izvorni_sadrzaj>Vučedol d.d. Vukovar, OIB 17906946539</izvorni_sadrzaj>
    <derivirana_varijabla naziv="DomainObject.Predmet.ProtustrankaNazivFormatedOIB_1">Vučedol d.d. Vukovar, OIB 17906946539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Emica Uzurov; Nada Gagro</izvorni_sadrzaj>
    <derivirana_varijabla naziv="DomainObject.Predmet.StrankaFormated_1">  Emica Uzurov; Nada Gagro</derivirana_varijabla>
  </DomainObject.Predmet.StrankaFormated>
  <DomainObject.Predmet.StrankaFormatedOIB>
    <izvorni_sadrzaj>  Emica Uzurov; Nada Gagro, OIB 04212100945</izvorni_sadrzaj>
    <derivirana_varijabla naziv="DomainObject.Predmet.StrankaFormatedOIB_1">  Emica Uzurov; Nada Gagro, OIB 04212100945</derivirana_varijabla>
  </DomainObject.Predmet.StrankaFormatedOIB>
  <DomainObject.Predmet.StrankaFormatedWithAdress>
    <izvorni_sadrzaj> Emica Uzurov, prognaničko Naselje Blace  B-19, 32000 Vukovar, Rokovci; Nada Gagro, Josipa Juraja Strossmayera 3, 32100 Vinkovci</izvorni_sadrzaj>
    <derivirana_varijabla naziv="DomainObject.Predmet.StrankaFormatedWithAdress_1"> Emica Uzurov, prognaničko Naselje Blace  B-19, 32000 Vukovar, Rokovci; Nada Gagro, Josipa Juraja Strossmayera 3, 32100 Vinkovci</derivirana_varijabla>
  </DomainObject.Predmet.StrankaFormatedWithAdress>
  <DomainObject.Predmet.StrankaFormatedWithAdressOIB>
    <izvorni_sadrzaj> Emica Uzurov, prognaničko Naselje Blace  B-19, 32000 Vukovar, Rokovci; Nada Gagro, OIB 04212100945, Josipa Juraja Strossmayera 3, 32100 Vinkovci</izvorni_sadrzaj>
    <derivirana_varijabla naziv="DomainObject.Predmet.StrankaFormatedWithAdressOIB_1"> Emica Uzurov, prognaničko Naselje Blace  B-19, 32000 Vukovar, Rokovci; Nada Gagro, OIB 04212100945, Josipa Juraja Strossmayera 3, 32100 Vinkovci</derivirana_varijabla>
  </DomainObject.Predmet.StrankaFormatedWithAdressOIB>
  <DomainObject.Predmet.StrankaWithAdress>
    <izvorni_sadrzaj>Emica Uzurov prognaničko Naselje Blace  B-19,32000 Vukovar, Rokovci,Nada Gagro Josipa Juraja Strossmayera 3,32100 Vinkovci</izvorni_sadrzaj>
    <derivirana_varijabla naziv="DomainObject.Predmet.StrankaWithAdress_1">Emica Uzurov prognaničko Naselje Blace  B-19,32000 Vukovar, Rokovci,Nada Gagro Josipa Juraja Strossmayera 3,32100 Vinkovci</derivirana_varijabla>
  </DomainObject.Predmet.StrankaWithAdress>
  <DomainObject.Predmet.StrankaWithAdressOIB>
    <izvorni_sadrzaj>Emica Uzurov, prognaničko Naselje Blace  B-19,32000 Vukovar, Rokovci,Nada Gagro, OIB 04212100945, Josipa Juraja Strossmayera 3,32100 Vinkovci</izvorni_sadrzaj>
    <derivirana_varijabla naziv="DomainObject.Predmet.StrankaWithAdressOIB_1">Emica Uzurov, prognaničko Naselje Blace  B-19,32000 Vukovar, Rokovci,Nada Gagro, OIB 04212100945, Josipa Juraja Strossmayera 3,32100 Vinkovci</derivirana_varijabla>
  </DomainObject.Predmet.StrankaWithAdressOIB>
  <DomainObject.Predmet.StrankaNazivFormated>
    <izvorni_sadrzaj>Emica Uzurov,Nada Gagro</izvorni_sadrzaj>
    <derivirana_varijabla naziv="DomainObject.Predmet.StrankaNazivFormated_1">Emica Uzurov,Nada Gagro</derivirana_varijabla>
  </DomainObject.Predmet.StrankaNazivFormated>
  <DomainObject.Predmet.StrankaNazivFormatedOIB>
    <izvorni_sadrzaj>Emica Uzurov,Nada Gagro, OIB 04212100945</izvorni_sadrzaj>
    <derivirana_varijabla naziv="DomainObject.Predmet.StrankaNazivFormatedOIB_1">Emica Uzurov,Nada Gagro, OIB 04212100945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Emica Uzurov</item>
      <item>Nada Gagro</item>
    </izvorni_sadrzaj>
    <derivirana_varijabla naziv="DomainObject.Predmet.StrankaListFormated_1">
      <item>Emica Uzurov</item>
      <item>Nada Gagro</item>
    </derivirana_varijabla>
  </DomainObject.Predmet.StrankaListFormated>
  <DomainObject.Predmet.StrankaListFormatedOIB>
    <izvorni_sadrzaj>
      <item>Emica Uzurov</item>
      <item>Nada Gagro, OIB 04212100945</item>
    </izvorni_sadrzaj>
    <derivirana_varijabla naziv="DomainObject.Predmet.StrankaListFormatedOIB_1">
      <item>Emica Uzurov</item>
      <item>Nada Gagro, OIB 04212100945</item>
    </derivirana_varijabla>
  </DomainObject.Predmet.StrankaListFormatedOIB>
  <DomainObject.Predmet.StrankaListFormatedWithAdress>
    <izvorni_sadrzaj>
      <item>Emica Uzurov, prognaničko Naselje Blace  B-19, 32000 Vukovar, Rokovci</item>
      <item>Nada Gagro, Josipa Juraja Strossmayera 3, 32100 Vinkovci</item>
    </izvorni_sadrzaj>
    <derivirana_varijabla naziv="DomainObject.Predmet.StrankaListFormatedWithAdress_1">
      <item>Emica Uzurov, prognaničko Naselje Blace  B-19, 32000 Vukovar, Rokovci</item>
      <item>Nada Gagro, Josipa Juraja Strossmayera 3, 32100 Vinkovci</item>
    </derivirana_varijabla>
  </DomainObject.Predmet.StrankaListFormatedWithAdress>
  <DomainObject.Predmet.StrankaListFormatedWithAdressOIB>
    <izvorni_sadrzaj>
      <item>Emica Uzurov, prognaničko Naselje Blace  B-19, 32000 Vukovar, Rokovci</item>
      <item>Nada Gagro, OIB 04212100945, Josipa Juraja Strossmayera 3, 32100 Vinkovci</item>
    </izvorni_sadrzaj>
    <derivirana_varijabla naziv="DomainObject.Predmet.StrankaListFormatedWithAdressOIB_1">
      <item>Emica Uzurov, prognaničko Naselje Blace  B-19, 32000 Vukovar, Rokovci</item>
      <item>Nada Gagro, OIB 04212100945, Josipa Juraja Strossmayera 3, 32100 Vinkovci</item>
    </derivirana_varijabla>
  </DomainObject.Predmet.StrankaListFormatedWithAdressOIB>
  <DomainObject.Predmet.StrankaListNazivFormated>
    <izvorni_sadrzaj>
      <item>Emica Uzurov</item>
      <item>Nada Gagro</item>
    </izvorni_sadrzaj>
    <derivirana_varijabla naziv="DomainObject.Predmet.StrankaListNazivFormated_1">
      <item>Emica Uzurov</item>
      <item>Nada Gagro</item>
    </derivirana_varijabla>
  </DomainObject.Predmet.StrankaListNazivFormated>
  <DomainObject.Predmet.StrankaListNazivFormatedOIB>
    <izvorni_sadrzaj>
      <item>Emica Uzurov</item>
      <item>Nada Gagro, OIB 04212100945</item>
    </izvorni_sadrzaj>
    <derivirana_varijabla naziv="DomainObject.Predmet.StrankaListNazivFormatedOIB_1">
      <item>Emica Uzurov</item>
      <item>Nada Gagro, OIB 04212100945</item>
    </derivirana_varijabla>
  </DomainObject.Predmet.StrankaListNazivFormatedOIB>
  <DomainObject.Predmet.ProtuStrankaListFormated>
    <izvorni_sadrzaj>
      <item>Vučedol d.d. Vukovar</item>
    </izvorni_sadrzaj>
    <derivirana_varijabla naziv="DomainObject.Predmet.ProtuStrankaListFormated_1">
      <item>Vučedol d.d. Vukovar</item>
    </derivirana_varijabla>
  </DomainObject.Predmet.ProtuStrankaListFormated>
  <DomainObject.Predmet.ProtuStrankaListFormatedOIB>
    <izvorni_sadrzaj>
      <item>Vučedol d.d. Vukovar, OIB 17906946539</item>
    </izvorni_sadrzaj>
    <derivirana_varijabla naziv="DomainObject.Predmet.ProtuStrankaListFormatedOIB_1">
      <item>Vučedol d.d. Vukovar, OIB 17906946539</item>
    </derivirana_varijabla>
  </DomainObject.Predmet.ProtuStrankaListFormatedOIB>
  <DomainObject.Predmet.ProtuStrankaListFormatedWithAdress>
    <izvorni_sadrzaj>
      <item>Vučedol d.d. Vukovar, Sajmište bb, 32000 Vukovar</item>
    </izvorni_sadrzaj>
    <derivirana_varijabla naziv="DomainObject.Predmet.ProtuStrankaListFormatedWithAdress_1">
      <item>Vučedol d.d. Vukovar, Sajmište bb, 32000 Vukovar</item>
    </derivirana_varijabla>
  </DomainObject.Predmet.ProtuStrankaListFormatedWithAdress>
  <DomainObject.Predmet.ProtuStrankaListFormatedWithAdressOIB>
    <izvorni_sadrzaj>
      <item>Vučedol d.d. Vukovar, OIB 17906946539, Sajmište bb, 32000 Vukovar</item>
    </izvorni_sadrzaj>
    <derivirana_varijabla naziv="DomainObject.Predmet.ProtuStrankaListFormatedWithAdressOIB_1">
      <item>Vučedol d.d. Vukovar, OIB 17906946539, Sajmište bb, 32000 Vukovar</item>
    </derivirana_varijabla>
  </DomainObject.Predmet.ProtuStrankaListFormatedWithAdressOIB>
  <DomainObject.Predmet.ProtuStrankaListNazivFormated>
    <izvorni_sadrzaj>
      <item>Vučedol d.d. Vukovar</item>
    </izvorni_sadrzaj>
    <derivirana_varijabla naziv="DomainObject.Predmet.ProtuStrankaListNazivFormated_1">
      <item>Vučedol d.d. Vukovar</item>
    </derivirana_varijabla>
  </DomainObject.Predmet.ProtuStrankaListNazivFormated>
  <DomainObject.Predmet.ProtuStrankaListNazivFormatedOIB>
    <izvorni_sadrzaj>
      <item>Vučedol d.d. Vukovar, OIB 17906946539</item>
    </izvorni_sadrzaj>
    <derivirana_varijabla naziv="DomainObject.Predmet.ProtuStrankaListNazivFormatedOIB_1">
      <item>Vučedol d.d. Vukovar, OIB 17906946539</item>
    </derivirana_varijabla>
  </DomainObject.Predmet.ProtuStrankaListNazivFormatedOIB>
  <DomainObject.Predmet.OstaliListFormated>
    <izvorni_sadrzaj>
      <item>ZOU Stjepan Zeko &amp; Neda Brčić</item>
    </izvorni_sadrzaj>
    <derivirana_varijabla naziv="DomainObject.Predmet.OstaliListFormated_1">
      <item>ZOU Stjepan Zeko &amp; Neda Brčić</item>
    </derivirana_varijabla>
  </DomainObject.Predmet.OstaliListFormated>
  <DomainObject.Predmet.OstaliListFormatedOIB>
    <izvorni_sadrzaj>
      <item>ZOU Stjepan Zeko &amp; Neda Brčić, OIB 32042751524</item>
    </izvorni_sadrzaj>
    <derivirana_varijabla naziv="DomainObject.Predmet.OstaliListFormatedOIB_1">
      <item>ZOU Stjepan Zeko &amp; Neda Brčić, OIB 32042751524</item>
    </derivirana_varijabla>
  </DomainObject.Predmet.OstaliListFormatedOIB>
  <DomainObject.Predmet.OstaliListFormatedWithAdress>
    <izvorni_sadrzaj>
      <item>ZOU Stjepan Zeko &amp; Neda Brčić, B. Jelačića 6, 32100 Vinkovci</item>
    </izvorni_sadrzaj>
    <derivirana_varijabla naziv="DomainObject.Predmet.OstaliListFormatedWithAdress_1">
      <item>ZOU Stjepan Zeko &amp; Neda Brčić, B. Jelačića 6, 32100 Vinkovci</item>
    </derivirana_varijabla>
  </DomainObject.Predmet.OstaliListFormatedWithAdress>
  <DomainObject.Predmet.OstaliListFormatedWithAdressOIB>
    <izvorni_sadrzaj>
      <item>ZOU Stjepan Zeko &amp; Neda Brčić, OIB 32042751524, B. Jelačića 6, 32100 Vinkovci</item>
    </izvorni_sadrzaj>
    <derivirana_varijabla naziv="DomainObject.Predmet.OstaliListFormatedWithAdressOIB_1">
      <item>ZOU Stjepan Zeko &amp; Neda Brčić, OIB 32042751524, B. Jelačića 6, 32100 Vinkovci</item>
    </derivirana_varijabla>
  </DomainObject.Predmet.OstaliListFormatedWithAdressOIB>
  <DomainObject.Predmet.OstaliListNazivFormated>
    <izvorni_sadrzaj>
      <item>ZOU Stjepan Zeko &amp; Neda Brčić</item>
    </izvorni_sadrzaj>
    <derivirana_varijabla naziv="DomainObject.Predmet.OstaliListNazivFormated_1">
      <item>ZOU Stjepan Zeko &amp; Neda Brčić</item>
    </derivirana_varijabla>
  </DomainObject.Predmet.OstaliListNazivFormated>
  <DomainObject.Predmet.OstaliListNazivFormatedOIB>
    <izvorni_sadrzaj>
      <item>ZOU Stjepan Zeko &amp; Neda Brčić, OIB 32042751524</item>
    </izvorni_sadrzaj>
    <derivirana_varijabla naziv="DomainObject.Predmet.OstaliListNazivFormatedOIB_1">
      <item>ZOU Stjepan Zeko &amp; Neda Brčić, OIB 32042751524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prosinca 2017.</izvorni_sadrzaj>
    <derivirana_varijabla naziv="DomainObject.Datum_1">22.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Nada Gagro i dr.</izvorni_sadrzaj>
    <derivirana_varijabla naziv="DomainObject.Predmet.StrankaIDrugi_1">Nada Gagro i dr.</derivirana_varijabla>
  </DomainObject.Predmet.StrankaIDrugi>
  <DomainObject.Predmet.ProtustrankaIDrugi>
    <izvorni_sadrzaj>Vučedol d.d. Vukovar</izvorni_sadrzaj>
    <derivirana_varijabla naziv="DomainObject.Predmet.ProtustrankaIDrugi_1">Vučedol d.d. Vukovar</derivirana_varijabla>
  </DomainObject.Predmet.ProtustrankaIDrugi>
  <DomainObject.Predmet.StrankaIDrugiAdressOIB>
    <izvorni_sadrzaj>Nada Gagro, OIB 04212100945, Josipa Juraja Strossmayera 3, 32100 Vinkovci i dr.</izvorni_sadrzaj>
    <derivirana_varijabla naziv="DomainObject.Predmet.StrankaIDrugiAdressOIB_1">Nada Gagro, OIB 04212100945, Josipa Juraja Strossmayera 3, 32100 Vinkovci i dr.</derivirana_varijabla>
  </DomainObject.Predmet.StrankaIDrugiAdressOIB>
  <DomainObject.Predmet.ProtustrankaIDrugiAdressOIB>
    <izvorni_sadrzaj>Vučedol d.d. Vukovar, OIB 17906946539, Sajmište bb, 32000 Vukovar</izvorni_sadrzaj>
    <derivirana_varijabla naziv="DomainObject.Predmet.ProtustrankaIDrugiAdressOIB_1">Vučedol d.d. Vukovar, OIB 17906946539, Sajmište bb,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ZOU Stjepan Zeko &amp; Neda Brčić</item>
      <item>Vučedol d.d. Vukovar</item>
      <item>Emica Uzurov</item>
      <item>Nada Gagro</item>
    </izvorni_sadrzaj>
    <derivirana_varijabla naziv="DomainObject.Predmet.SudioniciListNaziv_1">
      <item>ZOU Stjepan Zeko &amp; Neda Brčić</item>
      <item>Vučedol d.d. Vukovar</item>
      <item>Emica Uzurov</item>
      <item>Nada Gagro</item>
    </derivirana_varijabla>
  </DomainObject.Predmet.SudioniciListNaziv>
  <DomainObject.Predmet.SudioniciListAdressOIB>
    <izvorni_sadrzaj>
      <item>ZOU Stjepan Zeko &amp; Neda Brčić, OIB 32042751524, B. Jelačića 6,32100 Vinkovci</item>
      <item>Vučedol d.d. Vukovar, OIB 17906946539, Sajmište bb,32000 Vukovar</item>
      <item>Emica Uzurov, prognaničko Naselje Blace  B-19,32000 Vukovar, Rokovci</item>
      <item>Nada Gagro, OIB 04212100945, Josipa Juraja Strossmayera 3,32100 Vinkovci</item>
    </izvorni_sadrzaj>
    <derivirana_varijabla naziv="DomainObject.Predmet.SudioniciListAdressOIB_1">
      <item>ZOU Stjepan Zeko &amp; Neda Brčić, OIB 32042751524, B. Jelačića 6,32100 Vinkovci</item>
      <item>Vučedol d.d. Vukovar, OIB 17906946539, Sajmište bb,32000 Vukovar</item>
      <item>Emica Uzurov, prognaničko Naselje Blace  B-19,32000 Vukovar, Rokovci</item>
      <item>Nada Gagro, OIB 04212100945, Josipa Juraja Strossmayera 3,32100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32042751524</item>
      <item>, OIB 17906946539</item>
      <item>, OIB null</item>
      <item>, OIB 04212100945</item>
    </izvorni_sadrzaj>
    <derivirana_varijabla naziv="DomainObject.Predmet.SudioniciListNazivOIB_1">
      <item>, OIB 32042751524</item>
      <item>, OIB 17906946539</item>
      <item>, OIB null</item>
      <item>, OIB 04212100945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F5A5461-D9C4-49B0-B16B-A34FF4BE6FF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283</properties:Words>
  <properties:Characters>1528</properties:Characters>
  <properties:Lines>52</properties:Lines>
  <properties:Paragraphs>23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XIII-ST-49/04-30</vt:lpstr>
    </vt:vector>
  </properties:TitlesOfParts>
  <properties:LinksUpToDate>false</properties:LinksUpToDate>
  <properties:CharactersWithSpaces>1850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2017-12-22T06:58:00Z</dcterms:created>
  <dc:creator>hermanj</dc:creator>
  <cp:lastModifiedBy>Maja Kocijan</cp:lastModifiedBy>
  <cp:lastPrinted>2017-12-22T07:03:00Z</cp:lastPrinted>
  <dcterms:modified xmlns:xsi="http://www.w3.org/2001/XMLSchema-instance" xsi:type="dcterms:W3CDTF">2017-12-22T07:07:00Z</dcterms:modified>
  <cp:revision>4</cp:revision>
  <dc:title>XIII-ST-49/04-30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