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29301" w14:paraId="b629301" w:rsidRDefault="00974B89" w:rsidR="00974B89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281502" w:rsidR="00281502">
      <w:pPr>
        <w:rPr>
          <w:rFonts w:cs="Arial" w:hAnsi="Arial" w:ascii="Arial"/>
        </w:rPr>
      </w:pPr>
    </w:p>
    <w:p w:rsidRDefault="000C4CDB" w:rsidP="000C4CDB" w:rsidR="00281502" w:rsidRPr="00EC361A">
      <w:pPr>
        <w:jc w:val="right"/>
      </w:pPr>
      <w:r w:rsidRPr="00D2556F">
        <w:t>Posl.br. 1 St-</w:t>
      </w:r>
      <w:r w:rsidR="00EB2902">
        <w:t>376</w:t>
      </w:r>
      <w:r w:rsidR="00EB02D0">
        <w:t>/16</w:t>
      </w:r>
      <w:r w:rsidR="008612D7">
        <w:t>-</w:t>
      </w:r>
      <w:r w:rsidR="00EB2902">
        <w:t>22</w:t>
      </w:r>
    </w:p>
    <w:p w:rsidRDefault="00281502" w:rsidR="00281502" w:rsidRPr="00D2556F"/>
    <w:p w:rsidRDefault="00511649" w:rsidR="00511649" w:rsidRPr="00D2556F"/>
    <w:p w:rsidRDefault="00511649" w:rsidR="00511649" w:rsidRPr="00D2556F"/>
    <w:p w:rsidRDefault="00511649" w:rsidR="00511649" w:rsidRPr="00D2556F"/>
    <w:p w:rsidRDefault="00281502" w:rsidR="002F070A" w:rsidRPr="00D2556F">
      <w:r w:rsidRPr="00D2556F">
        <w:t>REPUBLIKA HRVATSKA</w:t>
      </w:r>
      <w:r w:rsidRPr="00D2556F">
        <w:tab/>
      </w:r>
      <w:r w:rsidRPr="00D2556F">
        <w:tab/>
      </w:r>
      <w:r w:rsidRPr="00D2556F">
        <w:tab/>
      </w:r>
      <w:r w:rsidR="002F070A" w:rsidRPr="00D2556F">
        <w:t xml:space="preserve">                 </w:t>
      </w:r>
      <w:r w:rsidR="00511649" w:rsidRPr="00D2556F">
        <w:tab/>
        <w:t xml:space="preserve">      </w:t>
      </w:r>
    </w:p>
    <w:p w:rsidRDefault="00281502" w:rsidR="00281502" w:rsidRPr="00D2556F">
      <w:r w:rsidRPr="00D2556F">
        <w:t>TRGOVAČKI SUD U ZADRU</w:t>
      </w:r>
    </w:p>
    <w:p w:rsidRDefault="00281502" w:rsidR="00281502" w:rsidRPr="00D2556F"/>
    <w:p w:rsidRDefault="000C4CDB" w:rsidP="000C4CDB" w:rsidR="00281502">
      <w:pPr>
        <w:jc w:val="center"/>
      </w:pPr>
      <w:r>
        <w:t>R E P U B L I K A    H R V A T S K A</w:t>
      </w:r>
    </w:p>
    <w:p w:rsidRDefault="000C4CDB" w:rsidP="000C4CDB" w:rsidR="000C4CDB" w:rsidRPr="00D2556F">
      <w:pPr>
        <w:jc w:val="center"/>
      </w:pPr>
    </w:p>
    <w:p w:rsidRDefault="00E44291" w:rsidP="00E44291" w:rsidR="00281502" w:rsidRPr="00D2556F">
      <w:pPr>
        <w:jc w:val="center"/>
      </w:pPr>
      <w:r w:rsidRPr="00D2556F">
        <w:t xml:space="preserve"> Z A  K LJ U Č A K </w:t>
      </w:r>
    </w:p>
    <w:p w:rsidRDefault="00281502" w:rsidR="00CA7947" w:rsidRPr="00D2556F">
      <w:r w:rsidRPr="00D2556F">
        <w:tab/>
      </w:r>
    </w:p>
    <w:p w:rsidRDefault="008612D7" w:rsidP="008612D7" w:rsidR="008612D7" w:rsidRPr="00EC361A">
      <w:pPr>
        <w:jc w:val="both"/>
      </w:pPr>
      <w:r w:rsidRPr="00EC361A">
        <w:t xml:space="preserve">        Trgovački sud u Zadru po </w:t>
      </w:r>
      <w:r w:rsidR="00B34DAF">
        <w:t>sutkinji</w:t>
      </w:r>
      <w:r w:rsidRPr="00EC361A">
        <w:t xml:space="preserve"> Ardeni</w:t>
      </w:r>
      <w:r>
        <w:t xml:space="preserve"> Bajlo u stečajnom postupku nad </w:t>
      </w:r>
      <w:r w:rsidRPr="00EC361A">
        <w:t xml:space="preserve">stečajnim dužnikom </w:t>
      </w:r>
      <w:r w:rsidR="004465F7">
        <w:t>SPORTSKI TURIZAM j.d.o.o., Preko, Ulica Don Vida Dunatova 3, Preko, OIB: 95729018191</w:t>
      </w:r>
      <w:r>
        <w:t xml:space="preserve">, dana </w:t>
      </w:r>
      <w:r w:rsidR="003C40C0">
        <w:t>5.</w:t>
      </w:r>
      <w:r w:rsidR="00EB2902">
        <w:t xml:space="preserve"> prosinca</w:t>
      </w:r>
      <w:r>
        <w:t xml:space="preserve"> 2016. </w:t>
      </w:r>
    </w:p>
    <w:p w:rsidRDefault="008612D7" w:rsidP="008612D7" w:rsidR="008612D7" w:rsidRPr="00EC361A"/>
    <w:p w:rsidRDefault="008612D7" w:rsidP="008612D7" w:rsidR="008612D7" w:rsidRPr="00EC361A"/>
    <w:p w:rsidRDefault="008612D7" w:rsidP="008612D7" w:rsidR="008612D7" w:rsidRPr="00EC361A">
      <w:pPr>
        <w:jc w:val="center"/>
      </w:pPr>
      <w:r w:rsidRPr="00EC361A">
        <w:t xml:space="preserve">z a k lj u č i o  j e </w:t>
      </w:r>
    </w:p>
    <w:p w:rsidRDefault="008612D7" w:rsidP="008612D7" w:rsidR="008612D7" w:rsidRPr="00EC361A">
      <w:pPr>
        <w:rPr>
          <w:b/>
          <w:sz w:val="28"/>
          <w:szCs w:val="28"/>
        </w:rPr>
      </w:pPr>
    </w:p>
    <w:p w:rsidRDefault="00EB2902" w:rsidP="00EB2902" w:rsidR="00EB2902">
      <w:pPr>
        <w:ind w:firstLine="708"/>
        <w:jc w:val="both"/>
      </w:pPr>
      <w:r>
        <w:t xml:space="preserve">I </w:t>
      </w:r>
      <w:r w:rsidRPr="00ED7F6E">
        <w:t xml:space="preserve">Nalaže se </w:t>
      </w:r>
      <w:r>
        <w:t xml:space="preserve">privremenom </w:t>
      </w:r>
      <w:r w:rsidRPr="00ED7F6E">
        <w:t>stečajno</w:t>
      </w:r>
      <w:r>
        <w:t>m</w:t>
      </w:r>
      <w:r w:rsidRPr="00ED7F6E">
        <w:t xml:space="preserve"> upravitel</w:t>
      </w:r>
      <w:r>
        <w:t xml:space="preserve">ju Frani Zvominiru Negru da u roku od </w:t>
      </w:r>
      <w:r w:rsidR="00605545">
        <w:t>3</w:t>
      </w:r>
      <w:r>
        <w:t xml:space="preserve"> dana ovom </w:t>
      </w:r>
      <w:r w:rsidRPr="00ED7F6E">
        <w:t xml:space="preserve">sudu podnese pisano izviješće </w:t>
      </w:r>
      <w:r>
        <w:t xml:space="preserve">privremenog stečajnog upravitelja </w:t>
      </w:r>
      <w:r w:rsidRPr="00ED7F6E">
        <w:t>stečajn</w:t>
      </w:r>
      <w:r>
        <w:t>og</w:t>
      </w:r>
      <w:r w:rsidRPr="00ED7F6E">
        <w:t xml:space="preserve"> dužnik</w:t>
      </w:r>
      <w:r>
        <w:t>a</w:t>
      </w:r>
      <w:r w:rsidRPr="00ED7F6E">
        <w:t xml:space="preserve"> </w:t>
      </w:r>
      <w:r>
        <w:t>SPORTSKI TURIZAM j.d.o.o., Preko</w:t>
      </w:r>
      <w:r w:rsidRPr="00D60A67">
        <w:t xml:space="preserve">, </w:t>
      </w:r>
      <w:r w:rsidRPr="00ED7F6E">
        <w:t xml:space="preserve">a kako to određuje </w:t>
      </w:r>
      <w:r w:rsidRPr="00C81041">
        <w:t xml:space="preserve">čl. 119. st. 6. </w:t>
      </w:r>
      <w:r>
        <w:t xml:space="preserve">u svezi čl. 89. st. 2. </w:t>
      </w:r>
      <w:r w:rsidRPr="00C81041">
        <w:t>Stečajnog</w:t>
      </w:r>
      <w:r w:rsidRPr="00FB4684">
        <w:t xml:space="preserve"> zakona (Narodne novine br. 71/15).</w:t>
      </w:r>
    </w:p>
    <w:p w:rsidRDefault="00EB2902" w:rsidP="00EB2902" w:rsidR="00EB2902">
      <w:pPr>
        <w:ind w:firstLine="708"/>
        <w:jc w:val="both"/>
      </w:pPr>
    </w:p>
    <w:p w:rsidRDefault="00EB2902" w:rsidP="00EB2902" w:rsidR="00EB2902">
      <w:pPr>
        <w:ind w:firstLine="708"/>
        <w:jc w:val="both"/>
      </w:pPr>
      <w:r>
        <w:t xml:space="preserve">II Ako stečajni upravitelj ne postupi po nalogu suda iz toč. I istom će se izreći novčana kazna u iznosu od 2.000,00 kuna. </w:t>
      </w:r>
    </w:p>
    <w:p w:rsidRDefault="003C5261" w:rsidP="000A3E92" w:rsidR="003C5261" w:rsidRPr="00D2556F"/>
    <w:p w:rsidRDefault="003C5261" w:rsidP="008612D7" w:rsidR="008612D7" w:rsidRPr="00EC361A">
      <w:pPr>
        <w:jc w:val="center"/>
      </w:pPr>
      <w:r w:rsidRPr="00D2556F">
        <w:t xml:space="preserve">U Zadru, </w:t>
      </w:r>
      <w:r w:rsidR="003C40C0">
        <w:t>5.</w:t>
      </w:r>
      <w:r w:rsidR="00EB2902">
        <w:t xml:space="preserve"> prosinac</w:t>
      </w:r>
      <w:r w:rsidR="008612D7">
        <w:t xml:space="preserve"> 2016.</w:t>
      </w:r>
    </w:p>
    <w:p w:rsidRDefault="003C5261" w:rsidP="008612D7" w:rsidR="003C5261" w:rsidRPr="00D2556F">
      <w:pPr>
        <w:jc w:val="center"/>
      </w:pPr>
    </w:p>
    <w:p w:rsidRDefault="00C425D8" w:rsidP="00EB02D0" w:rsidR="00C425D8">
      <w:pPr>
        <w:jc w:val="right"/>
      </w:pPr>
      <w:r>
        <w:t>Sudac</w:t>
      </w:r>
    </w:p>
    <w:p w:rsidRDefault="00C425D8" w:rsidP="00EB02D0" w:rsidR="00C425D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2F070A" w:rsidP="00771CDD" w:rsidR="002F070A" w:rsidRPr="00D2556F">
      <w:pPr>
        <w:ind w:left="5664"/>
      </w:pPr>
    </w:p>
    <w:p w:rsidRDefault="003804C7" w:rsidP="00177B66" w:rsidR="003804C7">
      <w:pPr>
        <w:ind w:left="5664"/>
      </w:pPr>
    </w:p>
    <w:p w:rsidRDefault="002F070A" w:rsidP="00177B66" w:rsidR="003C5261" w:rsidRPr="00D2556F">
      <w:pPr>
        <w:ind w:left="5664"/>
      </w:pPr>
      <w:r w:rsidRPr="00D2556F">
        <w:t xml:space="preserve"> </w:t>
      </w:r>
      <w:r w:rsidR="003C5261" w:rsidRPr="00D2556F">
        <w:t xml:space="preserve">      </w:t>
      </w:r>
    </w:p>
    <w:p w:rsidRDefault="003C5261" w:rsidP="003C5261" w:rsidR="003C5261" w:rsidRPr="00D2556F">
      <w:r w:rsidRPr="00D2556F">
        <w:t xml:space="preserve">POUKA O PRAVNOM LIJEKU: </w:t>
      </w:r>
    </w:p>
    <w:p w:rsidRDefault="003C5261" w:rsidP="003C5261" w:rsidR="003C5261" w:rsidRPr="00D2556F">
      <w:r w:rsidRPr="00D2556F">
        <w:t>Protiv ovog zaključka nije dopuštena žalba.</w:t>
      </w:r>
    </w:p>
    <w:p w:rsidRDefault="00927E84" w:rsidP="00927E84" w:rsidR="00927E84"/>
    <w:p w:rsidRDefault="00CD363A" w:rsidP="00927E84" w:rsidR="00CD363A"/>
    <w:p w:rsidRDefault="00CD363A" w:rsidP="00CD363A" w:rsidR="00CD363A" w:rsidRPr="00D2556F">
      <w:r w:rsidRPr="00D2556F">
        <w:t>DNA:</w:t>
      </w:r>
    </w:p>
    <w:p w:rsidRDefault="00CD363A" w:rsidP="00CD363A" w:rsidR="00CD363A" w:rsidRPr="00D2556F">
      <w:pPr>
        <w:numPr>
          <w:ilvl w:val="0"/>
          <w:numId w:val="2"/>
        </w:numPr>
      </w:pPr>
      <w:r w:rsidRPr="00D2556F">
        <w:t xml:space="preserve">stečajnom upravitelju </w:t>
      </w:r>
      <w:r w:rsidR="002601A7">
        <w:t>putem maila</w:t>
      </w:r>
    </w:p>
    <w:p w:rsidRDefault="00CD363A" w:rsidP="00CD363A" w:rsidR="00CD363A" w:rsidRPr="00D2556F">
      <w:pPr>
        <w:numPr>
          <w:ilvl w:val="0"/>
          <w:numId w:val="2"/>
        </w:numPr>
      </w:pPr>
      <w:r w:rsidRPr="00D2556F">
        <w:t>u spis</w:t>
      </w:r>
    </w:p>
    <w:p w:rsidRDefault="00CD363A" w:rsidP="00927E84" w:rsidR="00CD363A" w:rsidRPr="00D2556F"/>
    <w:sectPr w:rsidR="00CD363A" w:rsidRPr="00D255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8755C"/>
    <w:multiLevelType w:val="hybridMultilevel"/>
    <w:tmpl w:val="FF8A1E7C"/>
    <w:lvl w:tplc="7E5CF2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7A67E72"/>
    <w:multiLevelType w:val="hybridMultilevel"/>
    <w:tmpl w:val="06A6891A"/>
    <w:lvl w:tplc="9488B6B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1F2332E"/>
    <w:multiLevelType w:val="hybridMultilevel"/>
    <w:tmpl w:val="21C02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406A7"/>
    <w:rsid w:val="00063EB5"/>
    <w:rsid w:val="000A3E92"/>
    <w:rsid w:val="000C4CDB"/>
    <w:rsid w:val="00177B66"/>
    <w:rsid w:val="00184E79"/>
    <w:rsid w:val="001E0404"/>
    <w:rsid w:val="00205BFA"/>
    <w:rsid w:val="002601A7"/>
    <w:rsid w:val="00281502"/>
    <w:rsid w:val="002D0398"/>
    <w:rsid w:val="002F070A"/>
    <w:rsid w:val="003804C7"/>
    <w:rsid w:val="003C40C0"/>
    <w:rsid w:val="003C5261"/>
    <w:rsid w:val="004465F7"/>
    <w:rsid w:val="00452E18"/>
    <w:rsid w:val="004F4637"/>
    <w:rsid w:val="00511649"/>
    <w:rsid w:val="00527C13"/>
    <w:rsid w:val="00583EB8"/>
    <w:rsid w:val="005B0BB7"/>
    <w:rsid w:val="00605545"/>
    <w:rsid w:val="00607AF8"/>
    <w:rsid w:val="00636CA0"/>
    <w:rsid w:val="006A5780"/>
    <w:rsid w:val="006B03BA"/>
    <w:rsid w:val="00771CDD"/>
    <w:rsid w:val="007841FB"/>
    <w:rsid w:val="007B63C5"/>
    <w:rsid w:val="007D5136"/>
    <w:rsid w:val="00816970"/>
    <w:rsid w:val="008612D7"/>
    <w:rsid w:val="008B55A8"/>
    <w:rsid w:val="008D4AC4"/>
    <w:rsid w:val="00927E84"/>
    <w:rsid w:val="00974B89"/>
    <w:rsid w:val="009E106A"/>
    <w:rsid w:val="00A241EB"/>
    <w:rsid w:val="00AA1B13"/>
    <w:rsid w:val="00AC16AA"/>
    <w:rsid w:val="00B34DAF"/>
    <w:rsid w:val="00B355AE"/>
    <w:rsid w:val="00C425D8"/>
    <w:rsid w:val="00C6383B"/>
    <w:rsid w:val="00CA7947"/>
    <w:rsid w:val="00CB0A10"/>
    <w:rsid w:val="00CD363A"/>
    <w:rsid w:val="00D2556F"/>
    <w:rsid w:val="00D734F1"/>
    <w:rsid w:val="00DD0586"/>
    <w:rsid w:val="00E44291"/>
    <w:rsid w:val="00E464AB"/>
    <w:rsid w:val="00E8758E"/>
    <w:rsid w:val="00E902E2"/>
    <w:rsid w:val="00EB02D0"/>
    <w:rsid w:val="00EB2902"/>
    <w:rsid w:val="00EC361A"/>
    <w:rsid w:val="00EF3728"/>
    <w:rsid w:val="00F65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3E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5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5780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5780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5780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3E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5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5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578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578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578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9626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Upozorenje zz-u za kaznu zbog nesurađivanja</izvorni_sadrzaj>
    <derivirana_varijabla naziv="DomainObject.Primjedba_1">Upozorenje zz-u za kaznu zbog nesurađivanja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St-376/2016</izvorni_sadrzaj>
    <derivirana_varijabla naziv="DomainObject.Predmet.OznakaBroj_1">St-376/2016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TURIZAM j.d.o.o. za usluge u turizmu i ugostiteljstvu</izvorni_sadrzaj>
    <derivirana_varijabla naziv="DomainObject.Predmet.ProtustrankaFormated_1">  SPORTSKI TURIZAM j.d.o.o. za usluge u turizmu i ugostiteljstvu</derivirana_varijabla>
  </DomainObject.Predmet.ProtustrankaFormated>
  <DomainObject.Predmet.ProtustrankaFormatedOIB>
    <izvorni_sadrzaj>  SPORTSKI TURIZAM j.d.o.o. za usluge u turizmu i ugostiteljstvu, OIB 95729018191</izvorni_sadrzaj>
    <derivirana_varijabla naziv="DomainObject.Predmet.ProtustrankaFormatedOIB_1">  SPORTSKI TURIZAM j.d.o.o. za usluge u turizmu i ugostiteljstvu, OIB 95729018191</derivirana_varijabla>
  </DomainObject.Predmet.ProtustrankaFormatedOIB>
  <DomainObject.Predmet.ProtustrankaFormatedWithAdress>
    <izvorni_sadrzaj> SPORTSKI TURIZAM j.d.o.o. za usluge u turizmu i ugostiteljstvu, Ulica Don Vida Dunatova 3, 23273 Preko</izvorni_sadrzaj>
    <derivirana_varijabla naziv="DomainObject.Predmet.ProtustrankaFormatedWithAdress_1"> SPORTSKI TURIZAM j.d.o.o. za usluge u turizmu i ugostiteljstvu, Ulica Don Vida Dunatova 3, 23273 Preko</derivirana_varijabla>
  </DomainObject.Predmet.ProtustrankaFormatedWithAdress>
  <DomainObject.Predmet.ProtustrankaFormatedWithAdressOIB>
    <izvorni_sadrzaj> SPORTSKI TURIZAM j.d.o.o. za usluge u turizmu i ugostiteljstvu, OIB 95729018191, Ulica Don Vida Dunatova 3, 23273 Preko</izvorni_sadrzaj>
    <derivirana_varijabla naziv="DomainObject.Predmet.ProtustrankaFormatedWithAdressOIB_1"> SPORTSKI TURIZAM j.d.o.o. za usluge u turizmu i ugostiteljstvu, OIB 95729018191, Ulica Don Vida Dunatova 3, 23273 Preko</derivirana_varijabla>
  </DomainObject.Predmet.ProtustrankaFormatedWithAdressOIB>
  <DomainObject.Predmet.ProtustrankaWithAdress>
    <izvorni_sadrzaj>SPORTSKI TURIZAM j.d.o.o. za usluge u turizmu i ugostiteljstvu Ulica Don Vida Dunatova 3, 23273 Preko</izvorni_sadrzaj>
    <derivirana_varijabla naziv="DomainObject.Predmet.ProtustrankaWithAdress_1">SPORTSKI TURIZAM j.d.o.o. za usluge u turizmu i ugostiteljstvu Ulica Don Vida Dunatova 3, 23273 Preko</derivirana_varijabla>
  </DomainObject.Predmet.ProtustrankaWithAdress>
  <DomainObject.Predmet.ProtustrankaWithAdressOIB>
    <izvorni_sadrzaj>SPORTSKI TURIZAM j.d.o.o. za usluge u turizmu i ugostiteljstvu, OIB 95729018191, Ulica Don Vida Dunatova 3, 23273 Preko</izvorni_sadrzaj>
    <derivirana_varijabla naziv="DomainObject.Predmet.ProtustrankaWithAdressOIB_1">SPORTSKI TURIZAM j.d.o.o. za usluge u turizmu i ugostiteljstvu, OIB 95729018191, Ulica Don Vida Dunatova 3, 23273 Preko</derivirana_varijabla>
  </DomainObject.Predmet.ProtustrankaWithAdressOIB>
  <DomainObject.Predmet.ProtustrankaNazivFormated>
    <izvorni_sadrzaj>SPORTSKI TURIZAM j.d.o.o. za usluge u turizmu i ugostiteljstvu</izvorni_sadrzaj>
    <derivirana_varijabla naziv="DomainObject.Predmet.ProtustrankaNazivFormated_1">SPORTSKI TURIZAM j.d.o.o. za usluge u turizmu i ugostiteljstvu</derivirana_varijabla>
  </DomainObject.Predmet.ProtustrankaNazivFormated>
  <DomainObject.Predmet.ProtustrankaNazivFormatedOIB>
    <izvorni_sadrzaj>SPORTSKI TURIZAM j.d.o.o. za usluge u turizmu i ugostiteljstvu, OIB 95729018191</izvorni_sadrzaj>
    <derivirana_varijabla naziv="DomainObject.Predmet.ProtustrankaNazivFormatedOIB_1">SPORTSKI TURIZAM j.d.o.o. za usluge u turizmu i ugostiteljstvu, OIB 95729018191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TURIZAM j.d.o.o. za usluge u turizmu i ugostiteljstvu</item>
    </izvorni_sadrzaj>
    <derivirana_varijabla naziv="DomainObject.Predmet.ProtuStrankaListFormated_1">
      <item>SPORTSKI TURIZAM j.d.o.o. za usluge u turizmu i ugostiteljstvu</item>
    </derivirana_varijabla>
  </DomainObject.Predmet.ProtuStrankaListFormated>
  <DomainObject.Predmet.ProtuStrankaListFormatedOIB>
    <izvorni_sadrzaj>
      <item>SPORTSKI TURIZAM j.d.o.o. za usluge u turizmu i ugostiteljstvu, OIB 95729018191</item>
    </izvorni_sadrzaj>
    <derivirana_varijabla naziv="DomainObject.Predmet.ProtuStrankaListFormatedOIB_1">
      <item>SPORTSKI TURIZAM j.d.o.o. za usluge u turizmu i ugostiteljstvu, OIB 95729018191</item>
    </derivirana_varijabla>
  </DomainObject.Predmet.ProtuStrankaListFormatedOIB>
  <DomainObject.Predmet.ProtuStrankaListFormatedWithAdress>
    <izvorni_sadrzaj>
      <item>SPORTSKI TURIZAM j.d.o.o. za usluge u turizmu i ugostiteljstvu, Ulica Don Vida Dunatova 3, 23273 Preko</item>
    </izvorni_sadrzaj>
    <derivirana_varijabla naziv="DomainObject.Predmet.ProtuStrankaListFormatedWithAdress_1">
      <item>SPORTSKI TURIZAM j.d.o.o. za usluge u turizmu i ugostiteljstvu, Ulica Don Vida Dunatova 3, 23273 Preko</item>
    </derivirana_varijabla>
  </DomainObject.Predmet.ProtuStrankaListFormatedWithAdress>
  <DomainObject.Predmet.ProtuStrankaListFormatedWithAdressOIB>
    <izvorni_sadrzaj>
      <item>SPORTSKI TURIZAM j.d.o.o. za usluge u turizmu i ugostiteljstvu, OIB 95729018191, Ulica Don Vida Dunatova 3, 23273 Preko</item>
    </izvorni_sadrzaj>
    <derivirana_varijabla naziv="DomainObject.Predmet.ProtuStrankaListFormatedWithAdressOIB_1">
      <item>SPORTSKI TURIZAM j.d.o.o. za usluge u turizmu i ugostiteljstvu, OIB 95729018191, Ulica Don Vida Dunatova 3, 23273 Preko</item>
    </derivirana_varijabla>
  </DomainObject.Predmet.ProtuStrankaListFormatedWithAdressOIB>
  <DomainObject.Predmet.ProtuStrankaListNazivFormated>
    <izvorni_sadrzaj>
      <item>SPORTSKI TURIZAM j.d.o.o. za usluge u turizmu i ugostiteljstvu</item>
    </izvorni_sadrzaj>
    <derivirana_varijabla naziv="DomainObject.Predmet.ProtuStrankaListNazivFormated_1">
      <item>SPORTSKI TURIZAM j.d.o.o. za usluge u turizmu i ugostiteljstvu</item>
    </derivirana_varijabla>
  </DomainObject.Predmet.ProtuStrankaListNazivFormated>
  <DomainObject.Predmet.ProtuStrankaListNazivFormatedOIB>
    <izvorni_sadrzaj>
      <item>SPORTSKI TURIZAM j.d.o.o. za usluge u turizmu i ugostiteljstvu, OIB 95729018191</item>
    </izvorni_sadrzaj>
    <derivirana_varijabla naziv="DomainObject.Predmet.ProtuStrankaListNazivFormatedOIB_1">
      <item>SPORTSKI TURIZAM j.d.o.o. za usluge u turizmu i ugostiteljstvu, OIB 95729018191</item>
    </derivirana_varijabla>
  </DomainObject.Predmet.ProtuStrankaListNazivFormatedOIB>
  <DomainObject.Predmet.OstaliListFormated>
    <izvorni_sadrzaj>
      <item>Domagoj Miloš</item>
    </izvorni_sadrzaj>
    <derivirana_varijabla naziv="DomainObject.Predmet.OstaliListFormated_1">
      <item>Domagoj Miloš</item>
    </derivirana_varijabla>
  </DomainObject.Predmet.OstaliListFormated>
  <DomainObject.Predmet.OstaliListFormatedOIB>
    <izvorni_sadrzaj>
      <item>Domagoj Miloš, OIB 74419317556</item>
    </izvorni_sadrzaj>
    <derivirana_varijabla naziv="DomainObject.Predmet.OstaliListFormatedOIB_1">
      <item>Domagoj Miloš, OIB 74419317556</item>
    </derivirana_varijabla>
  </DomainObject.Predmet.OstaliListFormatedOIB>
  <DomainObject.Predmet.OstaliListFormatedWithAdress>
    <izvorni_sadrzaj>
      <item>Domagoj Miloš, Ulica  Don Vida Dunatova 3, 23273 Preko</item>
    </izvorni_sadrzaj>
    <derivirana_varijabla naziv="DomainObject.Predmet.OstaliListFormatedWithAdress_1">
      <item>Domagoj Miloš, Ulica  Don Vida Dunatova 3, 23273 Preko</item>
    </derivirana_varijabla>
  </DomainObject.Predmet.OstaliListFormatedWithAdress>
  <DomainObject.Predmet.OstaliListFormatedWithAdressOIB>
    <izvorni_sadrzaj>
      <item>Domagoj Miloš, OIB 74419317556, Ulica  Don Vida Dunatova 3, 23273 Preko</item>
    </izvorni_sadrzaj>
    <derivirana_varijabla naziv="DomainObject.Predmet.OstaliListFormatedWithAdressOIB_1">
      <item>Domagoj Miloš, OIB 74419317556, Ulica  Don Vida Dunatova 3, 23273 Preko</item>
    </derivirana_varijabla>
  </DomainObject.Predmet.OstaliListFormatedWithAdressOIB>
  <DomainObject.Predmet.OstaliListNazivFormated>
    <izvorni_sadrzaj>
      <item>Domagoj Miloš</item>
    </izvorni_sadrzaj>
    <derivirana_varijabla naziv="DomainObject.Predmet.OstaliListNazivFormated_1">
      <item>Domagoj Miloš</item>
    </derivirana_varijabla>
  </DomainObject.Predmet.OstaliListNazivFormated>
  <DomainObject.Predmet.OstaliListNazivFormatedOIB>
    <izvorni_sadrzaj>
      <item>Domagoj Miloš, OIB 74419317556</item>
    </izvorni_sadrzaj>
    <derivirana_varijabla naziv="DomainObject.Predmet.OstaliListNazivFormatedOIB_1">
      <item>Domagoj Miloš, OIB 74419317556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TURIZAM j.d.o.o. za usluge u turizmu i ugostiteljstvu</izvorni_sadrzaj>
    <derivirana_varijabla naziv="DomainObject.Predmet.ProtustrankaIDrugi_1">SPORTSKI TURIZAM j.d.o.o. za usluge u turizmu i ugostiteljstvu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SPORTSKI TURIZAM j.d.o.o. za usluge u turizmu i ugostiteljstvu, OIB 95729018191, Ulica Don Vida Dunatova 3, 23273 Preko</izvorni_sadrzaj>
    <derivirana_varijabla naziv="DomainObject.Predmet.ProtustrankaIDrugiAdressOIB_1">SPORTSKI TURIZAM j.d.o.o. za usluge u turizmu i ugostiteljstvu, OIB 95729018191, Ulica Don Vida Dunatova 3, 23273 Preko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TURIZAM j.d.o.o. za usluge u turizmu i ugostiteljstvu</item>
      <item>Financijska agencija</item>
      <item>Domagoj Miloš</item>
    </izvorni_sadrzaj>
    <derivirana_varijabla naziv="DomainObject.Predmet.SudioniciListNaziv_1">
      <item>SPORTSKI TURIZAM j.d.o.o. za usluge u turizmu i ugostiteljstvu</item>
      <item>Financijska agencija</item>
      <item>Domagoj Miloš</item>
    </derivirana_varijabla>
  </DomainObject.Predmet.SudioniciListNaziv>
  <DomainObject.Predmet.SudioniciListAdressOIB>
    <izvorni_sadrzaj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izvorni_sadrzaj>
    <derivirana_varijabla naziv="DomainObject.Predmet.SudioniciListAdressOIB_1">
      <item>SPORTSKI TURIZAM j.d.o.o. za usluge u turizmu i ugostiteljstvu, OIB 95729018191, Ulica Don Vida Dunatova 3,23273 Preko</item>
      <item>Financijska agencija, OIB 85821130368, Ivana Danila 4,23000 Zadar</item>
      <item>Domagoj Miloš, OIB 74419317556, Ulica  Don Vida Dunatova 3,23273 Preko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95729018191</item>
      <item>, OIB 85821130368</item>
      <item>, OIB 74419317556</item>
    </izvorni_sadrzaj>
    <derivirana_varijabla naziv="DomainObject.Predmet.SudioniciListNazivOIB_1">
      <item>, OIB 95729018191</item>
      <item>, OIB 85821130368</item>
      <item>, OIB 74419317556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173</properties:Words>
  <properties:Characters>763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2016-12-02T13:22:00Z</dcterms:created>
  <dc:creator>Administrator</dc:creator>
  <cp:lastModifiedBy>wsadmin</cp:lastModifiedBy>
  <cp:lastPrinted>2016-06-13T11:14:00Z</cp:lastPrinted>
  <dcterms:modified xmlns:xsi="http://www.w3.org/2001/XMLSchema-instance" xsi:type="dcterms:W3CDTF">2016-12-09T10:17:00Z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