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8cd7" w14:paraId="5d08cd7" w:rsidRDefault="00AE649C" w:rsidP="00FA5B5E" w:rsidR="00AE649C" w:rsidRPr="00B76F3C">
      <w:pPr>
        <w:pStyle w:val="Naslov3"/>
        <w15:collapsed w:val="false"/>
      </w:pPr>
    </w:p>
    <w:p w:rsidRDefault="00AB099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B0991" w:rsidP="00AB0991" w:rsidR="00AB0991" w:rsidRPr="00AB0991">
      <w:pPr>
        <w:spacing w:after="0"/>
        <w:jc w:val="right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>Posl. br. 3 Stpn-11/15-21</w:t>
      </w:r>
    </w:p>
    <w:p w:rsidRDefault="00AB0991" w:rsidP="00AB0991" w:rsidR="00AB0991" w:rsidRPr="00AB0991">
      <w:pPr>
        <w:spacing w:after="0"/>
        <w:rPr>
          <w:rFonts w:cs="Times New Roman" w:eastAsia="Times New Roman"/>
          <w:lang w:eastAsia="hr-HR"/>
        </w:rPr>
      </w:pPr>
    </w:p>
    <w:p w:rsidRDefault="00AB0991" w:rsidP="00AB0991" w:rsidR="00AB0991" w:rsidRPr="00AB0991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B0991" w:rsidP="00AB0991" w:rsidR="00AB0991" w:rsidRPr="00AB0991">
      <w:pPr>
        <w:spacing w:after="0"/>
        <w:ind w:firstLine="708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>REPUBLIKA HRVATSKA</w:t>
      </w:r>
    </w:p>
    <w:p w:rsidRDefault="00AB0991" w:rsidP="00AB0991" w:rsidR="00AB0991" w:rsidRPr="00AB0991">
      <w:pPr>
        <w:spacing w:after="0"/>
        <w:ind w:firstLine="708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>TRGOVAČKI SUD U ZADRU</w:t>
      </w:r>
    </w:p>
    <w:p w:rsidRDefault="00AB0991" w:rsidP="00AB0991" w:rsidR="00AB0991" w:rsidRPr="00AB0991">
      <w:pPr>
        <w:spacing w:after="0"/>
        <w:ind w:firstLine="708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>Dr. Franje Tuđmana 35, Zadar</w:t>
      </w:r>
    </w:p>
    <w:p w:rsidRDefault="00AB0991" w:rsidP="00AB0991" w:rsidR="00AB0991" w:rsidRPr="00AB0991">
      <w:pPr>
        <w:spacing w:after="0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ab/>
      </w:r>
      <w:r w:rsidRPr="00AB0991">
        <w:rPr>
          <w:rFonts w:cs="Times New Roman" w:eastAsia="Times New Roman"/>
          <w:lang w:eastAsia="hr-HR"/>
        </w:rPr>
        <w:tab/>
      </w:r>
      <w:r w:rsidRPr="00AB0991">
        <w:rPr>
          <w:rFonts w:cs="Times New Roman" w:eastAsia="Times New Roman"/>
          <w:lang w:eastAsia="hr-HR"/>
        </w:rPr>
        <w:tab/>
      </w:r>
      <w:r w:rsidRPr="00AB0991">
        <w:rPr>
          <w:rFonts w:cs="Times New Roman" w:eastAsia="Times New Roman"/>
          <w:lang w:eastAsia="hr-HR"/>
        </w:rPr>
        <w:tab/>
      </w:r>
      <w:r w:rsidRPr="00AB0991">
        <w:rPr>
          <w:rFonts w:cs="Times New Roman" w:eastAsia="Times New Roman"/>
          <w:lang w:eastAsia="hr-HR"/>
        </w:rPr>
        <w:tab/>
      </w:r>
      <w:r w:rsidRPr="00AB0991">
        <w:rPr>
          <w:rFonts w:cs="Times New Roman" w:eastAsia="Times New Roman"/>
          <w:lang w:eastAsia="hr-HR"/>
        </w:rPr>
        <w:tab/>
      </w:r>
    </w:p>
    <w:p w:rsidRDefault="00AB0991" w:rsidP="00AB0991" w:rsidR="00AB0991" w:rsidRPr="00AB0991">
      <w:pPr>
        <w:spacing w:after="0"/>
        <w:rPr>
          <w:rFonts w:cs="Times New Roman" w:eastAsia="Times New Roman"/>
          <w:lang w:eastAsia="hr-HR"/>
        </w:rPr>
      </w:pPr>
    </w:p>
    <w:p w:rsidRDefault="00AB0991" w:rsidP="00AB0991" w:rsidR="00AB0991" w:rsidRPr="00AB0991">
      <w:pPr>
        <w:spacing w:after="0"/>
        <w:jc w:val="center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>R E P U B L I K A  H R V A T S K A</w:t>
      </w:r>
    </w:p>
    <w:p w:rsidRDefault="00AB0991" w:rsidP="00AB0991" w:rsidR="00AB0991" w:rsidRPr="00AB09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B0991" w:rsidP="00AB0991" w:rsidR="00AB0991" w:rsidRPr="00AB0991">
      <w:pPr>
        <w:spacing w:after="0"/>
        <w:jc w:val="center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>R J E Š E N J E</w:t>
      </w:r>
    </w:p>
    <w:p w:rsidRDefault="00AB0991" w:rsidP="00AB0991" w:rsidR="00AB0991" w:rsidRPr="00AB0991">
      <w:pPr>
        <w:spacing w:after="0"/>
        <w:rPr>
          <w:rFonts w:cs="Times New Roman" w:eastAsia="Times New Roman"/>
          <w:lang w:eastAsia="hr-HR"/>
        </w:rPr>
      </w:pPr>
    </w:p>
    <w:p w:rsidRDefault="00AB0991" w:rsidP="00AB0991" w:rsidR="00AB0991" w:rsidRPr="00AB0991">
      <w:pPr>
        <w:spacing w:after="0"/>
        <w:jc w:val="both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ab/>
        <w:t xml:space="preserve">Trgovački sud u Zadru, OIB:39670464653, po stečajnoj sutkinji Tini Grgas,  povodom prijedloga dužnika VATERPOLSKI KLUB ŠIBENIK, Prilaz tvornici 39, Šibenik, OIB: 05348254043, zastupanog po odgovornoj osobi, a ova po punomoćniku Anti Buriću, odvjetniku u Šibeniku, za sklapanje predstečajne nagodbe, 21. siječnja 2016. </w:t>
      </w:r>
    </w:p>
    <w:p w:rsidRDefault="00AB0991" w:rsidP="00AB0991" w:rsidR="00AB0991" w:rsidRPr="00AB0991">
      <w:pPr>
        <w:spacing w:after="0"/>
        <w:rPr>
          <w:rFonts w:cs="Times New Roman" w:eastAsia="Times New Roman"/>
          <w:lang w:eastAsia="hr-HR"/>
        </w:rPr>
      </w:pPr>
    </w:p>
    <w:p w:rsidRDefault="00AB0991" w:rsidP="00AB0991" w:rsidR="00AB0991" w:rsidRPr="00AB0991">
      <w:pPr>
        <w:spacing w:after="0"/>
        <w:jc w:val="center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>r i j e š i o   j e</w:t>
      </w:r>
    </w:p>
    <w:p w:rsidRDefault="00AB0991" w:rsidP="00AB0991" w:rsidR="00AB0991" w:rsidRPr="00AB09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B0991" w:rsidP="00AB0991" w:rsidR="00AB0991" w:rsidRPr="00AB09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 xml:space="preserve">I. Određuje se ročište radi sklapanja predstečajne nagodbe nad dužnikom VATERPOLSKI KLUB ŠIBENIK, Prilaz tvornici 39, Šibenik, OIB: 05348254043, za dan </w:t>
      </w:r>
    </w:p>
    <w:p w:rsidRDefault="00AB0991" w:rsidP="00AB0991" w:rsidR="00AB0991" w:rsidRPr="00AB09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B0991" w:rsidP="00AB0991" w:rsidR="00AB0991" w:rsidRPr="00AB0991">
      <w:pPr>
        <w:spacing w:after="0"/>
        <w:jc w:val="center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bCs/>
          <w:u w:val="single"/>
          <w:lang w:eastAsia="hr-HR"/>
        </w:rPr>
        <w:t>24. veljače 2016. godine u 09,30 sati u prostorijama Trgovačkog suda u Zadru,Stalne službe u Šibeniku, Stjepana Radića 81, soba broj 212.</w:t>
      </w:r>
    </w:p>
    <w:p w:rsidRDefault="00AB0991" w:rsidP="00AB0991" w:rsidR="00AB0991" w:rsidRPr="00AB0991">
      <w:pPr>
        <w:spacing w:after="0"/>
        <w:ind w:left="1065"/>
        <w:jc w:val="both"/>
        <w:rPr>
          <w:rFonts w:cs="Times New Roman" w:eastAsia="Times New Roman"/>
          <w:u w:val="single"/>
          <w:lang w:eastAsia="hr-HR"/>
        </w:rPr>
      </w:pPr>
    </w:p>
    <w:p w:rsidRDefault="00AB0991" w:rsidP="00AB0991" w:rsidR="00AB0991" w:rsidRPr="00AB09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>II. O ročištu iz točke I. ovog rješenja oglasom se obavještavaju dužnik i svi vjerovnici koji su prihvatili plan financijskog i operativnog restrukturiranja.</w:t>
      </w:r>
    </w:p>
    <w:p w:rsidRDefault="00AB0991" w:rsidP="00AB0991" w:rsidR="00AB0991" w:rsidRPr="00AB099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B0991" w:rsidP="00AB0991" w:rsidR="00AB0991" w:rsidRPr="00AB0991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Zagreb, najkasnije 8 dana prije dana održavanja ročišta.</w:t>
      </w:r>
    </w:p>
    <w:p w:rsidRDefault="00AB0991" w:rsidP="00AB0991" w:rsidR="00AB0991" w:rsidRPr="00AB0991">
      <w:pPr>
        <w:spacing w:after="0"/>
        <w:jc w:val="both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ab/>
      </w:r>
    </w:p>
    <w:p w:rsidRDefault="00AB0991" w:rsidP="00AB0991" w:rsidR="00AB0991" w:rsidRPr="00AB0991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AB0991" w:rsidP="00AB0991" w:rsidR="00AB0991" w:rsidRPr="00AB0991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>U Zadru 21. siječnja 2016.</w:t>
      </w:r>
    </w:p>
    <w:p w:rsidRDefault="00AB0991" w:rsidP="00AB0991" w:rsidR="00AB0991" w:rsidRPr="00AB0991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AB0991" w:rsidP="00AB0991" w:rsidR="00AB0991" w:rsidRPr="00AB0991">
      <w:pPr>
        <w:spacing w:after="0"/>
        <w:jc w:val="right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AB0991" w:rsidP="00AB0991" w:rsidR="00AB0991" w:rsidRPr="00AB0991">
      <w:pPr>
        <w:spacing w:after="0"/>
        <w:jc w:val="right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 xml:space="preserve">                                                                                           Tina Grgas</w:t>
      </w:r>
    </w:p>
    <w:p w:rsidRDefault="00AB0991" w:rsidP="00AB0991" w:rsidR="00AB0991" w:rsidRPr="00AB0991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AB0991" w:rsidP="00AB0991" w:rsidR="00AB0991" w:rsidRPr="00AB0991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AB0991" w:rsidP="00AB0991" w:rsidR="00AB0991" w:rsidRPr="00AB0991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>UPUTA O PRAVNOM LIJEKU:</w:t>
      </w:r>
    </w:p>
    <w:p w:rsidRDefault="00AB0991" w:rsidP="00AB0991" w:rsidR="00AB0991" w:rsidRPr="00AB0991">
      <w:pPr>
        <w:spacing w:after="0"/>
        <w:jc w:val="both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>Protiv ovog rješenja nije dopuštena žalba.</w:t>
      </w:r>
    </w:p>
    <w:p w:rsidRDefault="00AB0991" w:rsidP="00AB0991" w:rsidR="00AB0991" w:rsidRPr="00AB099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B0991" w:rsidP="00AB0991" w:rsidR="00AB0991" w:rsidRPr="00AB099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AB0991">
        <w:rPr>
          <w:rFonts w:cs="Times New Roman" w:eastAsia="Times New Roman"/>
          <w:bCs/>
          <w:lang w:eastAsia="hr-HR"/>
        </w:rPr>
        <w:t>DNA :</w:t>
      </w:r>
    </w:p>
    <w:p w:rsidRDefault="00AB0991" w:rsidP="00AB0991" w:rsidR="00AB0991" w:rsidRPr="00AB0991">
      <w:pPr>
        <w:spacing w:after="0"/>
        <w:jc w:val="both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>- Dužniku po zz</w:t>
      </w:r>
    </w:p>
    <w:p w:rsidRDefault="00AB0991" w:rsidP="00AB0991" w:rsidR="00AB0991" w:rsidRPr="00AB0991">
      <w:pPr>
        <w:spacing w:after="0"/>
        <w:jc w:val="both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 xml:space="preserve">- FINA-Regionalni centar Split uz dopis </w:t>
      </w:r>
    </w:p>
    <w:p w:rsidRDefault="00AB0991" w:rsidP="00AB0991" w:rsidR="00AB0991" w:rsidRPr="00AB0991">
      <w:pPr>
        <w:spacing w:after="0"/>
        <w:jc w:val="both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lastRenderedPageBreak/>
        <w:t>- e-Oglasna ploča suda</w:t>
      </w:r>
    </w:p>
    <w:p w:rsidRDefault="00AB0991" w:rsidP="00AB0991" w:rsidR="00AB0991" w:rsidRPr="00AB0991">
      <w:pPr>
        <w:spacing w:after="0"/>
        <w:jc w:val="both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>- Ministarstvo financija, Porezna uprava Šibenik</w:t>
      </w:r>
    </w:p>
    <w:p w:rsidRDefault="00AB0991" w:rsidP="00AB0991" w:rsidR="00AB0991" w:rsidRPr="00AB0991">
      <w:pPr>
        <w:spacing w:after="0"/>
        <w:jc w:val="both"/>
        <w:rPr>
          <w:rFonts w:cs="Times New Roman" w:eastAsia="Times New Roman"/>
          <w:lang w:eastAsia="hr-HR"/>
        </w:rPr>
      </w:pPr>
      <w:r w:rsidRPr="00AB0991">
        <w:rPr>
          <w:rFonts w:cs="Times New Roman" w:eastAsia="Times New Roman"/>
          <w:lang w:eastAsia="hr-HR"/>
        </w:rPr>
        <w:t>- U spis</w:t>
      </w:r>
    </w:p>
    <w:p w:rsidRDefault="00AB0991" w:rsidP="00AB0991" w:rsidR="00AB0991" w:rsidRPr="00AB09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991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73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Stpn-11/2015-22</izvorni_sadrzaj>
    <derivirana_varijabla naziv="DomainObject.Oznaka_1">Stpn-11/2015-22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- 7 SVEZAKA SPISA</izvorni_sadrzaj>
    <derivirana_varijabla naziv="DomainObject.Predmet.Opis_1">- 7 SVEZAKA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Stpn-11/2015</izvorni_sadrzaj>
    <derivirana_varijabla naziv="DomainObject.Predmet.OznakaBroj_1">Stpn-11/2015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VATERPOLSKI KLUB "ŠIBENIK"</izvorni_sadrzaj>
    <derivirana_varijabla naziv="DomainObject.Predmet.StrankaFormated_1">  VATERPOLSKI KLUB "ŠIBENIK"</derivirana_varijabla>
  </DomainObject.Predmet.StrankaFormated>
  <DomainObject.Predmet.StrankaFormatedOIB>
    <izvorni_sadrzaj>  VATERPOLSKI KLUB "ŠIBENIK", OIB 05348254043</izvorni_sadrzaj>
    <derivirana_varijabla naziv="DomainObject.Predmet.StrankaFormatedOIB_1">  VATERPOLSKI KLUB "ŠIBENIK", OIB 05348254043</derivirana_varijabla>
  </DomainObject.Predmet.StrankaFormatedOIB>
  <DomainObject.Predmet.StrankaFormatedWithAdress>
    <izvorni_sadrzaj> VATERPOLSKI KLUB "ŠIBENIK", Prilaz tvornici 39, 22000 Šibenik</izvorni_sadrzaj>
    <derivirana_varijabla naziv="DomainObject.Predmet.StrankaFormatedWithAdress_1"> VATERPOLSKI KLUB "ŠIBENIK", Prilaz tvornici 39, 22000 Šibenik</derivirana_varijabla>
  </DomainObject.Predmet.StrankaFormatedWithAdress>
  <DomainObject.Predmet.StrankaFormatedWithAdressOIB>
    <izvorni_sadrzaj> VATERPOLSKI KLUB "ŠIBENIK", OIB 05348254043, Prilaz tvornici 39, 22000 Šibenik</izvorni_sadrzaj>
    <derivirana_varijabla naziv="DomainObject.Predmet.StrankaFormatedWithAdressOIB_1"> VATERPOLSKI KLUB "ŠIBENIK", OIB 05348254043, Prilaz tvornici 39, 22000 Šibenik</derivirana_varijabla>
  </DomainObject.Predmet.StrankaFormatedWithAdressOIB>
  <DomainObject.Predmet.StrankaWithAdress>
    <izvorni_sadrzaj>VATERPOLSKI KLUB "ŠIBENIK" Prilaz tvornici 39,22000 Šibenik</izvorni_sadrzaj>
    <derivirana_varijabla naziv="DomainObject.Predmet.StrankaWithAdress_1">VATERPOLSKI KLUB "ŠIBENIK" Prilaz tvornici 39,22000 Šibenik</derivirana_varijabla>
  </DomainObject.Predmet.StrankaWithAdress>
  <DomainObject.Predmet.StrankaWithAdressOIB>
    <izvorni_sadrzaj>VATERPOLSKI KLUB "ŠIBENIK", OIB 05348254043, Prilaz tvornici 39,22000 Šibenik</izvorni_sadrzaj>
    <derivirana_varijabla naziv="DomainObject.Predmet.StrankaWithAdressOIB_1">VATERPOLSKI KLUB "ŠIBENIK", OIB 05348254043, Prilaz tvornici 39,22000 Šibenik</derivirana_varijabla>
  </DomainObject.Predmet.StrankaWithAdressOIB>
  <DomainObject.Predmet.StrankaNazivFormated>
    <izvorni_sadrzaj>VATERPOLSKI KLUB "ŠIBENIK"</izvorni_sadrzaj>
    <derivirana_varijabla naziv="DomainObject.Predmet.StrankaNazivFormated_1">VATERPOLSKI KLUB "ŠIBENIK"</derivirana_varijabla>
  </DomainObject.Predmet.StrankaNazivFormated>
  <DomainObject.Predmet.StrankaNazivFormatedOIB>
    <izvorni_sadrzaj>VATERPOLSKI KLUB "ŠIBENIK", OIB 05348254043</izvorni_sadrzaj>
    <derivirana_varijabla naziv="DomainObject.Predmet.StrankaNazivFormatedOIB_1">VATERPOLSKI KLUB "ŠIBENIK", OIB 05348254043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VATERPOLSKI KLUB "ŠIBENIK"</item>
    </izvorni_sadrzaj>
    <derivirana_varijabla naziv="DomainObject.Predmet.StrankaListFormated_1">
      <item>VATERPOLSKI KLUB "ŠIBENIK"</item>
    </derivirana_varijabla>
  </DomainObject.Predmet.StrankaListFormated>
  <DomainObject.Predmet.StrankaListFormatedOIB>
    <izvorni_sadrzaj>
      <item>VATERPOLSKI KLUB "ŠIBENIK", OIB 05348254043</item>
    </izvorni_sadrzaj>
    <derivirana_varijabla naziv="DomainObject.Predmet.StrankaListFormatedOIB_1">
      <item>VATERPOLSKI KLUB "ŠIBENIK", OIB 05348254043</item>
    </derivirana_varijabla>
  </DomainObject.Predmet.StrankaListFormatedOIB>
  <DomainObject.Predmet.StrankaListFormatedWithAdress>
    <izvorni_sadrzaj>
      <item>VATERPOLSKI KLUB "ŠIBENIK", Prilaz tvornici 39, 22000 Šibenik</item>
    </izvorni_sadrzaj>
    <derivirana_varijabla naziv="DomainObject.Predmet.StrankaListFormatedWithAdress_1">
      <item>VATERPOLSKI KLUB "ŠIBENIK", Prilaz tvornici 39, 22000 Šibenik</item>
    </derivirana_varijabla>
  </DomainObject.Predmet.StrankaListFormatedWithAdress>
  <DomainObject.Predmet.StrankaListFormatedWithAdressOIB>
    <izvorni_sadrzaj>
      <item>VATERPOLSKI KLUB "ŠIBENIK", OIB 05348254043, Prilaz tvornici 39, 22000 Šibenik</item>
    </izvorni_sadrzaj>
    <derivirana_varijabla naziv="DomainObject.Predmet.StrankaListFormatedWithAdressOIB_1">
      <item>VATERPOLSKI KLUB "ŠIBENIK", OIB 05348254043, Prilaz tvornici 39, 22000 Šibenik</item>
    </derivirana_varijabla>
  </DomainObject.Predmet.StrankaListFormatedWithAdressOIB>
  <DomainObject.Predmet.StrankaListNazivFormated>
    <izvorni_sadrzaj>
      <item>VATERPOLSKI KLUB "ŠIBENIK"</item>
    </izvorni_sadrzaj>
    <derivirana_varijabla naziv="DomainObject.Predmet.StrankaListNazivFormated_1">
      <item>VATERPOLSKI KLUB "ŠIBENIK"</item>
    </derivirana_varijabla>
  </DomainObject.Predmet.StrankaListNazivFormated>
  <DomainObject.Predmet.StrankaListNazivFormatedOIB>
    <izvorni_sadrzaj>
      <item>VATERPOLSKI KLUB "ŠIBENIK", OIB 05348254043</item>
    </izvorni_sadrzaj>
    <derivirana_varijabla naziv="DomainObject.Predmet.StrankaListNazivFormatedOIB_1">
      <item>VATERPOLSKI KLUB "ŠIBENIK", OIB 05348254043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Ante Burić</item>
    </izvorni_sadrzaj>
    <derivirana_varijabla naziv="DomainObject.Predmet.OstaliListFormated_1">
      <item>Ante Burić</item>
    </derivirana_varijabla>
  </DomainObject.Predmet.OstaliListFormated>
  <DomainObject.Predmet.OstaliListFormatedOIB>
    <izvorni_sadrzaj>
      <item>Ante Burić, OIB 51378469389</item>
    </izvorni_sadrzaj>
    <derivirana_varijabla naziv="DomainObject.Predmet.OstaliListFormatedOIB_1">
      <item>Ante Burić, OIB 51378469389</item>
    </derivirana_varijabla>
  </DomainObject.Predmet.OstaliListFormatedOIB>
  <DomainObject.Predmet.OstaliListFormatedWithAdress>
    <izvorni_sadrzaj>
      <item>Ante Burić, S. Radića 41, 22000 Šibenik</item>
    </izvorni_sadrzaj>
    <derivirana_varijabla naziv="DomainObject.Predmet.OstaliListFormatedWithAdress_1">
      <item>Ante Burić, S. Radića 41, 22000 Šibenik</item>
    </derivirana_varijabla>
  </DomainObject.Predmet.OstaliListFormatedWithAdress>
  <DomainObject.Predmet.OstaliListFormatedWithAdressOIB>
    <izvorni_sadrzaj>
      <item>Ante Burić, OIB 51378469389, S. Radića 41, 22000 Šibenik</item>
    </izvorni_sadrzaj>
    <derivirana_varijabla naziv="DomainObject.Predmet.OstaliListFormatedWithAdressOIB_1">
      <item>Ante Burić, OIB 51378469389, S. Radića 41, 22000 Šibenik</item>
    </derivirana_varijabla>
  </DomainObject.Predmet.OstaliListFormatedWithAdressOIB>
  <DomainObject.Predmet.OstaliListNazivFormated>
    <izvorni_sadrzaj>
      <item>Ante Burić</item>
    </izvorni_sadrzaj>
    <derivirana_varijabla naziv="DomainObject.Predmet.OstaliListNazivFormated_1">
      <item>Ante Burić</item>
    </derivirana_varijabla>
  </DomainObject.Predmet.OstaliListNazivFormated>
  <DomainObject.Predmet.OstaliListNazivFormatedOIB>
    <izvorni_sadrzaj>
      <item>Ante Burić, OIB 51378469389</item>
    </izvorni_sadrzaj>
    <derivirana_varijabla naziv="DomainObject.Predmet.OstaliListNazivFormatedOIB_1">
      <item>Ante Burić, OIB 51378469389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Stpn-11/2015-22</izvorni_sadrzaj>
    <derivirana_varijabla naziv="DomainObject.PoslovniBrojDokumenta_1">Stpn-11/2015-22</derivirana_varijabla>
  </DomainObject.PoslovniBrojDokumenta>
  <DomainObject.Predmet.StrankaIDrugi>
    <izvorni_sadrzaj>VATERPOLSKI KLUB "ŠIBENIK"</izvorni_sadrzaj>
    <derivirana_varijabla naziv="DomainObject.Predmet.StrankaIDrugi_1">VATERPOLSKI KLUB "ŠIBENIK"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VATERPOLSKI KLUB "ŠIBENIK", OIB 05348254043, Prilaz tvornici 39, 22000 Šibenik</izvorni_sadrzaj>
    <derivirana_varijabla naziv="DomainObject.Predmet.StrankaIDrugiAdressOIB_1">VATERPOLSKI KLUB "ŠIBENIK", OIB 05348254043, Prilaz tvornici 39,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"ŠIBENIK"</item>
      <item>Ante Burić</item>
    </izvorni_sadrzaj>
    <derivirana_varijabla naziv="DomainObject.Predmet.SudioniciListNaziv_1">
      <item>VATERPOLSKI KLUB "ŠIBENIK"</item>
      <item>Ante Burić</item>
    </derivirana_varijabla>
  </DomainObject.Predmet.SudioniciListNaziv>
  <DomainObject.Predmet.SudioniciListAdressOIB>
    <izvorni_sadrzaj>
      <item>VATERPOLSKI KLUB "ŠIBENIK", OIB 05348254043, Prilaz tvornici 39,22000 Šibenik</item>
      <item>Ante Burić, OIB 51378469389, S. Radića 41,22000 Šibenik</item>
    </izvorni_sadrzaj>
    <derivirana_varijabla naziv="DomainObject.Predmet.SudioniciListAdressOIB_1">
      <item>VATERPOLSKI KLUB "ŠIBENIK", OIB 05348254043, Prilaz tvornici 39,22000 Šibenik</item>
      <item>Ante Burić, OIB 51378469389, S. Radića 41,22000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AE0263-6DC4-432A-96A9-AC6D13C2F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228</properties:Words>
  <properties:Characters>1156</properties:Characters>
  <properties:Lines>55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2016-01-21T10:17:00Z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Stpn-11/2015-22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