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feee8" w14:paraId="83feee8" w:rsidRDefault="00E303B9" w:rsidP="00B64D87" w:rsidR="00E303B9" w:rsidRPr="00F16BC7">
      <w:pPr>
        <w15:collapsed w:val="false"/>
      </w:pPr>
      <w:bookmarkStart w:name="_GoBack" w:id="0"/>
      <w:bookmarkEnd w:id="0"/>
    </w:p>
    <w:p w:rsidRDefault="00E303B9" w:rsidP="00B64D87" w:rsidR="00E303B9" w:rsidRPr="00F16BC7">
      <w:r w:rsidRPr="00F16BC7">
        <w:tab/>
      </w:r>
      <w:r w:rsidRPr="00F16BC7">
        <w:tab/>
      </w:r>
      <w:r w:rsidRPr="00F16BC7">
        <w:tab/>
      </w:r>
    </w:p>
    <w:p w:rsidRDefault="00E303B9" w:rsidP="00B64D87" w:rsidR="00E303B9" w:rsidRPr="00F16BC7">
      <w:pPr>
        <w:jc w:val="center"/>
        <w:rPr>
          <w:bCs/>
        </w:rPr>
      </w:pPr>
      <w:r w:rsidRPr="00F16BC7">
        <w:tab/>
      </w:r>
      <w:r w:rsidRPr="00F16BC7">
        <w:tab/>
      </w:r>
      <w:r w:rsidRPr="00F16BC7">
        <w:tab/>
      </w:r>
      <w:r w:rsidRPr="00F16BC7">
        <w:tab/>
      </w:r>
      <w:r w:rsidRPr="00F16BC7">
        <w:tab/>
      </w:r>
    </w:p>
    <w:p w:rsidRDefault="0031329D" w:rsidP="00B64D87" w:rsidR="0031329D" w:rsidRPr="00F16BC7">
      <w:pPr>
        <w:jc w:val="both"/>
      </w:pPr>
    </w:p>
    <w:p w:rsidRDefault="005F63AA" w:rsidP="00B64D87" w:rsidR="005F63AA" w:rsidRPr="00F16BC7">
      <w:pPr>
        <w:jc w:val="both"/>
      </w:pPr>
    </w:p>
    <w:p w:rsidRDefault="00CB070F" w:rsidP="00B64D87" w:rsidR="00D2781D" w:rsidRPr="00F16BC7">
      <w:pPr>
        <w:jc w:val="right"/>
      </w:pPr>
      <w:r w:rsidRPr="00F16BC7">
        <w:t xml:space="preserve">      </w:t>
      </w:r>
      <w:r w:rsidR="00E303B9" w:rsidRPr="00F16BC7">
        <w:tab/>
      </w:r>
      <w:r w:rsidR="00E303B9" w:rsidRPr="00F16BC7">
        <w:tab/>
      </w:r>
      <w:r w:rsidR="00E303B9" w:rsidRPr="00F16BC7">
        <w:tab/>
      </w:r>
      <w:r w:rsidR="00E303B9" w:rsidRPr="00F16BC7">
        <w:tab/>
      </w:r>
      <w:r w:rsidR="00E303B9" w:rsidRPr="00F16BC7">
        <w:tab/>
      </w:r>
      <w:r w:rsidR="00E303B9" w:rsidRPr="00F16BC7">
        <w:tab/>
      </w:r>
    </w:p>
    <w:p w:rsidRDefault="00D2781D" w:rsidP="00B64D87" w:rsidR="00D2781D" w:rsidRPr="00F16BC7">
      <w:pPr>
        <w:jc w:val="center"/>
        <w:rPr>
          <w:bCs/>
        </w:rPr>
      </w:pP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r>
      <w:r w:rsidRPr="006319A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dužnikom </w:t>
      </w:r>
      <w:r w:rsidR="00844BBE">
        <w:rPr>
          <w:bCs/>
        </w:rPr>
        <w:t>ŠOJIĆ</w:t>
      </w:r>
      <w:r w:rsidR="00844BBE">
        <w:t xml:space="preserve"> društvo s ograničenom odgovornošću za građenje i usluge Novalja, Trg Loža 6, OIB: 81003899062, MBS: 040292862</w:t>
      </w:r>
      <w:r w:rsidRPr="006319A6">
        <w:t xml:space="preserve">, dana </w:t>
      </w:r>
      <w:r w:rsidR="00880689">
        <w:t>1</w:t>
      </w:r>
      <w:r w:rsidR="00DA1AB7">
        <w:t>3</w:t>
      </w:r>
      <w:r w:rsidRPr="006319A6">
        <w:t>. ožujka 201</w:t>
      </w:r>
      <w:r w:rsidR="00880689">
        <w:t>7</w:t>
      </w:r>
      <w:r w:rsidRPr="006319A6">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844BBE">
        <w:t>ZORANU ŠOJIĆU, OIB: 09826934124, Gajac, A-5 6</w:t>
      </w:r>
      <w:r w:rsidRPr="00F16BC7">
        <w:t>, osob</w:t>
      </w:r>
      <w:r w:rsidR="00762DDE">
        <w:t>i</w:t>
      </w:r>
      <w:r w:rsidRPr="00F16BC7">
        <w:t xml:space="preserve"> ovlašten</w:t>
      </w:r>
      <w:r w:rsidR="00762DDE">
        <w:t>oj</w:t>
      </w:r>
      <w:r w:rsidRPr="00F16BC7">
        <w:t xml:space="preserve"> za zastupanje dužnika </w:t>
      </w:r>
      <w:r w:rsidR="00844BBE">
        <w:rPr>
          <w:bCs/>
        </w:rPr>
        <w:t>ŠOJIĆ</w:t>
      </w:r>
      <w:r w:rsidR="00844BBE">
        <w:t xml:space="preserve"> društvo s ograničenom odgovornošću za građenje i usluge Novalja, Trg Loža 6, OIB: 81003899062, MBS: 040292862</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844BBE">
        <w:t>930</w:t>
      </w:r>
      <w:r w:rsidR="00673F87">
        <w:t>-2016</w:t>
      </w:r>
      <w:r w:rsidR="00ED4AC7" w:rsidRPr="00F16BC7">
        <w:t>. Potvrdu o uplati dostaviti će pri tome ovom sudu uz poziv na posl. br. 14 St-</w:t>
      </w:r>
      <w:r w:rsidR="00844BBE">
        <w:t>930</w:t>
      </w:r>
      <w:r w:rsidR="00673F8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844BBE">
        <w:t>ZORANU ŠOJIĆU, OIB: 09826934124, Gajac, A-5 6</w:t>
      </w:r>
      <w:r w:rsidRPr="00F16BC7">
        <w:t>, osob</w:t>
      </w:r>
      <w:r w:rsidR="00762DDE">
        <w:t>i</w:t>
      </w:r>
      <w:r w:rsidRPr="00F16BC7">
        <w:t xml:space="preserve"> ovlašten</w:t>
      </w:r>
      <w:r w:rsidR="00762DDE">
        <w:t>oj</w:t>
      </w:r>
      <w:r w:rsidR="00991B1D">
        <w:t xml:space="preserve"> </w:t>
      </w:r>
      <w:r w:rsidRPr="00F16BC7">
        <w:t xml:space="preserve">za zastupanje dužnika </w:t>
      </w:r>
      <w:r w:rsidR="00844BBE">
        <w:rPr>
          <w:bCs/>
        </w:rPr>
        <w:t>ŠOJIĆ</w:t>
      </w:r>
      <w:r w:rsidR="00844BBE">
        <w:t xml:space="preserve"> društvo s ograničenom odgovornošću za građenje i usluge Novalja, Trg Loža 6, OIB: 81003899062, MBS: 040292862</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844BBE">
        <w:t>930</w:t>
      </w:r>
      <w:r w:rsidR="00673F87">
        <w:t>-2016</w:t>
      </w:r>
      <w:r w:rsidR="00174EFE" w:rsidRPr="00F16BC7">
        <w:t>. Potvrdu o uplati dostaviti će pri tome ovom sudu uz poziv na posl. br. 14 St-</w:t>
      </w:r>
      <w:r w:rsidR="00844BBE">
        <w:t>930</w:t>
      </w:r>
      <w:r w:rsidR="00673F8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844BBE">
        <w:t>09826934124</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w:t>
      </w:r>
      <w:r w:rsidRPr="00F16BC7">
        <w:rPr>
          <w:bCs/>
        </w:rPr>
        <w:lastRenderedPageBreak/>
        <w:t xml:space="preserve">Trgovačkog suda u Rijeci </w:t>
      </w:r>
      <w:r w:rsidRPr="00F16BC7">
        <w:t>HR5923900011300002703, model HR00, s pozivom na broj 2222-</w:t>
      </w:r>
      <w:r w:rsidR="00844BBE">
        <w:t>930</w:t>
      </w:r>
      <w:r w:rsidR="00673F87">
        <w:t>-2016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844BBE">
        <w:t>930</w:t>
      </w:r>
      <w:r w:rsidR="00673F8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w:t>
      </w:r>
      <w:r w:rsidRPr="00F16BC7">
        <w:lastRenderedPageBreak/>
        <w:t>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844BBE">
        <w:t>930</w:t>
      </w:r>
      <w:r w:rsidR="00673F87">
        <w:t xml:space="preserve">/2016 </w:t>
      </w:r>
      <w:r w:rsidR="00F16BC7" w:rsidRPr="00F16BC7">
        <w:t xml:space="preserve">od </w:t>
      </w:r>
      <w:r w:rsidR="00880689">
        <w:t>1</w:t>
      </w:r>
      <w:r w:rsidR="00DA1AB7">
        <w:t>3</w:t>
      </w:r>
      <w:r w:rsidR="00503C99">
        <w:t>.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880689">
        <w:t>1</w:t>
      </w:r>
      <w:r w:rsidR="00DA1AB7">
        <w:t>3</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995467" w:rsidP="00B64D87" w:rsidR="00995467">
      <w:pPr>
        <w:ind w:firstLine="720"/>
        <w:jc w:val="both"/>
        <w:rPr>
          <w:bCs/>
        </w:rPr>
      </w:pPr>
    </w:p>
    <w:p w:rsidRDefault="00995467" w:rsidP="00B64D87" w:rsidR="00995467">
      <w:pPr>
        <w:ind w:firstLine="720"/>
        <w:jc w:val="both"/>
        <w:rPr>
          <w:bCs/>
        </w:rPr>
      </w:pPr>
    </w:p>
    <w:p w:rsidRDefault="00995467" w:rsidP="00B64D87" w:rsidR="00995467">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44BBE" w:rsidP="00B64D87" w:rsidR="00844BBE">
      <w:pPr>
        <w:ind w:firstLine="720"/>
        <w:jc w:val="both"/>
        <w:rPr>
          <w:bCs/>
        </w:rPr>
      </w:pPr>
    </w:p>
    <w:p w:rsidRDefault="00844BBE" w:rsidP="00B64D87" w:rsidR="00844BBE">
      <w:pPr>
        <w:ind w:firstLine="720"/>
        <w:jc w:val="both"/>
        <w:rPr>
          <w:bCs/>
        </w:rPr>
      </w:pPr>
    </w:p>
    <w:p w:rsidRDefault="00844BBE" w:rsidP="00B64D87" w:rsidR="00844BBE" w:rsidRPr="00F16BC7">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844BBE">
      <w:pPr>
        <w:numPr>
          <w:ilvl w:val="0"/>
          <w:numId w:val="5"/>
        </w:numPr>
        <w:jc w:val="both"/>
        <w:rPr>
          <w:bCs/>
        </w:rPr>
      </w:pPr>
      <w:r w:rsidRPr="00844BBE">
        <w:rPr>
          <w:bCs/>
        </w:rPr>
        <w:t>osobi ovlaštenoj za zastupanje dužnika</w:t>
      </w:r>
      <w:r w:rsidR="00762DDE" w:rsidRPr="00844BBE">
        <w:rPr>
          <w:bCs/>
        </w:rPr>
        <w:t xml:space="preserve"> </w:t>
      </w:r>
    </w:p>
    <w:p w:rsidRDefault="00CA0A8E" w:rsidP="00CA0A8E" w:rsidR="00CA0A8E" w:rsidRPr="00844BBE">
      <w:pPr>
        <w:numPr>
          <w:ilvl w:val="0"/>
          <w:numId w:val="5"/>
        </w:numPr>
        <w:jc w:val="both"/>
        <w:rPr>
          <w:bCs/>
        </w:rPr>
      </w:pPr>
      <w:r w:rsidRPr="00844BBE">
        <w:rPr>
          <w:bCs/>
        </w:rPr>
        <w:t>e-Oglasna ploča sudova</w:t>
      </w:r>
    </w:p>
    <w:p w:rsidRDefault="00CA0A8E" w:rsidP="00CA0A8E" w:rsidR="00CA0A8E" w:rsidRPr="00F16BC7">
      <w:pPr>
        <w:jc w:val="both"/>
        <w:rPr>
          <w:bCs/>
        </w:rPr>
      </w:pPr>
      <w:r w:rsidRPr="00F16BC7">
        <w:rPr>
          <w:bCs/>
        </w:rPr>
        <w:t xml:space="preserve">Rijeka, </w:t>
      </w:r>
      <w:r w:rsidR="00880689">
        <w:rPr>
          <w:bCs/>
        </w:rPr>
        <w:t>1</w:t>
      </w:r>
      <w:r w:rsidR="00DA1AB7">
        <w:rPr>
          <w:bCs/>
        </w:rPr>
        <w:t>3</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75A0" w:rsidR="002875A0">
      <w:r>
        <w:separator/>
      </w:r>
    </w:p>
  </w:endnote>
  <w:endnote w:id="0" w:type="continuationSeparator">
    <w:p w:rsidRDefault="002875A0" w:rsidR="002875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48FB">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75A0" w:rsidR="002875A0">
      <w:r>
        <w:separator/>
      </w:r>
    </w:p>
  </w:footnote>
  <w:footnote w:id="0" w:type="continuationSeparator">
    <w:p w:rsidRDefault="002875A0" w:rsidR="002875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844BBE">
      <w:t>930</w:t>
    </w:r>
    <w:r w:rsidR="00673F87">
      <w:t>/2016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4"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875A0"/>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A79F7"/>
    <w:rsid w:val="003B100B"/>
    <w:rsid w:val="003B1F63"/>
    <w:rsid w:val="003B3EA7"/>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A57"/>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48FB"/>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0FA"/>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2DDE"/>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39D"/>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BBE"/>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0689"/>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91B1D"/>
    <w:rsid w:val="00995467"/>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47D9"/>
    <w:rsid w:val="00D95E34"/>
    <w:rsid w:val="00DA1317"/>
    <w:rsid w:val="00DA1AB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6F48FB"/>
    <w:rPr>
      <w:color w:val="808080"/>
      <w:bdr w:space="0" w:sz="0" w:color="auto" w:val="none"/>
      <w:shd w:fill="auto" w:color="auto" w:val="clear"/>
    </w:rPr>
  </w:style>
  <w:style w:customStyle="true" w:styleId="eSPISCCParagraphDefaultFont" w:type="character">
    <w:name w:val="eSPIS_CC_Paragraph Default Font"/>
    <w:basedOn w:val="Zadanifontodlomka"/>
    <w:rsid w:val="006F48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48FB"/>
    <w:rPr>
      <w:bdr w:space="0" w:sz="0" w:color="auto" w:val="none"/>
      <w:shd w:fill="FFFFCC" w:color="auto" w:val="clear"/>
      <w:lang w:val="hr-HR"/>
    </w:rPr>
  </w:style>
  <w:style w:customStyle="true" w:styleId="PozadinaSvijetloCrvena" w:type="character">
    <w:name w:val="Pozadina_SvijetloCrvena"/>
    <w:basedOn w:val="eSPISCCParagraphDefaultFont"/>
    <w:rsid w:val="006F48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48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6F48FB"/>
    <w:rPr>
      <w:color w:val="808080"/>
      <w:bdr w:color="auto" w:space="0" w:sz="0" w:val="none"/>
      <w:shd w:color="auto" w:fill="auto" w:val="clear"/>
    </w:rPr>
  </w:style>
  <w:style w:customStyle="1" w:styleId="eSPISCCParagraphDefaultFont" w:type="character">
    <w:name w:val="eSPIS_CC_Paragraph Default Font"/>
    <w:basedOn w:val="Zadanifontodlomka"/>
    <w:rsid w:val="006F48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48FB"/>
    <w:rPr>
      <w:bdr w:color="auto" w:space="0" w:sz="0" w:val="none"/>
      <w:shd w:color="auto" w:fill="FFFFCC" w:val="clear"/>
      <w:lang w:val="hr-HR"/>
    </w:rPr>
  </w:style>
  <w:style w:customStyle="1" w:styleId="PozadinaSvijetloCrvena" w:type="character">
    <w:name w:val="Pozadina_SvijetloCrvena"/>
    <w:basedOn w:val="eSPISCCParagraphDefaultFont"/>
    <w:rsid w:val="006F48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48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930</izvorni_sadrzaj>
    <derivirana_varijabla naziv="DomainObject.Predmet.Broj_1">930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St-930/2016</izvorni_sadrzaj>
    <derivirana_varijabla naziv="DomainObject.Predmet.OznakaBroj_1">St-930/2016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ŠOJIĆ d.o.o.</izvorni_sadrzaj>
    <derivirana_varijabla naziv="DomainObject.Predmet.ProtustrankaFormated_1">  ŠOJIĆ d.o.o.</derivirana_varijabla>
  </DomainObject.Predmet.ProtustrankaFormated>
  <DomainObject.Predmet.ProtustrankaFormatedOIB>
    <izvorni_sadrzaj>  ŠOJIĆ d.o.o., OIB 81003899062</izvorni_sadrzaj>
    <derivirana_varijabla naziv="DomainObject.Predmet.ProtustrankaFormatedOIB_1">  ŠOJIĆ d.o.o., OIB 81003899062</derivirana_varijabla>
  </DomainObject.Predmet.ProtustrankaFormatedOIB>
  <DomainObject.Predmet.ProtustrankaFormatedWithAdress>
    <izvorni_sadrzaj> ŠOJIĆ d.o.o., Trg Loža 6, 53291 Novalja</izvorni_sadrzaj>
    <derivirana_varijabla naziv="DomainObject.Predmet.ProtustrankaFormatedWithAdress_1"> ŠOJIĆ d.o.o., Trg Loža 6, 53291 Novalja</derivirana_varijabla>
  </DomainObject.Predmet.ProtustrankaFormatedWithAdress>
  <DomainObject.Predmet.ProtustrankaFormatedWithAdressOIB>
    <izvorni_sadrzaj> ŠOJIĆ d.o.o., OIB 81003899062, Trg Loža 6, 53291 Novalja</izvorni_sadrzaj>
    <derivirana_varijabla naziv="DomainObject.Predmet.ProtustrankaFormatedWithAdressOIB_1"> ŠOJIĆ d.o.o., OIB 81003899062, Trg Loža 6, 53291 Novalja</derivirana_varijabla>
  </DomainObject.Predmet.ProtustrankaFormatedWithAdressOIB>
  <DomainObject.Predmet.ProtustrankaWithAdress>
    <izvorni_sadrzaj>ŠOJIĆ d.o.o. Trg Loža 6, 53291 Novalja</izvorni_sadrzaj>
    <derivirana_varijabla naziv="DomainObject.Predmet.ProtustrankaWithAdress_1">ŠOJIĆ d.o.o. Trg Loža 6, 53291 Novalja</derivirana_varijabla>
  </DomainObject.Predmet.ProtustrankaWithAdress>
  <DomainObject.Predmet.ProtustrankaWithAdressOIB>
    <izvorni_sadrzaj>ŠOJIĆ d.o.o., OIB 81003899062, Trg Loža 6, 53291 Novalja</izvorni_sadrzaj>
    <derivirana_varijabla naziv="DomainObject.Predmet.ProtustrankaWithAdressOIB_1">ŠOJIĆ d.o.o., OIB 81003899062, Trg Loža 6, 53291 Novalja</derivirana_varijabla>
  </DomainObject.Predmet.ProtustrankaWithAdressOIB>
  <DomainObject.Predmet.ProtustrankaNazivFormated>
    <izvorni_sadrzaj>ŠOJIĆ d.o.o.</izvorni_sadrzaj>
    <derivirana_varijabla naziv="DomainObject.Predmet.ProtustrankaNazivFormated_1">ŠOJIĆ d.o.o.</derivirana_varijabla>
  </DomainObject.Predmet.ProtustrankaNazivFormated>
  <DomainObject.Predmet.ProtustrankaNazivFormatedOIB>
    <izvorni_sadrzaj>ŠOJIĆ d.o.o., OIB 81003899062</izvorni_sadrzaj>
    <derivirana_varijabla naziv="DomainObject.Predmet.ProtustrankaNazivFormatedOIB_1">ŠOJIĆ d.o.o., OIB 81003899062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ŠOJIĆ d.o.o.</item>
    </izvorni_sadrzaj>
    <derivirana_varijabla naziv="DomainObject.Predmet.ProtuStrankaListFormated_1">
      <item>ŠOJIĆ d.o.o.</item>
    </derivirana_varijabla>
  </DomainObject.Predmet.ProtuStrankaListFormated>
  <DomainObject.Predmet.ProtuStrankaListFormatedOIB>
    <izvorni_sadrzaj>
      <item>ŠOJIĆ d.o.o., OIB 81003899062</item>
    </izvorni_sadrzaj>
    <derivirana_varijabla naziv="DomainObject.Predmet.ProtuStrankaListFormatedOIB_1">
      <item>ŠOJIĆ d.o.o., OIB 81003899062</item>
    </derivirana_varijabla>
  </DomainObject.Predmet.ProtuStrankaListFormatedOIB>
  <DomainObject.Predmet.ProtuStrankaListFormatedWithAdress>
    <izvorni_sadrzaj>
      <item>ŠOJIĆ d.o.o., Trg Loža 6, 53291 Novalja</item>
    </izvorni_sadrzaj>
    <derivirana_varijabla naziv="DomainObject.Predmet.ProtuStrankaListFormatedWithAdress_1">
      <item>ŠOJIĆ d.o.o., Trg Loža 6, 53291 Novalja</item>
    </derivirana_varijabla>
  </DomainObject.Predmet.ProtuStrankaListFormatedWithAdress>
  <DomainObject.Predmet.ProtuStrankaListFormatedWithAdressOIB>
    <izvorni_sadrzaj>
      <item>ŠOJIĆ d.o.o., OIB 81003899062, Trg Loža 6, 53291 Novalja</item>
    </izvorni_sadrzaj>
    <derivirana_varijabla naziv="DomainObject.Predmet.ProtuStrankaListFormatedWithAdressOIB_1">
      <item>ŠOJIĆ d.o.o., OIB 81003899062, Trg Loža 6, 53291 Novalja</item>
    </derivirana_varijabla>
  </DomainObject.Predmet.ProtuStrankaListFormatedWithAdressOIB>
  <DomainObject.Predmet.ProtuStrankaListNazivFormated>
    <izvorni_sadrzaj>
      <item>ŠOJIĆ d.o.o.</item>
    </izvorni_sadrzaj>
    <derivirana_varijabla naziv="DomainObject.Predmet.ProtuStrankaListNazivFormated_1">
      <item>ŠOJIĆ d.o.o.</item>
    </derivirana_varijabla>
  </DomainObject.Predmet.ProtuStrankaListNazivFormated>
  <DomainObject.Predmet.ProtuStrankaListNazivFormatedOIB>
    <izvorni_sadrzaj>
      <item>ŠOJIĆ d.o.o., OIB 81003899062</item>
    </izvorni_sadrzaj>
    <derivirana_varijabla naziv="DomainObject.Predmet.ProtuStrankaListNazivFormatedOIB_1">
      <item>ŠOJIĆ d.o.o., OIB 81003899062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ŠOJIĆ d.o.o.</izvorni_sadrzaj>
    <derivirana_varijabla naziv="DomainObject.Predmet.ProtustrankaIDrugi_1">ŠOJIĆ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ŠOJIĆ d.o.o., OIB 81003899062, Trg Loža 6, 53291 Novalja</izvorni_sadrzaj>
    <derivirana_varijabla naziv="DomainObject.Predmet.ProtustrankaIDrugiAdressOIB_1">ŠOJIĆ d.o.o., OIB 81003899062, Trg Loža 6,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ŠOJIĆ d.o.o.</item>
    </izvorni_sadrzaj>
    <derivirana_varijabla naziv="DomainObject.Predmet.SudioniciListNaziv_1">
      <item>FINA  Rijeka</item>
      <item>ŠOJIĆ d.o.o.</item>
    </derivirana_varijabla>
  </DomainObject.Predmet.SudioniciListNaziv>
  <DomainObject.Predmet.SudioniciListAdressOIB>
    <izvorni_sadrzaj>
      <item>FINA  Rijeka, OIB 85821130368, Frana Kurelca 8,51000 Rijeka</item>
      <item>ŠOJIĆ d.o.o., OIB 81003899062, Trg Loža 6,53291 Novalja</item>
    </izvorni_sadrzaj>
    <derivirana_varijabla naziv="DomainObject.Predmet.SudioniciListAdressOIB_1">
      <item>FINA  Rijeka, OIB 85821130368, Frana Kurelca 8,51000 Rijeka</item>
      <item>ŠOJIĆ d.o.o., OIB 81003899062, Trg Loža 6,53291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81003899062</item>
    </izvorni_sadrzaj>
    <derivirana_varijabla naziv="DomainObject.Predmet.SudioniciListNazivOIB_1">
      <item>, OIB 85821130368</item>
      <item>, OIB 81003899062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Rijeka</item>
    </izvorni_sadrzaj>
    <derivirana_varijabla naziv="DomainObject.Predmet.StecajniUpraviteljiListAddressOIB_1">
      <item>Antonela Jolić Zubčić, OIB 03188914525, Ante Starčevića br.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B325C2-9E41-4958-9675-37D737EAC8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1049</properties:Words>
  <properties:Characters>5814</properties:Characters>
  <properties:Lines>149</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2017-03-13T09:40:00Z</dcterms:created>
  <dc:creator>korlevicd</dc:creator>
  <cp:lastModifiedBy>Nika Ostojić</cp:lastModifiedBy>
  <cp:lastPrinted>2009-06-03T09:55:00Z</cp:lastPrinted>
  <dcterms:modified xmlns:xsi="http://www.w3.org/2001/XMLSchema-instance" xsi:type="dcterms:W3CDTF">2017-03-13T09:42:00Z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dokumenta</vt:lpwstr>
  </prop:property>
  <prop:property name="CC_coloring" pid="5" fmtid="{D5CDD505-2E9C-101B-9397-08002B2CF9AE}">
    <vt:bool>false</vt:bool>
  </prop:property>
</prop:Properties>
</file>