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2e5a" w14:paraId="0682e5a" w:rsidRDefault="00AF2DE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2DEB" w:rsidP="00AF2DEB" w:rsidR="00AF2DEB">
      <w:pPr>
        <w:pStyle w:val="Bezproreda"/>
      </w:pPr>
      <w:bookmarkStart w:name="_GoBack" w:id="0"/>
      <w:bookmarkEnd w:id="0"/>
    </w:p>
    <w:p w:rsidRDefault="00AF2DEB" w:rsidP="00AF2DEB" w:rsidR="00AF2DEB">
      <w:pPr>
        <w:pStyle w:val="Bezproreda"/>
      </w:pPr>
    </w:p>
    <w:p w:rsidRDefault="00AF2DEB" w:rsidP="00AF2DEB" w:rsidR="00AE649C">
      <w:pPr>
        <w:pStyle w:val="Bezproreda"/>
      </w:pPr>
      <w:r>
        <w:t xml:space="preserve">    Republika Hrvatska</w:t>
      </w:r>
    </w:p>
    <w:p w:rsidRDefault="00AF2DEB" w:rsidP="00AF2DEB" w:rsidR="00AF2DEB">
      <w:pPr>
        <w:pStyle w:val="Bezproreda"/>
      </w:pPr>
      <w:r>
        <w:t>Trgovački sud u Bjelovaru</w:t>
      </w:r>
    </w:p>
    <w:p w:rsidRDefault="00AF2DEB" w:rsidP="00AF2DEB" w:rsidR="00AF2DE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F2DEB" w:rsidP="00AF2DEB" w:rsidR="00AF2DEB">
      <w:pPr>
        <w:pStyle w:val="Bezproreda"/>
      </w:pPr>
    </w:p>
    <w:p w:rsidRDefault="00AF2DEB" w:rsidP="00AF2DEB" w:rsidR="00AF2DE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St-415/2019-2</w:t>
      </w:r>
    </w:p>
    <w:p w:rsidRDefault="00AF2DEB" w:rsidP="00AF2DEB" w:rsidR="00AF2DE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DEB" w:rsidP="00AF2DEB" w:rsidR="00AF2D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DEB" w:rsidP="00AF2DEB" w:rsidR="00AF2DE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F2DEB" w:rsidP="00AF2DEB" w:rsidR="00AF2DEB">
      <w:pPr>
        <w:pStyle w:val="Bezproreda"/>
        <w:jc w:val="center"/>
        <w:rPr>
          <w:noProof/>
        </w:rPr>
      </w:pPr>
    </w:p>
    <w:p w:rsidRDefault="00AF2DEB" w:rsidP="00AF2DEB" w:rsidR="00AF2DE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F2DEB" w:rsidP="00AF2DEB" w:rsidR="00AF2DEB">
      <w:pPr>
        <w:pStyle w:val="Bezproreda"/>
        <w:jc w:val="center"/>
        <w:rPr>
          <w:b/>
          <w:noProof/>
        </w:rPr>
      </w:pPr>
    </w:p>
    <w:p w:rsidRDefault="00AF2DEB" w:rsidP="00AF2DEB" w:rsidR="00AF2DEB">
      <w:pPr>
        <w:pStyle w:val="Bezproreda"/>
        <w:jc w:val="both"/>
        <w:rPr>
          <w:b/>
          <w:noProof/>
        </w:rPr>
      </w:pPr>
    </w:p>
    <w:p w:rsidRDefault="00AF2DEB" w:rsidP="00AF2DEB" w:rsidR="00AF2DE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BARIŠIĆ&amp;BAŠIĆ RAŠIĆ d.o.o. za usluge Zagreb, Ul. Franje Malnara </w:t>
      </w:r>
      <w:proofErr w:type="spellStart"/>
      <w:r>
        <w:t>III.odvojak</w:t>
      </w:r>
      <w:proofErr w:type="spellEnd"/>
      <w:r>
        <w:t xml:space="preserve"> 2 a, OIB: 47645724751,  13. svibnja  </w:t>
      </w:r>
      <w:r>
        <w:rPr>
          <w:noProof/>
        </w:rPr>
        <w:t xml:space="preserve">2019. </w:t>
      </w:r>
    </w:p>
    <w:p w:rsidRDefault="00AF2DEB" w:rsidP="00AF2DEB" w:rsidR="00AF2DEB">
      <w:pPr>
        <w:pStyle w:val="Bezproreda"/>
        <w:jc w:val="both"/>
        <w:rPr>
          <w:noProof/>
        </w:rPr>
      </w:pPr>
    </w:p>
    <w:p w:rsidRDefault="00AF2DEB" w:rsidP="00AF2DEB" w:rsidR="00AF2DE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F2DEB" w:rsidP="00AF2DEB" w:rsidR="00AF2DE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AF2DEB" w:rsidP="00AF2DEB" w:rsidR="00AF2DE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BARIŠIĆ&amp;BAŠIĆ RAŠIĆ d.o.o. za usluge Zagreb, Ul. Franje Malnara </w:t>
      </w:r>
      <w:proofErr w:type="spellStart"/>
      <w:r>
        <w:t>III.odvojak</w:t>
      </w:r>
      <w:proofErr w:type="spellEnd"/>
      <w:r>
        <w:t xml:space="preserve"> 2 a, OIB: 47645724751.</w:t>
      </w:r>
    </w:p>
    <w:p w:rsidRDefault="00AF2DEB" w:rsidP="00AF2DEB" w:rsidR="00AF2DEB">
      <w:pPr>
        <w:pStyle w:val="Bezproreda"/>
        <w:ind w:firstLine="708"/>
        <w:jc w:val="both"/>
      </w:pPr>
    </w:p>
    <w:p w:rsidRDefault="00AF2DEB" w:rsidP="00AF2DEB" w:rsidR="00AF2DE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jc w:val="center"/>
      </w:pPr>
      <w:r>
        <w:t>4. lipnja 2019. u 9,00 sati</w:t>
      </w:r>
    </w:p>
    <w:p w:rsidRDefault="00AF2DEB" w:rsidP="00AF2DEB" w:rsidR="00AF2DEB">
      <w:pPr>
        <w:pStyle w:val="Bezproreda"/>
        <w:jc w:val="both"/>
        <w:rPr>
          <w:b/>
        </w:rPr>
      </w:pPr>
    </w:p>
    <w:p w:rsidRDefault="00AF2DEB" w:rsidP="00AF2DEB" w:rsidR="00AF2DE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jc w:val="both"/>
      </w:pPr>
      <w:r>
        <w:t xml:space="preserve">- Financijska agencija </w:t>
      </w:r>
    </w:p>
    <w:p w:rsidRDefault="00AF2DEB" w:rsidP="00AF2DEB" w:rsidR="00AF2DEB">
      <w:pPr>
        <w:pStyle w:val="Bezproreda"/>
        <w:jc w:val="both"/>
      </w:pPr>
      <w:r>
        <w:t>- zakonski zastupnik dužnika Franciska Barišić i Sandra Bašić.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jc w:val="both"/>
      </w:pPr>
      <w:r>
        <w:t xml:space="preserve">3. Nalaže se zakonskom zastupniku dužnika Franciski Barišić i Sandri Bašić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jc w:val="center"/>
      </w:pPr>
      <w:r>
        <w:t>Obrazloženje</w:t>
      </w:r>
    </w:p>
    <w:p w:rsidRDefault="00AF2DEB" w:rsidP="00AF2DEB" w:rsidR="00AF2DEB">
      <w:pPr>
        <w:pStyle w:val="Bezproreda"/>
        <w:jc w:val="center"/>
      </w:pPr>
    </w:p>
    <w:p w:rsidRDefault="00AF2DEB" w:rsidP="00AF2DEB" w:rsidR="00AF2DE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BARIŠIĆ&amp;BAŠIĆ RAŠIĆ d.o.o. za usluge Zagreb, Ul. Franje Malnara </w:t>
      </w:r>
      <w:proofErr w:type="spellStart"/>
      <w:r>
        <w:t>III.odvojak</w:t>
      </w:r>
      <w:proofErr w:type="spellEnd"/>
      <w:r>
        <w:t xml:space="preserve"> 2 a, OIB: 47645724751. </w:t>
      </w:r>
      <w:r>
        <w:rPr>
          <w:noProof/>
        </w:rPr>
        <w:t>U</w:t>
      </w:r>
      <w:r>
        <w:t xml:space="preserve"> prijedlogu navodi da na dan 30. listopada 2018. dužnik u Očevidniku redoslijeda osnova za plaćanje ima evidentirane neizvršene osnove za plaćanje u neprekinutom razdoblju od 120 dana, u ukupnom iznosu od 6.256,06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listopada 2018. godine ima evidentirane neizvršene osnove za plaćanje u neprekinutom razdoblju od 120 dana i 3 zaposlenih.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AF2DEB" w:rsidP="00AF2DEB" w:rsidR="00AF2DEB">
      <w:pPr>
        <w:pStyle w:val="Bezproreda"/>
        <w:jc w:val="both"/>
        <w:rPr>
          <w:i/>
          <w:u w:val="single"/>
        </w:rPr>
      </w:pPr>
    </w:p>
    <w:p w:rsidRDefault="00AF2DEB" w:rsidP="00AF2DEB" w:rsidR="00AF2DE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F2DEB" w:rsidP="00AF2DEB" w:rsidR="00AF2DEB">
      <w:pPr>
        <w:pStyle w:val="Bezproreda"/>
        <w:jc w:val="both"/>
      </w:pPr>
    </w:p>
    <w:p w:rsidRDefault="00AF2DEB" w:rsidP="00AF2DEB" w:rsidR="00AF2DEB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AF2DEB" w:rsidP="00AF2DEB" w:rsidR="00AF2DEB">
      <w:pPr>
        <w:pStyle w:val="Bezproreda"/>
        <w:jc w:val="both"/>
        <w:rPr>
          <w:noProof/>
        </w:rPr>
      </w:pPr>
    </w:p>
    <w:p w:rsidRDefault="00AF2DEB" w:rsidP="00AF2DEB" w:rsidR="00AF2DEB">
      <w:pPr>
        <w:pStyle w:val="Bezproreda"/>
        <w:jc w:val="center"/>
      </w:pPr>
      <w:r>
        <w:t>S u d a c</w:t>
      </w:r>
    </w:p>
    <w:p w:rsidRDefault="00AF2DEB" w:rsidP="00AF2DEB" w:rsidR="00AF2DEB">
      <w:pPr>
        <w:pStyle w:val="Bezproreda"/>
        <w:jc w:val="center"/>
      </w:pPr>
    </w:p>
    <w:p w:rsidRDefault="00AF2DEB" w:rsidP="00AF2DEB" w:rsidR="00AF2DEB">
      <w:pPr>
        <w:pStyle w:val="Bezproreda"/>
        <w:jc w:val="center"/>
      </w:pPr>
      <w:r>
        <w:t xml:space="preserve">Branka Pleskalt </w:t>
      </w:r>
      <w:r>
        <w:t>v.r.</w:t>
      </w:r>
    </w:p>
    <w:p w:rsidRDefault="00AF2DEB" w:rsidP="00AF2DEB" w:rsidR="00AF2DEB">
      <w:pPr>
        <w:pStyle w:val="Bezproreda"/>
        <w:jc w:val="center"/>
      </w:pPr>
    </w:p>
    <w:p w:rsidRDefault="00AF2DEB" w:rsidP="00AF2DEB" w:rsidR="00AF2DE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F2DEB" w:rsidP="00AF2DEB" w:rsidR="00AF2DEB">
      <w:pPr>
        <w:pStyle w:val="Bezproreda"/>
        <w:jc w:val="center"/>
      </w:pPr>
      <w:r>
        <w:t>Vesna Dragišić</w:t>
      </w:r>
    </w:p>
    <w:p w:rsidRDefault="00AF2DEB" w:rsidP="00AF2DEB" w:rsidR="00AF2DEB">
      <w:pPr>
        <w:pStyle w:val="Bezproreda"/>
        <w:jc w:val="center"/>
      </w:pPr>
    </w:p>
    <w:p w:rsidRDefault="00AF2DEB" w:rsidP="00AF2DEB" w:rsidR="00AF2DEB">
      <w:pPr>
        <w:pStyle w:val="Bezproreda"/>
        <w:jc w:val="center"/>
      </w:pPr>
    </w:p>
    <w:p w:rsidRDefault="00AF2DEB" w:rsidP="00AF2DEB" w:rsidR="00AF2DEB">
      <w:pPr>
        <w:pStyle w:val="Bezproreda"/>
        <w:jc w:val="both"/>
      </w:pPr>
      <w:r>
        <w:t xml:space="preserve">  </w:t>
      </w:r>
    </w:p>
    <w:p w:rsidRDefault="00AF2DEB" w:rsidP="00AF2DEB" w:rsidR="00AF2DE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F2DEB" w:rsidP="00AF2DEB" w:rsidR="00AF2DE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F2DE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4913938"/>
      <w:docPartObj>
        <w:docPartGallery w:val="Page Numbers (Top of Page)"/>
        <w:docPartUnique/>
      </w:docPartObj>
    </w:sdtPr>
    <w:sdtContent>
      <w:p w:rsidRDefault="00AF2DEB" w:rsidR="00AF2D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F2DEB" w:rsidR="008333A9">
    <w:pPr>
      <w:pStyle w:val="Zaglavlje"/>
    </w:pPr>
    <w:r>
      <w:t>Poslovni broj: 1 St-415/2019-2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DEB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2DE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2DE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26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St-415/2019-2</izvorni_sadrzaj>
    <derivirana_varijabla naziv="DomainObject.Oznaka_1">St-415/2019-2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St-415/2019</izvorni_sadrzaj>
    <derivirana_varijabla naziv="DomainObject.Predmet.OznakaBroj_1">St-415/2019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BARIŠIĆ&amp;BAŠIĆ RAŠIĆ d.o.o. za usluge</izvorni_sadrzaj>
    <derivirana_varijabla naziv="DomainObject.Predmet.ProtustrankaFormated_1">  BARIŠIĆ&amp;BAŠIĆ RAŠIĆ d.o.o. za usluge</derivirana_varijabla>
  </DomainObject.Predmet.ProtustrankaFormated>
  <DomainObject.Predmet.ProtustrankaFormatedOIB>
    <izvorni_sadrzaj>  BARIŠIĆ&amp;BAŠIĆ RAŠIĆ d.o.o. za usluge, OIB 47645724751</izvorni_sadrzaj>
    <derivirana_varijabla naziv="DomainObject.Predmet.ProtustrankaFormatedOIB_1">  BARIŠIĆ&amp;BAŠIĆ RAŠIĆ d.o.o. za usluge, OIB 47645724751</derivirana_varijabla>
  </DomainObject.Predmet.ProtustrankaFormatedOIB>
  <DomainObject.Predmet.ProtustrankaFormatedWithAdress>
    <izvorni_sadrzaj> BARIŠIĆ&amp;BAŠIĆ RAŠIĆ d.o.o. za usluge, Ul. Franje Malnara III. odvojak 2 A, 10000 Zagreb</izvorni_sadrzaj>
    <derivirana_varijabla naziv="DomainObject.Predmet.ProtustrankaFormatedWithAdress_1"> BARIŠIĆ&amp;BAŠIĆ RAŠIĆ d.o.o. za usluge, Ul. Franje Malnara III. odvojak 2 A, 10000 Zagreb</derivirana_varijabla>
  </DomainObject.Predmet.ProtustrankaFormatedWithAdress>
  <DomainObject.Predmet.ProtustrankaFormatedWithAdressOIB>
    <izvorni_sadrzaj> BARIŠIĆ&amp;BAŠIĆ RAŠIĆ d.o.o. za usluge, OIB 47645724751, Ul. Franje Malnara III. odvojak 2 A, 10000 Zagreb</izvorni_sadrzaj>
    <derivirana_varijabla naziv="DomainObject.Predmet.ProtustrankaFormatedWithAdressOIB_1"> BARIŠIĆ&amp;BAŠIĆ RAŠIĆ d.o.o. za usluge, OIB 47645724751, Ul. Franje Malnara III. odvojak 2 A, 10000 Zagreb</derivirana_varijabla>
  </DomainObject.Predmet.ProtustrankaFormatedWithAdressOIB>
  <DomainObject.Predmet.ProtustrankaWithAdress>
    <izvorni_sadrzaj>BARIŠIĆ&amp;BAŠIĆ RAŠIĆ d.o.o. za usluge Ul. Franje Malnara III. odvojak 2 A, 10000 Zagreb</izvorni_sadrzaj>
    <derivirana_varijabla naziv="DomainObject.Predmet.ProtustrankaWithAdress_1">BARIŠIĆ&amp;BAŠIĆ RAŠIĆ d.o.o. za usluge Ul. Franje Malnara III. odvojak 2 A, 10000 Zagreb</derivirana_varijabla>
  </DomainObject.Predmet.ProtustrankaWithAdress>
  <DomainObject.Predmet.ProtustrankaWithAdressOIB>
    <izvorni_sadrzaj>BARIŠIĆ&amp;BAŠIĆ RAŠIĆ d.o.o. za usluge, OIB 47645724751, Ul. Franje Malnara III. odvojak 2 A, 10000 Zagreb</izvorni_sadrzaj>
    <derivirana_varijabla naziv="DomainObject.Predmet.ProtustrankaWithAdressOIB_1">BARIŠIĆ&amp;BAŠIĆ RAŠIĆ d.o.o. za usluge, OIB 47645724751, Ul. Franje Malnara III. odvojak 2 A, 10000 Zagreb</derivirana_varijabla>
  </DomainObject.Predmet.ProtustrankaWithAdressOIB>
  <DomainObject.Predmet.ProtustrankaNazivFormated>
    <izvorni_sadrzaj>BARIŠIĆ&amp;BAŠIĆ RAŠIĆ d.o.o. za usluge</izvorni_sadrzaj>
    <derivirana_varijabla naziv="DomainObject.Predmet.ProtustrankaNazivFormated_1">BARIŠIĆ&amp;BAŠIĆ RAŠIĆ d.o.o. za usluge</derivirana_varijabla>
  </DomainObject.Predmet.ProtustrankaNazivFormated>
  <DomainObject.Predmet.ProtustrankaNazivFormatedOIB>
    <izvorni_sadrzaj>BARIŠIĆ&amp;BAŠIĆ RAŠIĆ d.o.o. za usluge, OIB 47645724751</izvorni_sadrzaj>
    <derivirana_varijabla naziv="DomainObject.Predmet.ProtustrankaNazivFormatedOIB_1">BARIŠIĆ&amp;BAŠIĆ RAŠIĆ d.o.o. za usluge, OIB 47645724751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BARIŠIĆ&amp;BAŠIĆ RAŠIĆ d.o.o. za usluge</item>
    </izvorni_sadrzaj>
    <derivirana_varijabla naziv="DomainObject.Predmet.ProtuStrankaListFormated_1">
      <item>BARIŠIĆ&amp;BAŠIĆ RAŠIĆ d.o.o. za usluge</item>
    </derivirana_varijabla>
  </DomainObject.Predmet.ProtuStrankaListFormated>
  <DomainObject.Predmet.ProtuStrankaListFormatedOIB>
    <izvorni_sadrzaj>
      <item>BARIŠIĆ&amp;BAŠIĆ RAŠIĆ d.o.o. za usluge, OIB 47645724751</item>
    </izvorni_sadrzaj>
    <derivirana_varijabla naziv="DomainObject.Predmet.ProtuStrankaListFormatedOIB_1">
      <item>BARIŠIĆ&amp;BAŠIĆ RAŠIĆ d.o.o. za usluge, OIB 47645724751</item>
    </derivirana_varijabla>
  </DomainObject.Predmet.ProtuStrankaListFormatedOIB>
  <DomainObject.Predmet.ProtuStrankaListFormatedWithAdress>
    <izvorni_sadrzaj>
      <item>BARIŠIĆ&amp;BAŠIĆ RAŠIĆ d.o.o. za usluge, Ul. Franje Malnara III. odvojak 2 A, 10000 Zagreb</item>
    </izvorni_sadrzaj>
    <derivirana_varijabla naziv="DomainObject.Predmet.ProtuStrankaListFormatedWithAdress_1">
      <item>BARIŠIĆ&amp;BAŠIĆ RAŠIĆ d.o.o. za usluge, Ul. Franje Malnara III. odvojak 2 A, 10000 Zagreb</item>
    </derivirana_varijabla>
  </DomainObject.Predmet.ProtuStrankaListFormatedWithAdress>
  <DomainObject.Predmet.ProtuStrankaListFormatedWithAdressOIB>
    <izvorni_sadrzaj>
      <item>BARIŠIĆ&amp;BAŠIĆ RAŠIĆ d.o.o. za usluge, OIB 47645724751, Ul. Franje Malnara III. odvojak 2 A, 10000 Zagreb</item>
    </izvorni_sadrzaj>
    <derivirana_varijabla naziv="DomainObject.Predmet.ProtuStrankaListFormatedWithAdressOIB_1">
      <item>BARIŠIĆ&amp;BAŠIĆ RAŠIĆ d.o.o. za usluge, OIB 47645724751, Ul. Franje Malnara III. odvojak 2 A, 10000 Zagreb</item>
    </derivirana_varijabla>
  </DomainObject.Predmet.ProtuStrankaListFormatedWithAdressOIB>
  <DomainObject.Predmet.ProtuStrankaListNazivFormated>
    <izvorni_sadrzaj>
      <item>BARIŠIĆ&amp;BAŠIĆ RAŠIĆ d.o.o. za usluge</item>
    </izvorni_sadrzaj>
    <derivirana_varijabla naziv="DomainObject.Predmet.ProtuStrankaListNazivFormated_1">
      <item>BARIŠIĆ&amp;BAŠIĆ RAŠIĆ d.o.o. za usluge</item>
    </derivirana_varijabla>
  </DomainObject.Predmet.ProtuStrankaListNazivFormated>
  <DomainObject.Predmet.ProtuStrankaListNazivFormatedOIB>
    <izvorni_sadrzaj>
      <item>BARIŠIĆ&amp;BAŠIĆ RAŠIĆ d.o.o. za usluge, OIB 47645724751</item>
    </izvorni_sadrzaj>
    <derivirana_varijabla naziv="DomainObject.Predmet.ProtuStrankaListNazivFormatedOIB_1">
      <item>BARIŠIĆ&amp;BAŠIĆ RAŠIĆ d.o.o. za usluge, OIB 47645724751</item>
    </derivirana_varijabla>
  </DomainObject.Predmet.ProtuStrankaListNazivFormatedOIB>
  <DomainObject.Predmet.OstaliListFormated>
    <izvorni_sadrzaj>
      <item>Franciska Barišić</item>
      <item>Sandra Bašić</item>
    </izvorni_sadrzaj>
    <derivirana_varijabla naziv="DomainObject.Predmet.OstaliListFormated_1">
      <item>Franciska Barišić</item>
      <item>Sandra Bašić</item>
    </derivirana_varijabla>
  </DomainObject.Predmet.OstaliListFormated>
  <DomainObject.Predmet.OstaliListFormatedOIB>
    <izvorni_sadrzaj>
      <item>Franciska Barišić, OIB 21075028656</item>
      <item>Sandra Bašić, OIB 78658301236</item>
    </izvorni_sadrzaj>
    <derivirana_varijabla naziv="DomainObject.Predmet.OstaliListFormatedOIB_1">
      <item>Franciska Barišić, OIB 21075028656</item>
      <item>Sandra Bašić, OIB 78658301236</item>
    </derivirana_varijabla>
  </DomainObject.Predmet.OstaliListFormatedOIB>
  <DomainObject.Predmet.OstaliListFormatedWithAdress>
    <izvorni_sadrzaj>
      <item>Franciska Barišić, U. F. Malnara III.odvojak 2/A., 10000 Zagreb</item>
      <item>Sandra Bašić, Bajamontijeva 7., 21000 Split</item>
    </izvorni_sadrzaj>
    <derivirana_varijabla naziv="DomainObject.Predmet.OstaliListFormatedWithAdress_1">
      <item>Franciska Barišić, U. F. Malnara III.odvojak 2/A., 10000 Zagreb</item>
      <item>Sandra Bašić, Bajamontijeva 7., 21000 Split</item>
    </derivirana_varijabla>
  </DomainObject.Predmet.OstaliListFormatedWithAdress>
  <DomainObject.Predmet.OstaliListFormatedWithAdressOIB>
    <izvorni_sadrzaj>
      <item>Franciska Barišić, OIB 21075028656, U. F. Malnara III.odvojak 2/A., 10000 Zagreb</item>
      <item>Sandra Bašić, OIB 78658301236, Bajamontijeva 7., 21000 Split</item>
    </izvorni_sadrzaj>
    <derivirana_varijabla naziv="DomainObject.Predmet.OstaliListFormatedWithAdressOIB_1">
      <item>Franciska Barišić, OIB 21075028656, U. F. Malnara III.odvojak 2/A., 10000 Zagreb</item>
      <item>Sandra Bašić, OIB 78658301236, Bajamontijeva 7., 21000 Split</item>
    </derivirana_varijabla>
  </DomainObject.Predmet.OstaliListFormatedWithAdressOIB>
  <DomainObject.Predmet.OstaliListNazivFormated>
    <izvorni_sadrzaj>
      <item>Franciska Barišić</item>
      <item>Sandra Bašić</item>
    </izvorni_sadrzaj>
    <derivirana_varijabla naziv="DomainObject.Predmet.OstaliListNazivFormated_1">
      <item>Franciska Barišić</item>
      <item>Sandra Bašić</item>
    </derivirana_varijabla>
  </DomainObject.Predmet.OstaliListNazivFormated>
  <DomainObject.Predmet.OstaliListNazivFormatedOIB>
    <izvorni_sadrzaj>
      <item>Franciska Barišić, OIB 21075028656</item>
      <item>Sandra Bašić, OIB 78658301236</item>
    </izvorni_sadrzaj>
    <derivirana_varijabla naziv="DomainObject.Predmet.OstaliListNazivFormatedOIB_1">
      <item>Franciska Barišić, OIB 21075028656</item>
      <item>Sandra Bašić, OIB 78658301236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St-415/2019-2</izvorni_sadrzaj>
    <derivirana_varijabla naziv="DomainObject.PoslovniBrojDokumenta_1">St-415/2019-2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BARIŠIĆ&amp;BAŠIĆ RAŠIĆ d.o.o. za usluge</izvorni_sadrzaj>
    <derivirana_varijabla naziv="DomainObject.Predmet.ProtustrankaIDrugi_1">BARIŠIĆ&amp;BAŠIĆ RAŠIĆ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BARIŠIĆ&amp;BAŠIĆ RAŠIĆ d.o.o. za usluge, OIB 47645724751, Ul. Franje Malnara III. odvojak 2 A, 10000 Zagreb</izvorni_sadrzaj>
    <derivirana_varijabla naziv="DomainObject.Predmet.ProtustrankaIDrugiAdressOIB_1">BARIŠIĆ&amp;BAŠIĆ RAŠIĆ d.o.o. za usluge, OIB 47645724751, Ul. Franje Malnara III. odvojak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BARIŠIĆ&amp;BAŠIĆ RAŠIĆ d.o.o. za usluge</item>
      <item>FINA Regionalni centar Zagreb</item>
      <item>Franciska Barišić</item>
      <item>Sandra Bašić</item>
    </izvorni_sadrzaj>
    <derivirana_varijabla naziv="DomainObject.Predmet.SudioniciListNaziv_1">
      <item>BARIŠIĆ&amp;BAŠIĆ RAŠIĆ d.o.o. za usluge</item>
      <item>FINA Regionalni centar Zagreb</item>
      <item>Franciska Barišić</item>
      <item>Sandra Bašić</item>
    </derivirana_varijabla>
  </DomainObject.Predmet.SudioniciListNaziv>
  <DomainObject.Predmet.SudioniciListAdressOIB>
    <izvorni_sadrzaj>
      <item>BARIŠIĆ&amp;BAŠIĆ RAŠIĆ d.o.o. za usluge, OIB 47645724751, Ul. Franje Malnara III. odvojak 2 A,10000 Zagreb</item>
      <item>FINA Regionalni centar Zagreb, OIB 85821130368, Trg svibanjskih žrtava 1995. 1,10000 Zagreb</item>
      <item>Franciska Barišić, OIB 21075028656, U. F. Malnara III.odvojak 2/A.,10000 Zagreb</item>
      <item>Sandra Bašić, OIB 78658301236, Bajamontijeva 7.,21000 Split</item>
    </izvorni_sadrzaj>
    <derivirana_varijabla naziv="DomainObject.Predmet.SudioniciListAdressOIB_1">
      <item>BARIŠIĆ&amp;BAŠIĆ RAŠIĆ d.o.o. za usluge, OIB 47645724751, Ul. Franje Malnara III. odvojak 2 A,10000 Zagreb</item>
      <item>FINA Regionalni centar Zagreb, OIB 85821130368, Trg svibanjskih žrtava 1995. 1,10000 Zagreb</item>
      <item>Franciska Barišić, OIB 21075028656, U. F. Malnara III.odvojak 2/A.,10000 Zagreb</item>
      <item>Sandra Bašić, OIB 78658301236, Bajamontijeva 7.,21000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FF92A-C7F7-4D3E-88FF-A871A3FBA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3001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2019-05-13T08:38:00Z</cp:lastPrinted>
  <dcterms:modified xmlns:xsi="http://www.w3.org/2001/XMLSchema-instance" xsi:type="dcterms:W3CDTF">2019-05-13T08:38:00Z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