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c8319" w14:paraId="2fc8319" w:rsidRDefault="006F31F0" w:rsidP="0064647C" w:rsidR="009D3F0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647C" w:rsidP="0064647C" w:rsidR="0064647C" w:rsidRPr="0064647C">
      <w:pPr>
        <w:rPr>
          <w:b/>
        </w:rPr>
      </w:pPr>
      <w:r w:rsidRPr="0064647C">
        <w:rPr>
          <w:b/>
        </w:rPr>
        <w:t xml:space="preserve">REPUBLIKA HRVATSKA                                                                   </w:t>
      </w:r>
    </w:p>
    <w:p w:rsidRDefault="0064647C" w:rsidP="0064647C" w:rsidR="0064647C" w:rsidRPr="0064647C">
      <w:pPr>
        <w:rPr>
          <w:b/>
        </w:rPr>
      </w:pPr>
      <w:r w:rsidRPr="0064647C">
        <w:rPr>
          <w:b/>
        </w:rPr>
        <w:t>TRGOVAČKI SUD U OSIJEKU</w:t>
      </w:r>
    </w:p>
    <w:p w:rsidRDefault="0064647C" w:rsidP="0064647C" w:rsidR="0064647C" w:rsidRPr="0064647C">
      <w:pPr>
        <w:rPr>
          <w:b/>
        </w:rPr>
      </w:pPr>
      <w:r w:rsidRPr="0064647C">
        <w:rPr>
          <w:b/>
        </w:rPr>
        <w:t>STALNA SLUŽBA U SLAVONSKOM BRODU                        Broj:7/ St-</w:t>
      </w:r>
      <w:r w:rsidR="007C69F3">
        <w:rPr>
          <w:b/>
        </w:rPr>
        <w:t>88</w:t>
      </w:r>
      <w:r w:rsidRPr="0064647C">
        <w:rPr>
          <w:b/>
        </w:rPr>
        <w:t>/201</w:t>
      </w:r>
      <w:r w:rsidR="007C69F3">
        <w:rPr>
          <w:b/>
        </w:rPr>
        <w:t>2</w:t>
      </w:r>
      <w:r w:rsidRPr="0064647C">
        <w:rPr>
          <w:b/>
        </w:rPr>
        <w:t>-</w:t>
      </w:r>
      <w:r w:rsidR="007C69F3">
        <w:rPr>
          <w:b/>
        </w:rPr>
        <w:t>231</w:t>
      </w:r>
    </w:p>
    <w:p w:rsidRDefault="0064647C" w:rsidP="0064647C" w:rsidR="0064647C" w:rsidRPr="0064647C">
      <w:pPr>
        <w:rPr>
          <w:b/>
        </w:rPr>
      </w:pPr>
      <w:r w:rsidRPr="0064647C">
        <w:rPr>
          <w:b/>
        </w:rPr>
        <w:t>Trg pobjede 13</w:t>
      </w:r>
    </w:p>
    <w:p w:rsidRDefault="0064647C" w:rsidP="0064647C" w:rsidR="0064647C" w:rsidRPr="0064647C">
      <w:pPr>
        <w:rPr>
          <w:b/>
        </w:rPr>
      </w:pPr>
      <w:r w:rsidRPr="0064647C">
        <w:rPr>
          <w:b/>
        </w:rPr>
        <w:t>SLAVONSKI BROD</w:t>
      </w:r>
    </w:p>
    <w:p w:rsidRDefault="0064647C" w:rsidP="0064647C" w:rsidR="0064647C"/>
    <w:p w:rsidRDefault="0064647C" w:rsidP="009D3F0D" w:rsidR="009D3F0D">
      <w:pPr>
        <w:jc w:val="center"/>
        <w:rPr>
          <w:b/>
        </w:rPr>
      </w:pPr>
      <w:r>
        <w:rPr>
          <w:b/>
        </w:rPr>
        <w:t>R  E P U B L I K A   H R V A T S K A</w:t>
      </w:r>
    </w:p>
    <w:p w:rsidRDefault="009D3F0D" w:rsidP="009D3F0D" w:rsidR="009D3F0D">
      <w:pPr>
        <w:jc w:val="center"/>
        <w:rPr>
          <w:b/>
        </w:rPr>
      </w:pPr>
    </w:p>
    <w:p w:rsidRDefault="0064647C" w:rsidP="0064647C" w:rsidR="0064647C">
      <w:pPr>
        <w:jc w:val="center"/>
        <w:rPr>
          <w:b/>
        </w:rPr>
      </w:pPr>
      <w:r>
        <w:rPr>
          <w:b/>
        </w:rPr>
        <w:t>RJEŠENJE</w:t>
      </w:r>
    </w:p>
    <w:p w:rsidRDefault="009D3F0D" w:rsidP="0064647C" w:rsidR="009D3F0D"/>
    <w:p w:rsidRDefault="0064647C" w:rsidP="0064647C" w:rsidR="0064647C">
      <w:pPr>
        <w:jc w:val="both"/>
      </w:pPr>
      <w:r>
        <w:t xml:space="preserve"> </w:t>
      </w:r>
      <w:r>
        <w:tab/>
      </w:r>
      <w:r>
        <w:tab/>
        <w:t xml:space="preserve">TRGOVAČKI SUD U OSIJEKU, STALNA SLUŽBA U SLAVONSKOM BRODU, po stečajnoj sutkinji Mirni Vujčić, u stečajnom postupku nad stečajnim dužnikom </w:t>
      </w:r>
    </w:p>
    <w:p w:rsidRDefault="006F31F0" w:rsidP="0064647C" w:rsidR="0064647C">
      <w:pPr>
        <w:jc w:val="both"/>
      </w:pPr>
      <w:r w:rsidRPr="006F31F0">
        <w:t>ARGUS -VETERINATSKA STANICA d.o.o. za veterinarstvo, proizvodnju, trgovinu i usluge "u stečaju", skraćena tvrtka:ARGUS – VETRINARSKA STANICA d.o.o. "u stečaju" Slavonski Brod, dr. Mile Budaka 1, OIB 49394524178</w:t>
      </w:r>
      <w:r>
        <w:t>, dana 09</w:t>
      </w:r>
      <w:r w:rsidR="0064647C">
        <w:t xml:space="preserve">. </w:t>
      </w:r>
      <w:r>
        <w:t>lipnja</w:t>
      </w:r>
      <w:r w:rsidR="0064647C">
        <w:t xml:space="preserve"> 201</w:t>
      </w:r>
      <w:r>
        <w:t>7</w:t>
      </w:r>
      <w:r w:rsidR="0064647C">
        <w:t>. godine</w:t>
      </w:r>
    </w:p>
    <w:p w:rsidRDefault="0064647C" w:rsidP="0064647C" w:rsidR="0064647C"/>
    <w:p w:rsidRDefault="0064647C" w:rsidP="0064647C" w:rsidR="0064647C">
      <w:pPr>
        <w:jc w:val="center"/>
      </w:pPr>
      <w:r>
        <w:t>r i j e š i o   j e</w:t>
      </w:r>
    </w:p>
    <w:p w:rsidRDefault="009D3F0D" w:rsidP="00E32EA9" w:rsidR="009D3F0D">
      <w:pPr>
        <w:jc w:val="both"/>
      </w:pPr>
    </w:p>
    <w:p w:rsidRDefault="00F67C0D" w:rsidP="006F31F0" w:rsidR="00FB2971">
      <w:pPr>
        <w:ind w:firstLine="1440"/>
        <w:jc w:val="both"/>
      </w:pPr>
      <w:r>
        <w:t xml:space="preserve">I </w:t>
      </w:r>
      <w:r w:rsidR="005C5B63">
        <w:t>O</w:t>
      </w:r>
      <w:r w:rsidR="0064647C">
        <w:t xml:space="preserve">dređuje se upis brisanja zabilježbe dosude </w:t>
      </w:r>
      <w:r w:rsidR="00C500FB">
        <w:t xml:space="preserve">na nekretninama upisanim </w:t>
      </w:r>
      <w:r w:rsidR="00FB2971">
        <w:t xml:space="preserve">u </w:t>
      </w:r>
      <w:r w:rsidR="006F31F0" w:rsidRPr="006F31F0">
        <w:rPr>
          <w:lang w:val="en-US"/>
        </w:rPr>
        <w:t xml:space="preserve"> </w:t>
      </w:r>
      <w:proofErr w:type="spellStart"/>
      <w:r w:rsidR="006F31F0" w:rsidRPr="006F31F0">
        <w:rPr>
          <w:lang w:val="en-US"/>
        </w:rPr>
        <w:t>zk.ul</w:t>
      </w:r>
      <w:proofErr w:type="spellEnd"/>
      <w:r w:rsidR="006F31F0" w:rsidRPr="006F31F0">
        <w:rPr>
          <w:lang w:val="en-US"/>
        </w:rPr>
        <w:t xml:space="preserve">. </w:t>
      </w:r>
      <w:proofErr w:type="gramStart"/>
      <w:r w:rsidR="006F31F0" w:rsidRPr="006F31F0">
        <w:rPr>
          <w:lang w:val="en-US"/>
        </w:rPr>
        <w:t xml:space="preserve">536 </w:t>
      </w:r>
      <w:proofErr w:type="spellStart"/>
      <w:r w:rsidR="006F31F0" w:rsidRPr="006F31F0">
        <w:rPr>
          <w:lang w:val="en-US"/>
        </w:rPr>
        <w:t>k.o</w:t>
      </w:r>
      <w:proofErr w:type="spellEnd"/>
      <w:r w:rsidR="006F31F0" w:rsidRPr="006F31F0">
        <w:rPr>
          <w:lang w:val="en-US"/>
        </w:rPr>
        <w:t xml:space="preserve">. </w:t>
      </w:r>
      <w:proofErr w:type="spellStart"/>
      <w:r w:rsidR="006F31F0" w:rsidRPr="006F31F0">
        <w:rPr>
          <w:lang w:val="en-US"/>
        </w:rPr>
        <w:t>Banovci</w:t>
      </w:r>
      <w:proofErr w:type="spellEnd"/>
      <w:r w:rsidR="00C81D95">
        <w:rPr>
          <w:lang w:val="en-US"/>
        </w:rPr>
        <w:t xml:space="preserve"> </w:t>
      </w:r>
      <w:proofErr w:type="spellStart"/>
      <w:r w:rsidR="00C81D95">
        <w:rPr>
          <w:lang w:val="en-US"/>
        </w:rPr>
        <w:t>i</w:t>
      </w:r>
      <w:proofErr w:type="spellEnd"/>
      <w:r w:rsidR="00C81D95">
        <w:rPr>
          <w:lang w:val="en-US"/>
        </w:rPr>
        <w:t xml:space="preserve"> to </w:t>
      </w:r>
      <w:r w:rsidR="006F31F0" w:rsidRPr="006F31F0">
        <w:rPr>
          <w:lang w:val="en-US"/>
        </w:rPr>
        <w:t>kč.br.</w:t>
      </w:r>
      <w:proofErr w:type="gramEnd"/>
      <w:r w:rsidR="006F31F0" w:rsidRPr="006F31F0">
        <w:rPr>
          <w:lang w:val="en-US"/>
        </w:rPr>
        <w:t xml:space="preserve"> 163 – </w:t>
      </w:r>
      <w:proofErr w:type="spellStart"/>
      <w:proofErr w:type="gramStart"/>
      <w:r w:rsidR="006F31F0" w:rsidRPr="006F31F0">
        <w:rPr>
          <w:lang w:val="en-US"/>
        </w:rPr>
        <w:t>kuća</w:t>
      </w:r>
      <w:proofErr w:type="spellEnd"/>
      <w:proofErr w:type="gramEnd"/>
      <w:r w:rsidR="006F31F0" w:rsidRPr="006F31F0">
        <w:rPr>
          <w:lang w:val="en-US"/>
        </w:rPr>
        <w:t xml:space="preserve"> </w:t>
      </w:r>
      <w:proofErr w:type="spellStart"/>
      <w:r w:rsidR="006F31F0" w:rsidRPr="006F31F0">
        <w:rPr>
          <w:lang w:val="en-US"/>
        </w:rPr>
        <w:t>broj</w:t>
      </w:r>
      <w:proofErr w:type="spellEnd"/>
      <w:r w:rsidR="006F31F0" w:rsidRPr="006F31F0">
        <w:rPr>
          <w:lang w:val="en-US"/>
        </w:rPr>
        <w:t xml:space="preserve"> 117 </w:t>
      </w:r>
      <w:proofErr w:type="spellStart"/>
      <w:r w:rsidR="006F31F0" w:rsidRPr="006F31F0">
        <w:rPr>
          <w:lang w:val="en-US"/>
        </w:rPr>
        <w:t>i</w:t>
      </w:r>
      <w:proofErr w:type="spellEnd"/>
      <w:r w:rsidR="006F31F0" w:rsidRPr="006F31F0">
        <w:rPr>
          <w:lang w:val="en-US"/>
        </w:rPr>
        <w:t xml:space="preserve"> </w:t>
      </w:r>
      <w:proofErr w:type="spellStart"/>
      <w:r w:rsidR="006F31F0" w:rsidRPr="006F31F0">
        <w:rPr>
          <w:lang w:val="en-US"/>
        </w:rPr>
        <w:t>dvorište</w:t>
      </w:r>
      <w:proofErr w:type="spellEnd"/>
      <w:r w:rsidR="006F31F0" w:rsidRPr="006F31F0">
        <w:rPr>
          <w:lang w:val="en-US"/>
        </w:rPr>
        <w:t xml:space="preserve"> </w:t>
      </w:r>
      <w:proofErr w:type="spellStart"/>
      <w:r w:rsidR="006F31F0" w:rsidRPr="006F31F0">
        <w:rPr>
          <w:lang w:val="en-US"/>
        </w:rPr>
        <w:t>sa</w:t>
      </w:r>
      <w:proofErr w:type="spellEnd"/>
      <w:r w:rsidR="006F31F0" w:rsidRPr="006F31F0">
        <w:rPr>
          <w:lang w:val="en-US"/>
        </w:rPr>
        <w:t xml:space="preserve"> </w:t>
      </w:r>
      <w:proofErr w:type="spellStart"/>
      <w:r w:rsidR="006F31F0" w:rsidRPr="006F31F0">
        <w:rPr>
          <w:lang w:val="en-US"/>
        </w:rPr>
        <w:t>oranicom</w:t>
      </w:r>
      <w:proofErr w:type="spellEnd"/>
      <w:r w:rsidR="006F31F0" w:rsidRPr="006F31F0">
        <w:rPr>
          <w:lang w:val="en-US"/>
        </w:rPr>
        <w:t xml:space="preserve"> </w:t>
      </w:r>
      <w:proofErr w:type="spellStart"/>
      <w:r w:rsidR="006F31F0" w:rsidRPr="006F31F0">
        <w:rPr>
          <w:lang w:val="en-US"/>
        </w:rPr>
        <w:t>selo</w:t>
      </w:r>
      <w:proofErr w:type="spellEnd"/>
      <w:r w:rsidR="006F31F0" w:rsidRPr="006F31F0">
        <w:rPr>
          <w:lang w:val="en-US"/>
        </w:rPr>
        <w:t xml:space="preserve"> </w:t>
      </w:r>
      <w:proofErr w:type="spellStart"/>
      <w:r w:rsidR="006F31F0" w:rsidRPr="006F31F0">
        <w:rPr>
          <w:lang w:val="en-US"/>
        </w:rPr>
        <w:t>sa</w:t>
      </w:r>
      <w:proofErr w:type="spellEnd"/>
      <w:r w:rsidR="006F31F0" w:rsidRPr="006F31F0">
        <w:rPr>
          <w:lang w:val="en-US"/>
        </w:rPr>
        <w:t xml:space="preserve"> 614 </w:t>
      </w:r>
      <w:proofErr w:type="spellStart"/>
      <w:r w:rsidR="006F31F0" w:rsidRPr="006F31F0">
        <w:rPr>
          <w:lang w:val="en-US"/>
        </w:rPr>
        <w:t>čhv</w:t>
      </w:r>
      <w:proofErr w:type="spellEnd"/>
      <w:r w:rsidR="006F31F0" w:rsidRPr="006F31F0">
        <w:rPr>
          <w:lang w:val="en-US"/>
        </w:rPr>
        <w:t xml:space="preserve"> </w:t>
      </w:r>
      <w:proofErr w:type="spellStart"/>
      <w:r w:rsidR="006F31F0" w:rsidRPr="006F31F0">
        <w:rPr>
          <w:lang w:val="en-US"/>
        </w:rPr>
        <w:t>ili</w:t>
      </w:r>
      <w:proofErr w:type="spellEnd"/>
      <w:r w:rsidR="006F31F0" w:rsidRPr="006F31F0">
        <w:rPr>
          <w:lang w:val="en-US"/>
        </w:rPr>
        <w:t xml:space="preserve"> 2609 m2  </w:t>
      </w:r>
      <w:r w:rsidR="001C72A8">
        <w:t>izvršen</w:t>
      </w:r>
      <w:r w:rsidR="00C500FB">
        <w:t xml:space="preserve"> po osnovi rješenja o dosudi ovoga sud</w:t>
      </w:r>
      <w:r w:rsidR="004E0A53">
        <w:t>a</w:t>
      </w:r>
      <w:r w:rsidR="00C500FB">
        <w:t xml:space="preserve"> </w:t>
      </w:r>
      <w:proofErr w:type="spellStart"/>
      <w:r w:rsidR="00C500FB">
        <w:t>posl</w:t>
      </w:r>
      <w:proofErr w:type="spellEnd"/>
      <w:r w:rsidR="00C500FB">
        <w:t>. br. 7/St-</w:t>
      </w:r>
      <w:r w:rsidR="006F31F0">
        <w:t>88</w:t>
      </w:r>
      <w:r w:rsidR="00C500FB">
        <w:t>/201</w:t>
      </w:r>
      <w:r w:rsidR="006F31F0">
        <w:t>2-85</w:t>
      </w:r>
      <w:r w:rsidR="00C500FB">
        <w:t xml:space="preserve"> od 0</w:t>
      </w:r>
      <w:r w:rsidR="006F31F0">
        <w:t>9. travnja</w:t>
      </w:r>
      <w:r w:rsidR="00C500FB">
        <w:t xml:space="preserve"> 2014. godine pod brojem Z</w:t>
      </w:r>
      <w:r w:rsidR="00EA3A2F">
        <w:t>-</w:t>
      </w:r>
      <w:r w:rsidR="006F31F0">
        <w:t>3072</w:t>
      </w:r>
      <w:r w:rsidR="00C500FB">
        <w:t>/14</w:t>
      </w:r>
    </w:p>
    <w:p w:rsidRDefault="00633A32" w:rsidP="00E32EA9" w:rsidR="00633A32">
      <w:pPr>
        <w:ind w:firstLine="1440"/>
        <w:jc w:val="both"/>
      </w:pPr>
    </w:p>
    <w:p w:rsidRDefault="00633A32" w:rsidP="00E32EA9" w:rsidR="00633A32">
      <w:pPr>
        <w:ind w:firstLine="1440"/>
        <w:jc w:val="both"/>
      </w:pPr>
      <w:r>
        <w:t>II Upis iz točke I</w:t>
      </w:r>
      <w:r w:rsidR="004B0D1D">
        <w:t xml:space="preserve"> ovoga rješenja </w:t>
      </w:r>
      <w:r w:rsidR="003B7631">
        <w:t xml:space="preserve"> provest će </w:t>
      </w:r>
      <w:r w:rsidR="00626FAF" w:rsidRPr="00626FAF">
        <w:t>Zemljišnoknjižn</w:t>
      </w:r>
      <w:r w:rsidR="00626FAF">
        <w:t>i</w:t>
      </w:r>
      <w:r w:rsidR="00626FAF" w:rsidRPr="00626FAF">
        <w:t xml:space="preserve"> odjel</w:t>
      </w:r>
      <w:r w:rsidR="00626FAF">
        <w:t xml:space="preserve"> Slavonski Brod</w:t>
      </w:r>
      <w:r w:rsidR="00626FAF" w:rsidRPr="00626FAF">
        <w:t xml:space="preserve"> Općinskog suda u Slavonskom Brodu</w:t>
      </w:r>
      <w:r w:rsidR="00992EF8">
        <w:t>, a po pravomoćnosti ovoga rješenja.</w:t>
      </w:r>
    </w:p>
    <w:p w:rsidRDefault="009D3F0D" w:rsidP="00C500FB" w:rsidR="009D3F0D">
      <w:pPr>
        <w:ind w:firstLine="1440"/>
      </w:pPr>
    </w:p>
    <w:p w:rsidRDefault="00992EF8" w:rsidP="00992EF8" w:rsidR="00992EF8">
      <w:pPr>
        <w:jc w:val="center"/>
      </w:pPr>
      <w:r>
        <w:t>Obrazloženje</w:t>
      </w:r>
    </w:p>
    <w:p w:rsidRDefault="009D3F0D" w:rsidP="00992EF8" w:rsidR="009D3F0D">
      <w:pPr>
        <w:jc w:val="center"/>
      </w:pPr>
    </w:p>
    <w:p w:rsidRDefault="00992EF8" w:rsidP="00E32EA9" w:rsidR="00992EF8">
      <w:pPr>
        <w:jc w:val="both"/>
      </w:pPr>
      <w:r>
        <w:tab/>
      </w:r>
      <w:r>
        <w:tab/>
      </w:r>
      <w:r w:rsidR="00B34DB3">
        <w:t>Kupac</w:t>
      </w:r>
      <w:r w:rsidR="006F31F0">
        <w:t xml:space="preserve"> Mirko </w:t>
      </w:r>
      <w:proofErr w:type="spellStart"/>
      <w:r w:rsidR="006F31F0">
        <w:t>Stuparević</w:t>
      </w:r>
      <w:proofErr w:type="spellEnd"/>
      <w:r w:rsidR="006F31F0">
        <w:t xml:space="preserve"> iz </w:t>
      </w:r>
      <w:r w:rsidR="00C81D95">
        <w:t>S</w:t>
      </w:r>
      <w:r w:rsidR="006F31F0">
        <w:t xml:space="preserve">lavonskog Broda, Ivana </w:t>
      </w:r>
      <w:proofErr w:type="spellStart"/>
      <w:r w:rsidR="00C81D95">
        <w:t>pl.</w:t>
      </w:r>
      <w:r w:rsidR="006F31F0">
        <w:t>Trnskog</w:t>
      </w:r>
      <w:proofErr w:type="spellEnd"/>
      <w:r w:rsidR="006F31F0">
        <w:t xml:space="preserve"> 19, OIB 59800930141</w:t>
      </w:r>
      <w:r w:rsidR="00B34DB3">
        <w:t>, predložio je da sud izvrši brisanje z</w:t>
      </w:r>
      <w:r w:rsidR="00C53466">
        <w:t>abilježbe dosude na nekretninama  navedenim</w:t>
      </w:r>
      <w:r w:rsidR="007C2EB4">
        <w:t xml:space="preserve"> </w:t>
      </w:r>
      <w:r w:rsidR="00B34DB3">
        <w:t xml:space="preserve"> u točci I</w:t>
      </w:r>
      <w:r w:rsidR="00C81D95">
        <w:t>.</w:t>
      </w:r>
      <w:r w:rsidR="00B34DB3">
        <w:t xml:space="preserve"> izreke rješenja</w:t>
      </w:r>
      <w:r w:rsidR="007C2EB4">
        <w:t xml:space="preserve"> </w:t>
      </w:r>
      <w:r w:rsidR="00C53466">
        <w:t xml:space="preserve">upisane </w:t>
      </w:r>
      <w:r w:rsidR="00B34DB3">
        <w:t xml:space="preserve"> na temelju rješenja o dosudi ovoga suda posl.br. </w:t>
      </w:r>
      <w:r w:rsidR="007C2EB4">
        <w:t>7/St-</w:t>
      </w:r>
      <w:r w:rsidR="006F31F0">
        <w:t>88</w:t>
      </w:r>
      <w:r w:rsidR="007C2EB4">
        <w:t>/201</w:t>
      </w:r>
      <w:r w:rsidR="006F31F0">
        <w:t>2-85</w:t>
      </w:r>
      <w:r w:rsidR="007C2EB4">
        <w:t xml:space="preserve"> od 0</w:t>
      </w:r>
      <w:r w:rsidR="006F31F0">
        <w:t>9</w:t>
      </w:r>
      <w:r w:rsidR="007C2EB4">
        <w:t xml:space="preserve">. </w:t>
      </w:r>
      <w:r w:rsidR="006F31F0">
        <w:t>travnja</w:t>
      </w:r>
      <w:r w:rsidR="007C2EB4">
        <w:t xml:space="preserve"> 2014. godine.</w:t>
      </w:r>
    </w:p>
    <w:p w:rsidRDefault="007C2EB4" w:rsidP="007C69F3" w:rsidR="00FB2971">
      <w:pPr>
        <w:jc w:val="both"/>
      </w:pPr>
      <w:r>
        <w:tab/>
      </w:r>
      <w:r>
        <w:tab/>
        <w:t xml:space="preserve">Kako je rješenje o dosudi </w:t>
      </w:r>
      <w:r w:rsidR="00C53466">
        <w:t xml:space="preserve">posl.br. </w:t>
      </w:r>
      <w:r w:rsidR="006F31F0" w:rsidRPr="006F31F0">
        <w:t xml:space="preserve">7/St-88/2012-85 od 09. travnja 2014. godine </w:t>
      </w:r>
      <w:r>
        <w:t>pravomoćno i sud izdao potvrdu</w:t>
      </w:r>
      <w:r w:rsidR="00C53466">
        <w:t xml:space="preserve"> o uplati </w:t>
      </w:r>
      <w:proofErr w:type="spellStart"/>
      <w:r w:rsidR="00C53466">
        <w:t>kupovnine</w:t>
      </w:r>
      <w:proofErr w:type="spellEnd"/>
      <w:r w:rsidR="00C53466">
        <w:t xml:space="preserve"> </w:t>
      </w:r>
      <w:r>
        <w:t>,</w:t>
      </w:r>
      <w:r w:rsidR="008C260E">
        <w:t xml:space="preserve"> </w:t>
      </w:r>
      <w:r w:rsidR="00C53466">
        <w:t xml:space="preserve">a </w:t>
      </w:r>
      <w:r>
        <w:t>kup</w:t>
      </w:r>
      <w:r w:rsidR="006F31F0">
        <w:t>ac</w:t>
      </w:r>
      <w:r w:rsidR="00C53466" w:rsidRPr="00C53466">
        <w:t xml:space="preserve"> </w:t>
      </w:r>
      <w:r w:rsidR="006F31F0" w:rsidRPr="006F31F0">
        <w:t xml:space="preserve">Mirko </w:t>
      </w:r>
      <w:proofErr w:type="spellStart"/>
      <w:r w:rsidR="006F31F0" w:rsidRPr="006F31F0">
        <w:t>Stuparević</w:t>
      </w:r>
      <w:proofErr w:type="spellEnd"/>
      <w:r w:rsidR="006F31F0" w:rsidRPr="006F31F0">
        <w:t xml:space="preserve"> iz </w:t>
      </w:r>
      <w:r w:rsidR="006F31F0">
        <w:t>S</w:t>
      </w:r>
      <w:r w:rsidR="006F31F0" w:rsidRPr="006F31F0">
        <w:t xml:space="preserve">lavonskog Broda, Ivana </w:t>
      </w:r>
      <w:r w:rsidR="000B5B0A">
        <w:t>p</w:t>
      </w:r>
      <w:r w:rsidR="006F31F0" w:rsidRPr="006F31F0">
        <w:t xml:space="preserve">l. </w:t>
      </w:r>
      <w:proofErr w:type="spellStart"/>
      <w:r w:rsidR="006F31F0" w:rsidRPr="006F31F0">
        <w:t>Trnskog</w:t>
      </w:r>
      <w:proofErr w:type="spellEnd"/>
      <w:r w:rsidR="006F31F0" w:rsidRPr="006F31F0">
        <w:t xml:space="preserve"> 19, OIB 59800930141</w:t>
      </w:r>
      <w:r w:rsidR="000B5B0A">
        <w:t xml:space="preserve"> i</w:t>
      </w:r>
      <w:r w:rsidR="006F31F0">
        <w:t xml:space="preserve"> </w:t>
      </w:r>
      <w:r>
        <w:t>položi</w:t>
      </w:r>
      <w:r w:rsidR="006F31F0">
        <w:t>o</w:t>
      </w:r>
      <w:r>
        <w:t xml:space="preserve"> </w:t>
      </w:r>
      <w:proofErr w:type="spellStart"/>
      <w:r>
        <w:t>kupovninu</w:t>
      </w:r>
      <w:proofErr w:type="spellEnd"/>
      <w:r>
        <w:t xml:space="preserve"> sukladno predmetnom rješenju</w:t>
      </w:r>
      <w:r w:rsidR="008C260E">
        <w:t xml:space="preserve"> </w:t>
      </w:r>
      <w:r w:rsidR="006C0F90">
        <w:t xml:space="preserve">o dosudi te je pravo vlasništva </w:t>
      </w:r>
      <w:r w:rsidR="008C260E">
        <w:t xml:space="preserve"> u korist kupca </w:t>
      </w:r>
      <w:r w:rsidR="006C0F90">
        <w:t xml:space="preserve">i upisano </w:t>
      </w:r>
      <w:r w:rsidR="008C260E">
        <w:t xml:space="preserve">u zemljišnim knjigama kako to proizlazi iz </w:t>
      </w:r>
      <w:r w:rsidR="006F31F0">
        <w:t>z</w:t>
      </w:r>
      <w:r w:rsidR="003A7F85">
        <w:t>emljišnoknjižnog</w:t>
      </w:r>
      <w:r w:rsidR="006C0F90">
        <w:t xml:space="preserve"> </w:t>
      </w:r>
      <w:r w:rsidR="006F31F0">
        <w:t>izvatka,</w:t>
      </w:r>
      <w:r w:rsidR="008C260E">
        <w:t xml:space="preserve"> </w:t>
      </w:r>
      <w:r w:rsidR="000B5B0A">
        <w:t>valjalo je prihvatiti prijedlog kupca, pa</w:t>
      </w:r>
      <w:r w:rsidR="008C260E">
        <w:t xml:space="preserve"> je na temelju odredbe čl. 89.st.3</w:t>
      </w:r>
      <w:r w:rsidR="00E3660C">
        <w:t>.</w:t>
      </w:r>
      <w:r w:rsidR="008C260E">
        <w:t xml:space="preserve"> Zakona o zemljišnim knjigama (NN 91/96 i dr.) odlučeno kao u izreci rješenja.</w:t>
      </w:r>
    </w:p>
    <w:p w:rsidRDefault="006F31F0" w:rsidP="0064647C" w:rsidR="0064647C">
      <w:pPr>
        <w:ind w:firstLine="708" w:left="708"/>
      </w:pPr>
      <w:r>
        <w:t>U Slavonskom Brodu, 09</w:t>
      </w:r>
      <w:r w:rsidR="0064647C">
        <w:t xml:space="preserve">. </w:t>
      </w:r>
      <w:r>
        <w:t>lipnja</w:t>
      </w:r>
      <w:r w:rsidR="0064647C">
        <w:t xml:space="preserve">  201</w:t>
      </w:r>
      <w:r>
        <w:t>7</w:t>
      </w:r>
      <w:r w:rsidR="0064647C">
        <w:t>. godine</w:t>
      </w:r>
    </w:p>
    <w:p w:rsidRDefault="0064647C" w:rsidP="0064647C" w:rsidR="0064647C">
      <w:r>
        <w:t xml:space="preserve">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B5B0A">
        <w:t xml:space="preserve">                  </w:t>
      </w:r>
      <w:r w:rsidR="00F83F19">
        <w:t xml:space="preserve"> </w:t>
      </w:r>
      <w:r>
        <w:t>Stečajna sutkinja</w:t>
      </w:r>
    </w:p>
    <w:p w:rsidRDefault="0064647C" w:rsidP="006C0F90" w:rsidR="009D3F0D">
      <w:pPr>
        <w:rPr>
          <w:b/>
          <w:sz w:val="20"/>
          <w:szCs w:val="20"/>
        </w:rPr>
      </w:pPr>
      <w:r>
        <w:t xml:space="preserve">                                                                                                </w:t>
      </w:r>
      <w:r w:rsidR="000B5B0A">
        <w:t xml:space="preserve">                   </w:t>
      </w:r>
      <w:r>
        <w:t xml:space="preserve"> Mirna Vujčić</w:t>
      </w:r>
    </w:p>
    <w:p w:rsidRDefault="00B602D5" w:rsidP="006C0F90" w:rsidR="00B602D5">
      <w:pPr>
        <w:rPr>
          <w:b/>
          <w:sz w:val="20"/>
          <w:szCs w:val="20"/>
        </w:rPr>
      </w:pPr>
    </w:p>
    <w:p w:rsidRDefault="006C0F90" w:rsidP="006C0F90" w:rsidR="006C0F90" w:rsidRPr="007C69F3">
      <w:pPr>
        <w:rPr>
          <w:b/>
          <w:sz w:val="16"/>
          <w:szCs w:val="16"/>
        </w:rPr>
      </w:pPr>
      <w:r w:rsidRPr="007C69F3">
        <w:rPr>
          <w:b/>
          <w:sz w:val="16"/>
          <w:szCs w:val="16"/>
        </w:rPr>
        <w:t>NAPUTAK O PRAVNOM LIJEKU</w:t>
      </w:r>
    </w:p>
    <w:p w:rsidRDefault="00F43444" w:rsidP="00F43444" w:rsidR="007C69F3">
      <w:pPr>
        <w:rPr>
          <w:sz w:val="16"/>
          <w:szCs w:val="16"/>
        </w:rPr>
      </w:pPr>
      <w:r w:rsidRPr="007C69F3">
        <w:rPr>
          <w:sz w:val="16"/>
          <w:szCs w:val="16"/>
        </w:rPr>
        <w:t>Protiv ovog rješenja dopuštena je žalba u roku od osam dana</w:t>
      </w:r>
    </w:p>
    <w:p w:rsidRDefault="00F43444" w:rsidP="00F43444" w:rsidR="00F43444" w:rsidRPr="007C69F3">
      <w:pPr>
        <w:rPr>
          <w:sz w:val="16"/>
          <w:szCs w:val="16"/>
        </w:rPr>
      </w:pPr>
      <w:r w:rsidRPr="007C69F3">
        <w:rPr>
          <w:sz w:val="16"/>
          <w:szCs w:val="16"/>
        </w:rPr>
        <w:t xml:space="preserve"> po isteku osmog dana od dana objave rješenja na mrežnoj stranici</w:t>
      </w:r>
    </w:p>
    <w:p w:rsidRDefault="00F43444" w:rsidP="00F43444" w:rsidR="00F43444" w:rsidRPr="007C69F3">
      <w:pPr>
        <w:rPr>
          <w:sz w:val="16"/>
          <w:szCs w:val="16"/>
        </w:rPr>
      </w:pPr>
      <w:r w:rsidRPr="007C69F3">
        <w:rPr>
          <w:sz w:val="16"/>
          <w:szCs w:val="16"/>
        </w:rPr>
        <w:t xml:space="preserve"> e-Oglasna ploča sudova. Žalba se podnosi  Visokom trgovačkom </w:t>
      </w:r>
    </w:p>
    <w:p w:rsidRDefault="00F43444" w:rsidP="00F43444" w:rsidR="00F43444" w:rsidRPr="007C69F3">
      <w:pPr>
        <w:rPr>
          <w:sz w:val="16"/>
          <w:szCs w:val="16"/>
        </w:rPr>
      </w:pPr>
      <w:r w:rsidRPr="007C69F3">
        <w:rPr>
          <w:sz w:val="16"/>
          <w:szCs w:val="16"/>
        </w:rPr>
        <w:t>sudu u Zagrebu  putem ovoga suda  u tri  primjerka.</w:t>
      </w:r>
    </w:p>
    <w:p w:rsidRDefault="0064647C" w:rsidP="0064647C" w:rsidR="0064647C"/>
    <w:p w:rsidRDefault="0064647C" w:rsidP="0064647C" w:rsidR="0064647C"/>
    <w:p w:rsidRDefault="00B602D5" w:rsidP="0064647C" w:rsidR="00B602D5"/>
    <w:p w:rsidRDefault="00B602D5" w:rsidP="0064647C" w:rsidR="00B602D5"/>
    <w:p w:rsidRDefault="0064647C" w:rsidP="0064647C" w:rsidR="0064647C"/>
    <w:p w:rsidRDefault="0064647C" w:rsidP="0064647C" w:rsidR="0064647C">
      <w:r>
        <w:t>DNA:</w:t>
      </w:r>
    </w:p>
    <w:p w:rsidRDefault="00F43444" w:rsidP="00F43444" w:rsidR="00F43444" w:rsidRPr="00F43444">
      <w:r w:rsidRPr="00F43444">
        <w:t xml:space="preserve">1. Rješenje nepravomoćno </w:t>
      </w:r>
    </w:p>
    <w:p w:rsidRDefault="00F43444" w:rsidP="00F43444" w:rsidR="00F43444" w:rsidRPr="00F43444">
      <w:r w:rsidRPr="00F43444">
        <w:t>2.  Rješenje objaviti na mrežnoj stranici e-Oglasna ploča sudova te dostaviti neposredno</w:t>
      </w:r>
    </w:p>
    <w:p w:rsidRDefault="00F43444" w:rsidP="00F43444" w:rsidR="00F43444" w:rsidRPr="00F43444">
      <w:r w:rsidRPr="00F43444">
        <w:t xml:space="preserve">   -   stečajnom upravitelju Zdenku </w:t>
      </w:r>
      <w:proofErr w:type="spellStart"/>
      <w:r w:rsidRPr="00F43444">
        <w:t>Bešlić</w:t>
      </w:r>
      <w:proofErr w:type="spellEnd"/>
      <w:r w:rsidRPr="00F43444">
        <w:t xml:space="preserve">  </w:t>
      </w:r>
    </w:p>
    <w:p w:rsidRDefault="00F43444" w:rsidP="00F43444" w:rsidR="00F43444" w:rsidRPr="00F43444">
      <w:r w:rsidRPr="00F43444">
        <w:t xml:space="preserve">   -   kupcu Mirko </w:t>
      </w:r>
      <w:proofErr w:type="spellStart"/>
      <w:r w:rsidRPr="00F43444">
        <w:t>Stuparević</w:t>
      </w:r>
      <w:proofErr w:type="spellEnd"/>
      <w:r w:rsidRPr="00F43444">
        <w:t xml:space="preserve"> </w:t>
      </w:r>
      <w:r w:rsidR="000D503E">
        <w:t>po punomoćniku</w:t>
      </w:r>
    </w:p>
    <w:p w:rsidRDefault="00F43444" w:rsidP="00F43444" w:rsidR="00F43444" w:rsidRPr="00F43444">
      <w:r w:rsidRPr="00F43444">
        <w:t xml:space="preserve">   -  Općinskom sudu u Slavonskom Brodu po pravomoćnosti uz dopis</w:t>
      </w:r>
    </w:p>
    <w:p w:rsidRDefault="0064647C" w:rsidP="0064647C" w:rsidR="0064647C"/>
    <w:p w:rsidRDefault="0064647C" w:rsidP="0064647C" w:rsidR="0064647C">
      <w:r>
        <w:t xml:space="preserve">   </w:t>
      </w:r>
    </w:p>
    <w:p w:rsidRDefault="0064647C" w:rsidP="0064647C" w:rsidR="0064647C"/>
    <w:sectPr w:rsidR="0064647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647C"/>
    <w:rsid w:val="000B5B0A"/>
    <w:rsid w:val="000D503E"/>
    <w:rsid w:val="000F1305"/>
    <w:rsid w:val="001C72A8"/>
    <w:rsid w:val="0034003C"/>
    <w:rsid w:val="003A7F85"/>
    <w:rsid w:val="003B7631"/>
    <w:rsid w:val="004941AD"/>
    <w:rsid w:val="004B0D1D"/>
    <w:rsid w:val="004E0A53"/>
    <w:rsid w:val="00521AD5"/>
    <w:rsid w:val="005C5B63"/>
    <w:rsid w:val="00626FAF"/>
    <w:rsid w:val="00633A32"/>
    <w:rsid w:val="0064647C"/>
    <w:rsid w:val="006A2735"/>
    <w:rsid w:val="006C0F90"/>
    <w:rsid w:val="006F31F0"/>
    <w:rsid w:val="007C2EB4"/>
    <w:rsid w:val="007C69F3"/>
    <w:rsid w:val="008C260E"/>
    <w:rsid w:val="00943A1B"/>
    <w:rsid w:val="00992EF8"/>
    <w:rsid w:val="009D3F0D"/>
    <w:rsid w:val="00A463D9"/>
    <w:rsid w:val="00AD67DC"/>
    <w:rsid w:val="00B34DB3"/>
    <w:rsid w:val="00B55875"/>
    <w:rsid w:val="00B602D5"/>
    <w:rsid w:val="00C500FB"/>
    <w:rsid w:val="00C53466"/>
    <w:rsid w:val="00C81D95"/>
    <w:rsid w:val="00E32EA9"/>
    <w:rsid w:val="00E3660C"/>
    <w:rsid w:val="00E80F60"/>
    <w:rsid w:val="00EA3A2F"/>
    <w:rsid w:val="00F43444"/>
    <w:rsid w:val="00F67C0D"/>
    <w:rsid w:val="00F83F19"/>
    <w:rsid w:val="00FB2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F31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F31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41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41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41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41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41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F31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F31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41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41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41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41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41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1045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2012.</izvorni_sadrzaj>
    <derivirana_varijabla naziv="DomainObject.Predmet.DatumOsnivanja_1">16.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St-88/2012</izvorni_sadrzaj>
    <derivirana_varijabla naziv="DomainObject.Predmet.OznakaBroj_1">St-88/2012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  kod Dubi,    ,III,IV -dio</izvorni_sadrzaj>
    <derivirana_varijabla naziv="DomainObject.Predmet.PrimjedbaSuca_1">I,II   kod Dubi,    ,III,IV -dio</derivirana_varijabla>
  </DomainObject.Predmet.PrimjedbaSuca>
  <DomainObject.Predmet.ProtustrankaFormated>
    <izvorni_sadrzaj>  ARGUS - VETERINARSKA STANICA  d.o.o. SLAVONSKI BROD</izvorni_sadrzaj>
    <derivirana_varijabla naziv="DomainObject.Predmet.ProtustrankaFormated_1">  ARGUS - VETERINARSKA STANICA  d.o.o. SLAVONSKI BROD</derivirana_varijabla>
  </DomainObject.Predmet.ProtustrankaFormated>
  <DomainObject.Predmet.ProtustrankaFormatedOIB>
    <izvorni_sadrzaj>  ARGUS - VETERINARSKA STANICA  d.o.o. SLAVONSKI BROD, OIB 49394524178</izvorni_sadrzaj>
    <derivirana_varijabla naziv="DomainObject.Predmet.ProtustrankaFormatedOIB_1">  ARGUS - VETERINARSKA STANICA  d.o.o. SLAVONSKI BROD, OIB 49394524178</derivirana_varijabla>
  </DomainObject.Predmet.ProtustrankaFormatedOIB>
  <DomainObject.Predmet.ProtustrankaFormatedWithAdress>
    <izvorni_sadrzaj> ARGUS - VETERINARSKA STANICA  d.o.o. SLAVONSKI BROD, Dr.Mile Budaka 1, 35000 Slavonski Brod</izvorni_sadrzaj>
    <derivirana_varijabla naziv="DomainObject.Predmet.ProtustrankaFormatedWithAdress_1"> ARGUS - VETERINARSKA STANICA  d.o.o. SLAVONSKI BROD, Dr.Mile Budaka 1, 35000 Slavonski Brod</derivirana_varijabla>
  </DomainObject.Predmet.ProtustrankaFormatedWithAdress>
  <DomainObject.Predmet.ProtustrankaFormatedWithAdressOIB>
    <izvorni_sadrzaj> ARGUS - VETERINARSKA STANICA  d.o.o. SLAVONSKI BROD, OIB 49394524178, Dr.Mile Budaka 1, 35000 Slavonski Brod</izvorni_sadrzaj>
    <derivirana_varijabla naziv="DomainObject.Predmet.ProtustrankaFormatedWithAdressOIB_1"> ARGUS - VETERINARSKA STANICA  d.o.o. SLAVONSKI BROD, OIB 49394524178, Dr.Mile Budaka 1, 35000 Slavonski Brod</derivirana_varijabla>
  </DomainObject.Predmet.ProtustrankaFormatedWithAdressOIB>
  <DomainObject.Predmet.ProtustrankaWithAdress>
    <izvorni_sadrzaj>ARGUS - VETERINARSKA STANICA  d.o.o. SLAVONSKI BROD Dr.Mile Budaka 1, 35000 Slavonski Brod</izvorni_sadrzaj>
    <derivirana_varijabla naziv="DomainObject.Predmet.ProtustrankaWithAdress_1">ARGUS - VETERINARSKA STANICA  d.o.o. SLAVONSKI BROD Dr.Mile Budaka 1, 35000 Slavonski Brod</derivirana_varijabla>
  </DomainObject.Predmet.ProtustrankaWithAdress>
  <DomainObject.Predmet.ProtustrankaWithAdressOIB>
    <izvorni_sadrzaj>ARGUS - VETERINARSKA STANICA  d.o.o. SLAVONSKI BROD, OIB 49394524178, Dr.Mile Budaka 1, 35000 Slavonski Brod</izvorni_sadrzaj>
    <derivirana_varijabla naziv="DomainObject.Predmet.ProtustrankaWithAdressOIB_1">ARGUS - VETERINARSKA STANICA  d.o.o. SLAVONSKI BROD, OIB 49394524178, Dr.Mile Budaka 1, 35000 Slavonski Brod</derivirana_varijabla>
  </DomainObject.Predmet.ProtustrankaWithAdressOIB>
  <DomainObject.Predmet.ProtustrankaNazivFormated>
    <izvorni_sadrzaj>ARGUS - VETERINARSKA STANICA  d.o.o. SLAVONSKI BROD</izvorni_sadrzaj>
    <derivirana_varijabla naziv="DomainObject.Predmet.ProtustrankaNazivFormated_1">ARGUS - VETERINARSKA STANICA  d.o.o. SLAVONSKI BROD</derivirana_varijabla>
  </DomainObject.Predmet.ProtustrankaNazivFormated>
  <DomainObject.Predmet.ProtustrankaNazivFormatedOIB>
    <izvorni_sadrzaj>ARGUS - VETERINARSKA STANICA  d.o.o. SLAVONSKI BROD, OIB 49394524178</izvorni_sadrzaj>
    <derivirana_varijabla naziv="DomainObject.Predmet.ProtustrankaNazivFormatedOIB_1">ARGUS - VETERINARSKA STANICA  d.o.o. SLAVONSKI BROD, OIB 49394524178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ARGUS - VETERINARSKA STANICA d.o.o. SLAVONSKI BROD</izvorni_sadrzaj>
    <derivirana_varijabla naziv="DomainObject.Predmet.StrankaFormated_1">  ARGUS - VETERINARSKA STANICA d.o.o. SLAVONSKI BROD</derivirana_varijabla>
  </DomainObject.Predmet.StrankaFormated>
  <DomainObject.Predmet.StrankaFormatedOIB>
    <izvorni_sadrzaj>  ARGUS - VETERINARSKA STANICA d.o.o. SLAVONSKI BROD, OIB 49394524178</izvorni_sadrzaj>
    <derivirana_varijabla naziv="DomainObject.Predmet.StrankaFormatedOIB_1">  ARGUS - VETERINARSKA STANICA d.o.o. SLAVONSKI BROD, OIB 49394524178</derivirana_varijabla>
  </DomainObject.Predmet.StrankaFormatedOIB>
  <DomainObject.Predmet.StrankaFormatedWithAdress>
    <izvorni_sadrzaj> ARGUS - VETERINARSKA STANICA d.o.o. SLAVONSKI BROD, Dr.Mile Budaka 1, 35000 Slavonski Brod</izvorni_sadrzaj>
    <derivirana_varijabla naziv="DomainObject.Predmet.StrankaFormatedWithAdress_1"> ARGUS - VETERINARSKA STANICA d.o.o. SLAVONSKI BROD, Dr.Mile Budaka 1, 35000 Slavonski Brod</derivirana_varijabla>
  </DomainObject.Predmet.StrankaFormatedWithAdress>
  <DomainObject.Predmet.StrankaFormatedWithAdressOIB>
    <izvorni_sadrzaj> ARGUS - VETERINARSKA STANICA d.o.o. SLAVONSKI BROD, OIB 49394524178, Dr.Mile Budaka 1, 35000 Slavonski Brod</izvorni_sadrzaj>
    <derivirana_varijabla naziv="DomainObject.Predmet.StrankaFormatedWithAdressOIB_1"> ARGUS - VETERINARSKA STANICA d.o.o. SLAVONSKI BROD, OIB 49394524178, Dr.Mile Budaka 1, 35000 Slavonski Brod</derivirana_varijabla>
  </DomainObject.Predmet.StrankaFormatedWithAdressOIB>
  <DomainObject.Predmet.StrankaWithAdress>
    <izvorni_sadrzaj>ARGUS - VETERINARSKA STANICA d.o.o. SLAVONSKI BROD Dr.Mile Budaka 1,35000 Slavonski Brod</izvorni_sadrzaj>
    <derivirana_varijabla naziv="DomainObject.Predmet.StrankaWithAdress_1">ARGUS - VETERINARSKA STANICA d.o.o. SLAVONSKI BROD Dr.Mile Budaka 1,35000 Slavonski Brod</derivirana_varijabla>
  </DomainObject.Predmet.StrankaWithAdress>
  <DomainObject.Predmet.StrankaWithAdressOIB>
    <izvorni_sadrzaj>ARGUS - VETERINARSKA STANICA d.o.o. SLAVONSKI BROD, OIB 49394524178, Dr.Mile Budaka 1,35000 Slavonski Brod</izvorni_sadrzaj>
    <derivirana_varijabla naziv="DomainObject.Predmet.StrankaWithAdressOIB_1">ARGUS - VETERINARSKA STANICA d.o.o. SLAVONSKI BROD, OIB 49394524178, Dr.Mile Budaka 1,35000 Slavonski Brod</derivirana_varijabla>
  </DomainObject.Predmet.StrankaWithAdressOIB>
  <DomainObject.Predmet.StrankaNazivFormated>
    <izvorni_sadrzaj>ARGUS - VETERINARSKA STANICA d.o.o. SLAVONSKI BROD</izvorni_sadrzaj>
    <derivirana_varijabla naziv="DomainObject.Predmet.StrankaNazivFormated_1">ARGUS - VETERINARSKA STANICA d.o.o. SLAVONSKI BROD</derivirana_varijabla>
  </DomainObject.Predmet.StrankaNazivFormated>
  <DomainObject.Predmet.StrankaNazivFormatedOIB>
    <izvorni_sadrzaj>ARGUS - VETERINARSKA STANICA d.o.o. SLAVONSKI BROD, OIB 49394524178</izvorni_sadrzaj>
    <derivirana_varijabla naziv="DomainObject.Predmet.StrankaNazivFormatedOIB_1">ARGUS - VETERINARSKA STANICA d.o.o. SLAVONSKI BROD, OIB 49394524178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ARGUS - VETERINARSKA STANICA d.o.o. SLAVONSKI BROD</item>
    </izvorni_sadrzaj>
    <derivirana_varijabla naziv="DomainObject.Predmet.StrankaListFormated_1">
      <item>ARGUS - VETERINARSKA STANICA d.o.o. SLAVONSKI BROD</item>
    </derivirana_varijabla>
  </DomainObject.Predmet.StrankaListFormated>
  <DomainObject.Predmet.StrankaListFormatedOIB>
    <izvorni_sadrzaj>
      <item>ARGUS - VETERINARSKA STANICA d.o.o. SLAVONSKI BROD, OIB 49394524178</item>
    </izvorni_sadrzaj>
    <derivirana_varijabla naziv="DomainObject.Predmet.StrankaListFormatedOIB_1">
      <item>ARGUS - VETERINARSKA STANICA d.o.o. SLAVONSKI BROD, OIB 49394524178</item>
    </derivirana_varijabla>
  </DomainObject.Predmet.StrankaListFormatedOIB>
  <DomainObject.Predmet.StrankaListFormatedWithAdress>
    <izvorni_sadrzaj>
      <item>ARGUS - VETERINARSKA STANICA d.o.o. SLAVONSKI BROD, Dr.Mile Budaka 1, 35000 Slavonski Brod</item>
    </izvorni_sadrzaj>
    <derivirana_varijabla naziv="DomainObject.Predmet.StrankaListFormatedWithAdress_1">
      <item>ARGUS - VETERINARSKA STANICA d.o.o. SLAVONSKI BROD, Dr.Mile Budaka 1, 35000 Slavonski Brod</item>
    </derivirana_varijabla>
  </DomainObject.Predmet.StrankaListFormatedWithAdress>
  <DomainObject.Predmet.StrankaListFormatedWithAdressOIB>
    <izvorni_sadrzaj>
      <item>ARGUS - VETERINARSKA STANICA d.o.o. SLAVONSKI BROD, OIB 49394524178, Dr.Mile Budaka 1, 35000 Slavonski Brod</item>
    </izvorni_sadrzaj>
    <derivirana_varijabla naziv="DomainObject.Predmet.StrankaListFormatedWithAdressOIB_1">
      <item>ARGUS - VETERINARSKA STANICA d.o.o. SLAVONSKI BROD, OIB 49394524178, Dr.Mile Budaka 1, 35000 Slavonski Brod</item>
    </derivirana_varijabla>
  </DomainObject.Predmet.StrankaListFormatedWithAdressOIB>
  <DomainObject.Predmet.StrankaListNazivFormated>
    <izvorni_sadrzaj>
      <item>ARGUS - VETERINARSKA STANICA d.o.o. SLAVONSKI BROD</item>
    </izvorni_sadrzaj>
    <derivirana_varijabla naziv="DomainObject.Predmet.StrankaListNazivFormated_1">
      <item>ARGUS - VETERINARSKA STANICA d.o.o. SLAVONSKI BROD</item>
    </derivirana_varijabla>
  </DomainObject.Predmet.StrankaListNazivFormated>
  <DomainObject.Predmet.StrankaListNazivFormatedOIB>
    <izvorni_sadrzaj>
      <item>ARGUS - VETERINARSKA STANICA d.o.o. SLAVONSKI BROD, OIB 49394524178</item>
    </izvorni_sadrzaj>
    <derivirana_varijabla naziv="DomainObject.Predmet.StrankaListNazivFormatedOIB_1">
      <item>ARGUS - VETERINARSKA STANICA d.o.o. SLAVONSKI BROD, OIB 49394524178</item>
    </derivirana_varijabla>
  </DomainObject.Predmet.StrankaListNazivFormatedOIB>
  <DomainObject.Predmet.ProtuStrankaListFormated>
    <izvorni_sadrzaj>
      <item>ARGUS - VETERINARSKA STANICA  d.o.o. SLAVONSKI BROD</item>
    </izvorni_sadrzaj>
    <derivirana_varijabla naziv="DomainObject.Predmet.ProtuStrankaListFormated_1">
      <item>ARGUS - VETERINARSKA STANICA  d.o.o. SLAVONSKI BROD</item>
    </derivirana_varijabla>
  </DomainObject.Predmet.ProtuStrankaListFormated>
  <DomainObject.Predmet.ProtuStrankaListFormatedOIB>
    <izvorni_sadrzaj>
      <item>ARGUS - VETERINARSKA STANICA  d.o.o. SLAVONSKI BROD, OIB 49394524178</item>
    </izvorni_sadrzaj>
    <derivirana_varijabla naziv="DomainObject.Predmet.ProtuStrankaListFormatedOIB_1">
      <item>ARGUS - VETERINARSKA STANICA  d.o.o. SLAVONSKI BROD, OIB 49394524178</item>
    </derivirana_varijabla>
  </DomainObject.Predmet.ProtuStrankaListFormatedOIB>
  <DomainObject.Predmet.ProtuStrankaListFormatedWithAdress>
    <izvorni_sadrzaj>
      <item>ARGUS - VETERINARSKA STANICA  d.o.o. SLAVONSKI BROD, Dr.Mile Budaka 1, 35000 Slavonski Brod</item>
    </izvorni_sadrzaj>
    <derivirana_varijabla naziv="DomainObject.Predmet.ProtuStrankaListFormatedWithAdress_1">
      <item>ARGUS - VETERINARSKA STANICA  d.o.o. SLAVONSKI BROD, Dr.Mile Budaka 1, 35000 Slavonski Brod</item>
    </derivirana_varijabla>
  </DomainObject.Predmet.ProtuStrankaListFormatedWithAdress>
  <DomainObject.Predmet.ProtuStrankaListFormatedWithAdressOIB>
    <izvorni_sadrzaj>
      <item>ARGUS - VETERINARSKA STANICA  d.o.o. SLAVONSKI BROD, OIB 49394524178, Dr.Mile Budaka 1, 35000 Slavonski Brod</item>
    </izvorni_sadrzaj>
    <derivirana_varijabla naziv="DomainObject.Predmet.ProtuStrankaListFormatedWithAdressOIB_1">
      <item>ARGUS - VETERINARSKA STANICA  d.o.o. SLAVONSKI BROD, OIB 49394524178, Dr.Mile Budaka 1, 35000 Slavonski Brod</item>
    </derivirana_varijabla>
  </DomainObject.Predmet.ProtuStrankaListFormatedWithAdressOIB>
  <DomainObject.Predmet.ProtuStrankaListNazivFormated>
    <izvorni_sadrzaj>
      <item>ARGUS - VETERINARSKA STANICA  d.o.o. SLAVONSKI BROD</item>
    </izvorni_sadrzaj>
    <derivirana_varijabla naziv="DomainObject.Predmet.ProtuStrankaListNazivFormated_1">
      <item>ARGUS - VETERINARSKA STANICA  d.o.o. SLAVONSKI BROD</item>
    </derivirana_varijabla>
  </DomainObject.Predmet.ProtuStrankaListNazivFormated>
  <DomainObject.Predmet.ProtuStrankaListNazivFormatedOIB>
    <izvorni_sadrzaj>
      <item>ARGUS - VETERINARSKA STANICA  d.o.o. SLAVONSKI BROD, OIB 49394524178</item>
    </izvorni_sadrzaj>
    <derivirana_varijabla naziv="DomainObject.Predmet.ProtuStrankaListNazivFormatedOIB_1">
      <item>ARGUS - VETERINARSKA STANICA  d.o.o. SLAVONSKI BROD, OIB 49394524178</item>
    </derivirana_varijabla>
  </DomainObject.Predmet.ProtuStrankaListNazivFormatedOIB>
  <DomainObject.Predmet.OstaliListFormated>
    <izvorni_sadrzaj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</izvorni_sadrzaj>
    <derivirana_varijabla naziv="DomainObject.Predmet.OstaliListFormated_1"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</derivirana_varijabla>
  </DomainObject.Predmet.OstaliListFormated>
  <DomainObject.Predmet.OstaliListFormatedOIB>
    <izvorni_sadrzaj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</izvorni_sadrzaj>
    <derivirana_varijabla naziv="DomainObject.Predmet.OstaliListFormatedOIB_1"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</derivirana_varijabla>
  </DomainObject.Predmet.OstaliListFormatedOIB>
  <DomainObject.Predmet.OstaliListFormatedWithAdress>
    <izvorni_sadrzaj>
      <item>NIKICA STEVANOVIĆ, Berislavićeva 45, 35000 SLAVINSKI BROD</item>
      <item>ZDENKO BEŠLIĆ dipl.ecc., P. Krešimira IV 4, 35000 Slavonski Brod</item>
      <item>FINANCIJSKA AGENCIJA, 35000 Slavonski Brod</item>
      <item>HYPO ALPE-ADRIA-BANK d.d.,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Andrije Štampara 57, 35000 Slavonski Brod</item>
      <item>Karlo Suk</item>
    </izvorni_sadrzaj>
    <derivirana_varijabla naziv="DomainObject.Predmet.OstaliListFormatedWithAdress_1">
      <item>NIKICA STEVANOVIĆ, Berislavićeva 45, 35000 SLAVINSKI BROD</item>
      <item>ZDENKO BEŠLIĆ dipl.ecc., P. Krešimira IV 4, 35000 Slavonski Brod</item>
      <item>FINANCIJSKA AGENCIJA, 35000 Slavonski Brod</item>
      <item>HYPO ALPE-ADRIA-BANK d.d.,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Andrije Štampara 57, 35000 Slavonski Brod</item>
      <item>Karlo Suk</item>
    </derivirana_varijabla>
  </DomainObject.Predmet.OstaliListFormatedWithAdress>
  <DomainObject.Predmet.OstaliListFormatedWithAdressOIB>
    <izvorni_sadrzaj>
      <item>NIKICA STEVANOVIĆ, Berislavićeva 45, 35000 SLAVINSKI BROD</item>
      <item>ZDENKO BEŠLIĆ dipl.ecc., OIB 40568270984, P. Krešimira IV 4, 35000 Slavonski Brod</item>
      <item>FINANCIJSKA AGENCIJA, 35000 Slavonski Brod</item>
      <item>HYPO ALPE-ADRIA-BANK d.d., OIB 14036333877,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OIB 72744528484, Andrije Štampara 57, 35000 Slavonski Brod</item>
      <item>Karlo Suk</item>
    </izvorni_sadrzaj>
    <derivirana_varijabla naziv="DomainObject.Predmet.OstaliListFormatedWithAdressOIB_1">
      <item>NIKICA STEVANOVIĆ, Berislavićeva 45, 35000 SLAVINSKI BROD</item>
      <item>ZDENKO BEŠLIĆ dipl.ecc., OIB 40568270984, P. Krešimira IV 4, 35000 Slavonski Brod</item>
      <item>FINANCIJSKA AGENCIJA, 35000 Slavonski Brod</item>
      <item>HYPO ALPE-ADRIA-BANK d.d., OIB 14036333877,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OIB 72744528484, Andrije Štampara 57, 35000 Slavonski Brod</item>
      <item>Karlo Suk</item>
    </derivirana_varijabla>
  </DomainObject.Predmet.OstaliListFormatedWithAdressOIB>
  <DomainObject.Predmet.OstaliListNazivFormated>
    <izvorni_sadrzaj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</izvorni_sadrzaj>
    <derivirana_varijabla naziv="DomainObject.Predmet.OstaliListNazivFormated_1"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</derivirana_varijabla>
  </DomainObject.Predmet.OstaliListNazivFormated>
  <DomainObject.Predmet.OstaliListNazivFormatedOIB>
    <izvorni_sadrzaj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</izvorni_sadrzaj>
    <derivirana_varijabla naziv="DomainObject.Predmet.OstaliListNazivFormatedOIB_1"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ARGUS - VETERINARSKA STANICA d.o.o. SLAVONSKI BROD</izvorni_sadrzaj>
    <derivirana_varijabla naziv="DomainObject.Predmet.StrankaIDrugi_1">ARGUS - VETERINARSKA STANICA d.o.o. SLAVONSKI BROD</derivirana_varijabla>
  </DomainObject.Predmet.StrankaIDrugi>
  <DomainObject.Predmet.ProtustrankaIDrugi>
    <izvorni_sadrzaj>ARGUS - VETERINARSKA STANICA  d.o.o. SLAVONSKI BROD</izvorni_sadrzaj>
    <derivirana_varijabla naziv="DomainObject.Predmet.ProtustrankaIDrugi_1">ARGUS - VETERINARSKA STANICA  d.o.o. SLAVONSKI BROD</derivirana_varijabla>
  </DomainObject.Predmet.ProtustrankaIDrugi>
  <DomainObject.Predmet.StrankaIDrugiAdressOIB>
    <izvorni_sadrzaj>ARGUS - VETERINARSKA STANICA d.o.o. SLAVONSKI BROD, OIB 49394524178, Dr.Mile Budaka 1, 35000 Slavonski Brod</izvorni_sadrzaj>
    <derivirana_varijabla naziv="DomainObject.Predmet.StrankaIDrugiAdressOIB_1">ARGUS - VETERINARSKA STANICA d.o.o. SLAVONSKI BROD, OIB 49394524178, Dr.Mile Budaka 1, 35000 Slavonski Brod</derivirana_varijabla>
  </DomainObject.Predmet.StrankaIDrugiAdressOIB>
  <DomainObject.Predmet.ProtustrankaIDrugiAdressOIB>
    <izvorni_sadrzaj>ARGUS - VETERINARSKA STANICA  d.o.o. SLAVONSKI BROD, OIB 49394524178, Dr.Mile Budaka 1, 35000 Slavonski Brod</izvorni_sadrzaj>
    <derivirana_varijabla naziv="DomainObject.Predmet.ProtustrankaIDrugiAdressOIB_1">ARGUS - VETERINARSKA STANICA  d.o.o. SLAVONSKI BROD, OIB 49394524178, Dr.Mile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ARGUS - VETERINARSKA STANICA  d.o.o. SLAVONSKI BROD</item>
      <item>ARGUS - VETERINARSKA STANICA d.o.o. SLAVONSKI BROD</item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</izvorni_sadrzaj>
    <derivirana_varijabla naziv="DomainObject.Predmet.SudioniciListNaziv_1">
      <item>ARGUS - VETERINARSKA STANICA  d.o.o. SLAVONSKI BROD</item>
      <item>ARGUS - VETERINARSKA STANICA d.o.o. SLAVONSKI BROD</item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</derivirana_varijabla>
  </DomainObject.Predmet.SudioniciListNaziv>
  <DomainObject.Predmet.SudioniciListAdressOIB>
    <izvorni_sadrzaj>
      <item>ARGUS - VETERINARSKA STANICA  d.o.o. SLAVONSKI BROD, OIB 49394524178, Dr.Mile Budaka 1,35000 Slavonski Brod</item>
      <item>ARGUS - VETERINARSKA STANICA d.o.o. SLAVONSKI BROD, OIB 49394524178, Dr.Mile Budaka 1,35000 Slavonski Brod</item>
      <item>NIKICA STEVANOVIĆ, Berislavićeva 45,35000 SLAVINSKI BROD</item>
      <item>ZDENKO BEŠLIĆ dipl.ecc., OIB 40568270984, P. Krešimira IV 4,35000 Slavonski Brod</item>
      <item>FINANCIJSKA AGENCIJA, 35000 Slavonski Brod</item>
      <item>HYPO ALPE-ADRIA-BANK d.d., OIB 14036333877, Slavonska avenija 6,10000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Strmotićeva,31400 Đakovo</item>
      <item>Mirko Stuparević, Ivana pl. Trnskog 19,35000 Slavonski Brod</item>
      <item>Domagoj Vuković, odvjetnik, Pilareva 18/II,35000 Slavonski Brod</item>
      <item>Mijo Kladarić, odvjetnik, Pilareva 28,35000 Slavonski Brod</item>
      <item>Hypo-Alpe-Adria-Bank d.d., Slavonska avenija 6,10000 Zagreb</item>
      <item>Tihomir Doko</item>
      <item>Vlatka Berketa</item>
      <item>Gorana Klepač</item>
      <item>Gabriel Zovak</item>
      <item>Stjepan Skomina, Sapci 110,35214 Sapci</item>
      <item>Đuro Vukelić, OIB 72744528484, Andrije Štampara 57,35000 Slavonski Brod</item>
      <item>Karlo Suk</item>
    </izvorni_sadrzaj>
    <derivirana_varijabla naziv="DomainObject.Predmet.SudioniciListAdressOIB_1">
      <item>ARGUS - VETERINARSKA STANICA  d.o.o. SLAVONSKI BROD, OIB 49394524178, Dr.Mile Budaka 1,35000 Slavonski Brod</item>
      <item>ARGUS - VETERINARSKA STANICA d.o.o. SLAVONSKI BROD, OIB 49394524178, Dr.Mile Budaka 1,35000 Slavonski Brod</item>
      <item>NIKICA STEVANOVIĆ, Berislavićeva 45,35000 SLAVINSKI BROD</item>
      <item>ZDENKO BEŠLIĆ dipl.ecc., OIB 40568270984, P. Krešimira IV 4,35000 Slavonski Brod</item>
      <item>FINANCIJSKA AGENCIJA, 35000 Slavonski Brod</item>
      <item>HYPO ALPE-ADRIA-BANK d.d., OIB 14036333877, Slavonska avenija 6,10000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Strmotićeva,31400 Đakovo</item>
      <item>Mirko Stuparević, Ivana pl. Trnskog 19,35000 Slavonski Brod</item>
      <item>Domagoj Vuković, odvjetnik, Pilareva 18/II,35000 Slavonski Brod</item>
      <item>Mijo Kladarić, odvjetnik, Pilareva 28,35000 Slavonski Brod</item>
      <item>Hypo-Alpe-Adria-Bank d.d., Slavonska avenija 6,10000 Zagreb</item>
      <item>Tihomir Doko</item>
      <item>Vlatka Berketa</item>
      <item>Gorana Klepač</item>
      <item>Gabriel Zovak</item>
      <item>Stjepan Skomina, Sapci 110,35214 Sapci</item>
      <item>Đuro Vukelić, OIB 72744528484, Andrije Štampara 57,35000 Slavonski Brod</item>
      <item>Karlo Suk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49394524178</item>
      <item>, OIB 49394524178</item>
      <item>, OIB null</item>
      <item>, OIB 40568270984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72744528484</item>
      <item>, OIB null</item>
    </izvorni_sadrzaj>
    <derivirana_varijabla naziv="DomainObject.Predmet.SudioniciListNazivOIB_1">
      <item>, OIB 49394524178</item>
      <item>, OIB 49394524178</item>
      <item>, OIB null</item>
      <item>, OIB 40568270984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72744528484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391</properties:Words>
  <properties:Characters>2074</properties:Characters>
  <properties:Lines>62</properties:Lines>
  <properties:Paragraphs>29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                                                                  </vt:lpstr>
    </vt:vector>
  </properties:TitlesOfParts>
  <properties:LinksUpToDate>false</properties:LinksUpToDate>
  <properties:CharactersWithSpaces>2738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2017-06-09T06:30:00Z</dcterms:created>
  <dc:creator>alet</dc:creator>
  <cp:lastModifiedBy>wsadmin</cp:lastModifiedBy>
  <cp:lastPrinted>2017-06-09T06:41:00Z</cp:lastPrinted>
  <dcterms:modified xmlns:xsi="http://www.w3.org/2001/XMLSchema-instance" xsi:type="dcterms:W3CDTF">2017-06-09T06:45:00Z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