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df30e" w14:paraId="dedf30e" w:rsidRDefault="002C3641" w:rsidP="002C3641" w:rsidR="002C3641">
      <w:pPr>
        <w15:collapsed w:val="false"/>
      </w:pPr>
      <w:bookmarkStart w:name="_GoBack" w:id="0"/>
      <w:bookmarkEnd w:id="0"/>
      <w:r>
        <w:rPr>
          <w:noProof/>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2C3641" w:rsidP="002C3641" w:rsidR="002C3641"/>
    <w:p w:rsidRDefault="002C3641" w:rsidP="002C3641" w:rsidR="002C3641">
      <w:pPr>
        <w:rPr>
          <w:b/>
        </w:rPr>
      </w:pPr>
      <w:r>
        <w:rPr>
          <w:b/>
        </w:rPr>
        <w:t>REPUBLIKA HRVATSKA</w:t>
      </w:r>
    </w:p>
    <w:p w:rsidRDefault="002C3641" w:rsidP="002C3641" w:rsidR="002C3641">
      <w:pPr>
        <w:rPr>
          <w:b/>
        </w:rPr>
      </w:pPr>
      <w:r>
        <w:rPr>
          <w:b/>
        </w:rPr>
        <w:t xml:space="preserve">TRGOVAČKI SUD U SPLITU </w:t>
      </w:r>
    </w:p>
    <w:p w:rsidRDefault="002C3641" w:rsidP="002C3641" w:rsidR="002C3641">
      <w:pPr>
        <w:rPr>
          <w:b/>
        </w:rPr>
      </w:pPr>
      <w:r>
        <w:rPr>
          <w:b/>
        </w:rPr>
        <w:t xml:space="preserve">Split, Sukoišanska 6 </w:t>
      </w:r>
      <w:r>
        <w:rPr>
          <w:b/>
        </w:rPr>
        <w:tab/>
      </w:r>
      <w:r>
        <w:rPr>
          <w:b/>
        </w:rPr>
        <w:tab/>
      </w:r>
      <w:r>
        <w:rPr>
          <w:b/>
        </w:rPr>
        <w:tab/>
      </w:r>
      <w:r>
        <w:rPr>
          <w:b/>
        </w:rPr>
        <w:tab/>
      </w:r>
      <w:r>
        <w:rPr>
          <w:b/>
        </w:rPr>
        <w:tab/>
      </w:r>
      <w:r>
        <w:rPr>
          <w:b/>
        </w:rPr>
        <w:tab/>
        <w:t xml:space="preserve">                              1. St-3/2009</w:t>
      </w:r>
    </w:p>
    <w:p w:rsidRDefault="002C3641" w:rsidP="002C3641" w:rsidR="002C3641">
      <w:pPr>
        <w:rPr>
          <w:b/>
        </w:rPr>
      </w:pPr>
    </w:p>
    <w:p w:rsidRDefault="002C3641" w:rsidP="002C3641" w:rsidR="002C3641">
      <w:pPr>
        <w:rPr>
          <w:b/>
        </w:rPr>
      </w:pPr>
    </w:p>
    <w:p w:rsidRDefault="002C3641" w:rsidP="002C3641" w:rsidR="002C3641">
      <w:pPr>
        <w:jc w:val="center"/>
        <w:rPr>
          <w:b/>
        </w:rPr>
      </w:pPr>
      <w:r>
        <w:rPr>
          <w:b/>
        </w:rPr>
        <w:t>R E P U B L I K A  H R V A T S K A</w:t>
      </w:r>
    </w:p>
    <w:p w:rsidRDefault="002C3641" w:rsidP="002C3641" w:rsidR="002C3641">
      <w:pPr>
        <w:rPr>
          <w:b/>
        </w:rPr>
      </w:pPr>
    </w:p>
    <w:p w:rsidRDefault="002C3641" w:rsidP="002C3641" w:rsidR="002C3641">
      <w:pPr>
        <w:pStyle w:val="Naslov1"/>
        <w:tabs>
          <w:tab w:pos="720" w:val="left"/>
        </w:tabs>
      </w:pPr>
      <w:r>
        <w:t>R J E Š E N J E</w:t>
      </w:r>
    </w:p>
    <w:p w:rsidRDefault="002C3641" w:rsidP="002C3641" w:rsidR="002C3641"/>
    <w:p w:rsidRDefault="002C3641" w:rsidP="002C3641" w:rsidR="002C3641">
      <w:pPr>
        <w:pStyle w:val="Tijeloteksta"/>
      </w:pPr>
      <w:r>
        <w:t xml:space="preserve">              Trgovački sud u Splitu, po sucu ovog suda Velimiru Vuković, kao stečajnom sucu, u stečajnom  postupku nad  stečajnim dužnikom dužnikom </w:t>
      </w:r>
      <w:r w:rsidR="00D106DD">
        <w:t>DALMATINKA NOVA d.d. - u stečaju, Sinj, Domovinskog rata 96, OIB: OIB: 26571249357</w:t>
      </w:r>
      <w:r>
        <w:t xml:space="preserve">, odlučujući o prijedlogu stečajnog upravitelja  za ispravak tablice ispitanih tražbina, dana 22. ožujka 2018. godine, </w:t>
      </w:r>
    </w:p>
    <w:p w:rsidRDefault="002C3641" w:rsidP="002C3641" w:rsidR="002C3641">
      <w:pPr>
        <w:jc w:val="center"/>
        <w:rPr>
          <w:b/>
          <w:bCs/>
        </w:rPr>
      </w:pPr>
    </w:p>
    <w:p w:rsidRDefault="002C3641" w:rsidP="002C3641" w:rsidR="002C3641">
      <w:pPr>
        <w:jc w:val="center"/>
      </w:pPr>
      <w:r>
        <w:t>r i j e š i o     j e</w:t>
      </w:r>
    </w:p>
    <w:p w:rsidRDefault="002C3641" w:rsidP="002C3641" w:rsidR="002C3641">
      <w:pPr>
        <w:jc w:val="center"/>
      </w:pPr>
    </w:p>
    <w:p w:rsidRDefault="002C3641" w:rsidP="002C3641" w:rsidR="002C3641">
      <w:pPr>
        <w:pStyle w:val="Tijeloteksta"/>
        <w:tabs>
          <w:tab w:pos="708" w:val="left"/>
        </w:tabs>
      </w:pPr>
      <w:r>
        <w:tab/>
        <w:t>Ispravlja se Tablica ispitanih tražbina stečajnih vjerovnika od 20. listopada 2009. godine,</w:t>
      </w:r>
      <w:r w:rsidR="00D87D79">
        <w:t xml:space="preserve"> od 29.travnja 2010.godine,</w:t>
      </w:r>
      <w:r>
        <w:t xml:space="preserve"> od 22.prosinca 2010.godine i 10.</w:t>
      </w:r>
      <w:r w:rsidR="00D87D79">
        <w:t>o</w:t>
      </w:r>
      <w:r>
        <w:t>žujka 2011.godine,</w:t>
      </w:r>
      <w:r w:rsidR="00D87D79">
        <w:t xml:space="preserve"> tako da </w:t>
      </w:r>
      <w:r w:rsidR="00842395">
        <w:t xml:space="preserve">korigirano </w:t>
      </w:r>
      <w:r w:rsidR="00D87D79">
        <w:t xml:space="preserve">rješenje o utvrđenim tražbinama vjerovnika prvog višeg isplatnog reda </w:t>
      </w:r>
      <w:r w:rsidR="00842395">
        <w:t>sada glasi:</w:t>
      </w:r>
    </w:p>
    <w:p w:rsidRDefault="00842395" w:rsidP="002C3641" w:rsidR="00842395">
      <w:pPr>
        <w:pStyle w:val="Tijeloteksta"/>
        <w:tabs>
          <w:tab w:pos="708" w:val="left"/>
        </w:tabs>
      </w:pPr>
    </w:p>
    <w:p w:rsidRDefault="00842395" w:rsidP="002C3641" w:rsidR="00842395">
      <w:pPr>
        <w:pStyle w:val="Tijeloteksta"/>
        <w:tabs>
          <w:tab w:pos="708" w:val="left"/>
        </w:tabs>
      </w:pPr>
      <w:r>
        <w:t>Tablica III. Potraživanje vjerovnika I. višeg isplatnog reda</w:t>
      </w:r>
    </w:p>
    <w:p w:rsidRDefault="00842395" w:rsidP="002C3641" w:rsidR="00842395">
      <w:pPr>
        <w:pStyle w:val="Tijeloteksta"/>
        <w:tabs>
          <w:tab w:pos="708" w:val="left"/>
        </w:tabs>
      </w:pPr>
    </w:p>
    <w:tbl>
      <w:tblPr>
        <w:tblW w:type="auto" w:w="0"/>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CellMar>
          <w:left w:type="dxa" w:w="30"/>
          <w:right w:type="dxa" w:w="30"/>
        </w:tblCellMar>
        <w:tblLook w:val="04A0" w:noVBand="1" w:noHBand="0" w:lastColumn="0" w:firstColumn="1" w:lastRow="0" w:firstRow="1"/>
      </w:tblPr>
      <w:tblGrid>
        <w:gridCol w:w="533"/>
        <w:gridCol w:w="2837"/>
        <w:gridCol w:w="1338"/>
        <w:gridCol w:w="1418"/>
        <w:gridCol w:w="1417"/>
        <w:gridCol w:w="1559"/>
      </w:tblGrid>
      <w:tr w:rsidTr="00842395" w:rsidR="00842395" w:rsidRPr="00FA218A">
        <w:trPr>
          <w:trHeight w:val="463"/>
        </w:trPr>
        <w:tc>
          <w:tcPr>
            <w:tcW w:type="dxa" w:w="533"/>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R.br.</w:t>
            </w:r>
          </w:p>
        </w:tc>
        <w:tc>
          <w:tcPr>
            <w:tcW w:type="dxa" w:w="283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NAZIV I ADRESA</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OIB</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Brutto plaće, putni trošak, kamata</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Otpremnina</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UKUPNO</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Ajdučić Ivanka, Obrovac Sinjski, Gala</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74122171278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21.085,16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3.152,90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24.238,06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Ajdučić Roza Obrovac Sinjski, Gala</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47168058281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21.305,54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3.152,90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24.458,44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Alebić Marija,Hrvace,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90108478361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20.464,62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3.152,90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23.617,52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Alebić Marija, K.lokva 41,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49061485226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48.879,43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6.052,09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54.931,52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Aničić Čolo Ana ; Radošić 5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76447344298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-8.442,00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2.252,06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-6.189,94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Andrijašević Marija, T.voćnjak,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18167740419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15.956,03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1.838,51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17.794,54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Anušić Tadija, Domov.rata 83,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93195212078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22.186,72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25.339,60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Babić Mirko, Jasensko,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61599446211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42.432,66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5.906,23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48.338,89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lastRenderedPageBreak/>
              <w:t>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Bader Jadranka, I.F.Grčića 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32799660523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20.115,49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23.268,37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Bakotić Tamara, Luka 13,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13300780196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17.487,39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20.640,27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Balaić Marija,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13884598601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20.472,10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23.624,98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Bandić Anđelka, Lum.most 11,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12801760997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20.317,88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2.252,06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22.569,94</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Banić Branka,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93999301401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17.384,02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5.457,82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22.841,84</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Banić Škojo Koviljka,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97434076661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16.157,24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5.404,91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21.562,15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Banić Škojo Tonka,Otok,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87492823105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21.145,51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3.153,42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24.298,93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Barać Anka, Bajagić, Obrovac</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14830169100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21.009,21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24.162,09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Barać Anka, Jasensko,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22174448066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17.855,20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21.008,08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Barać Janja, Put ferate 11,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5093549330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17.360,26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5.474,66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22.834,92</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Barać Mara, Turjaci,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28969703698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17.722,10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20.874,98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Marija Barać, Obrovac, Bajagić</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57395948845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20.808,45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23.961,33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Barać Sanka, Bajagić 10,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97902401735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20.000,91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23.153,79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Bašić Katica, Suhač,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85211012088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16.094,15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5.433,77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21.527,92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Batarelo Milenka, Lučane 92,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56308463880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Batarelo Nenad, Lučane,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82880801598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22.448,17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5.040,94</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27.489,11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Benja Marica,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15784709058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16.731,91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5.683,93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22.415,84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Bešlić Ankica, A.Starčevića 23,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88329738453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20.804,91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23.957,79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Bilandžić Danica , Čitluk, Sinj</w:t>
            </w:r>
          </w:p>
        </w:tc>
        <w:tc>
          <w:tcPr>
            <w:tcW w:type="dxa" w:w="133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842395" w:rsidP="00842395" w:rsidR="00842395" w:rsidRPr="00FA218A">
            <w:pPr>
              <w:autoSpaceDE w:val="false"/>
              <w:autoSpaceDN w:val="false"/>
              <w:adjustRightInd w:val="false"/>
              <w:jc w:val="center"/>
            </w:pPr>
            <w:r w:rsidRPr="00FA218A">
              <w:t>12073258842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15.798,64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5.433,77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21.232,41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Bilobrk Dinka, Bazana 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45172340301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9.817,11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5.683,93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15.501,04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Bilobrk Ivan,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93964843797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23.343,66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26.496,54</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Bilođerić Ivan,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71049861979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14.879,38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5.397,69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20.277,07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Bilokapić Ankica, Gljev, Obrovac</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21576179994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20.800,61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23.953,49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Bilokapić Nikola, Gljev, Obrovac</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94702423321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39.548,27</w:t>
            </w:r>
          </w:p>
        </w:tc>
        <w:tc>
          <w:tcPr>
            <w:tcW w:type="dxa" w:w="1417"/>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11.377,94</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50.926,21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Blažević Bandov Nediljka,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34521112790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14.293,41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5.474,66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19.768,07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Bogdan Jagoda,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65533056009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10.350,27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16.024,57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Boko Snježana, Karakašica,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03760609239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20.735,39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23.888,27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Borković Draginja, Lučane,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69209297287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33.903,51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4.604,56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38.508,07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Botica Šimica,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48934624127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21.027,76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24.180,64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38.</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Budimir Josip, Dalmatinska 16,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79330723768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16.079,03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5.505,93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21.584,96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Bulj Marija, Suhač 53,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33668273272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22.909,83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26.062,71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40.</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Buljan Nada, Ćurlini 76,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63022672962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10.330,14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3.772,33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14.102,47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Cvitković Mladenka, Boričevac 25,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45396651498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19.126,62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5.404,91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24.531,53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Cvrlje Mate, Glavice Pl.,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45415908245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56.146,31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5.374,98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61.521,29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Čačija Ante, Bagajić,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37165658446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24.593,23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6.305,81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30.899,04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Čačija Luca,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40919798494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20.833,12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23.986,00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Čačija Slavko,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06671926922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20.227,67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23.380,55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Čondić Begov Lucija, Karakašic,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28987205960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21.109,03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24.203,58</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Čović Tajana, Lučane,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19085005765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17.238,74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5.479,47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22.718,21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Čovo Marija, Karakašice,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47427796663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17.481,77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5.472,26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22.954,03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49.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Čovo Željko, Karakašice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37804067518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10.843,49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10.843,49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Čugura Anđelka, Jasensko,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60337145826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16.874,19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5.489,09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22.363,28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Čugura Darijo, I.F.Grčića 25,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78055698558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15.068,20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5.489,09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20.557,29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Delija Jasminka, Bazana 4,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35121579487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14.385,96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5.525,17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19.911,13</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Delija Vinko,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17122072373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14.073,37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17.167,92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Delonga Anđelka, Put Župića 6,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99970084289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20.828,10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23.922,65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Delonga Ivo, Put Župića 6,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89678062357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19.344,05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22.438,60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Delonga Marija, Košute 15,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34309004199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15.047,38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2.783,02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17.830,40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Dević Anita, Gljev 11,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15215411312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Dević Smilja, D.Glavice,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99071088700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15.001,71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5.440,99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20.442,70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59.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Dinarina Ivna,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70346400324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10.560,38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16.234,68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Dinarina Jagoda,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35446505341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21.676,63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24.771,18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Doljanin Smilja, 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67636947429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19.971,94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23.066,49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Domjanović Ivan,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00014496010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18.073,84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4.839,83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22.913,67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Domjanović Marija, J.Dalmatinca,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57207778590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31.792,06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4.375,00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36.167,06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Domjanović Mirjana, J.Dalmatinca 60,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85131813366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13.983,48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5.496,31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19.479,79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Dotur Senka, Turjaci,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73065054094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17.749,87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20.902,75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Dragunić Ivanka, K.Zvonimira,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84152939466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26.292,68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4.375,00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30.667,68</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Dukić Ana, Košute,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78175063292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14.636,38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5.472,26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20.108,64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Đapić Drago, Drniška bb,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04509502550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18.766,24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10.805,76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29.572,00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69.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Đapić Jela, F.Grabovca,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24720649621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20.786,41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23.939,29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Đapić Mira, Bitelić,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06531434174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21.087,19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24.240,07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Đipalo Marija, Lučane,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48303888648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20.683,78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23.836,66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Elek Ivanka,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66657776229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15.114,55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5.467,45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20.582,00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Elek Marija,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93403095978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14.571,11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5.457,82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20.028,93</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Elek Nevenka,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94298301555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15.561,05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5.433,77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20.994,82</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Erceg Marija,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98458961529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17.716,93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20.869,81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Erceg Nediljka,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86489924672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9.799,06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15.473,36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Ergović Marija, Drniška,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95186507902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20.176,29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23.329,17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Filipović Grčić Davorka, Luka 15,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88850825364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9.042,71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9.042,71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79.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Gabričević Božena, Gardun 56,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47097297074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14.636,38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5.472,26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20.108,64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Galić Nevenka, S.Tomaševića,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34521112790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18.310,17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21.463,05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Galić Šima, S.Tomaševića,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78210681319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20.683,05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23.835,93</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Gaurina Goran, Suhač,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14091111909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19.232,91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22.385,79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Gaurina Miroslav, Suhač,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47515386531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27.406,79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5.006,92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32.413,71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Gaurina Nada, F.Tuđmana 8,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85538143909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14.274,55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5.474,66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19.749,21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Gaurina Petar, Suhač,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55004063160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1.669,31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11.194,67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12.863,98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86.</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Gaurina Sanka,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38235249597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17.720,26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5.479,47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23.199,73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Glavinić Anđelka, Brnaze 190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32359554803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17.846,37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5.465,04</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23.311,41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Glavurdić Ante, Potravlje,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21962681598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33.430,65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5.104,15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38.534,80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89.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Glavurdić Milena, Put Šumarije,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54687789181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20.786,48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23.939,36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90.</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Grgat Iva, Otok, Otok</w:t>
            </w:r>
          </w:p>
        </w:tc>
        <w:tc>
          <w:tcPr>
            <w:tcW w:type="dxa" w:w="133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842395" w:rsidP="00842395" w:rsidR="00842395" w:rsidRPr="00FA218A">
            <w:pPr>
              <w:autoSpaceDE w:val="false"/>
              <w:autoSpaceDN w:val="false"/>
              <w:adjustRightInd w:val="false"/>
              <w:jc w:val="center"/>
            </w:pPr>
            <w:r w:rsidRPr="00FA218A">
              <w:t>76316940934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14.279,29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14.279,29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Grgat Marija,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83165788573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19.481,13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22.634,01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Grgat Neda,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93833762759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16.618,57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2.760,18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19.378,75</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Grgić Ana, T.voćnjak 2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07771431902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15.091,26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5.515,55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20.606,81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Grubiša Filka, F.Grabovca 15,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50820272706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15.391,60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5.525,17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20.916,77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Gugić Marina, Put Ruduše,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35720082901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15.840,43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18.993,31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Gulić Antonela, Put Šumarije 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73133436549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12.940,11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5.515,55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18.455,66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Gulić Joško,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45575905728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22.723,54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25.876,42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Gusić Dušan, Vrlička 63,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21682050238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38.628,92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5.760,40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44.389,32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99.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Hrste Zdravka, Radošić,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54919778345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16.555,36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19.708,24</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Ilić Višnja, Čurlini,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20151262159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20.803,13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1.801,65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22.604,78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Ivandić Gordana,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93571898638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18.103,38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5.445,80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23.549,18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Ivković Anđelka,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71451099355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10.035,99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15.710,29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Ivković Ljilja,Brnaze,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50336069074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16.574,59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5.469,85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22.044,44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Jadrijević Ivica,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98263652137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14.393,31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5.481,88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19.875,19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Jadrijević Marija,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63556989725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16.994,93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20.147,81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Jadrijević Jozef Tomas,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62104277639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20.785,54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23.938,42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Jadrijević Tihomir Tomas,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62104277639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32.309,95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32.309,95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Jagnjić Slavica, Gala,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02755258160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19.785,00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22.937,88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109.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Janković Miloš Ana, 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06058020980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10.314,93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15.989,23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Jelčić Stanka, 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14394658485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9.885,16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15.559,46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Jelinčić Ana, A.K.Matasa 4,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06257556027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61.928,06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7.437,50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69.365,56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Jelinčić Frano, A.K.Matasa 4, Sinj</w:t>
            </w:r>
          </w:p>
        </w:tc>
        <w:tc>
          <w:tcPr>
            <w:tcW w:type="dxa" w:w="133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842395" w:rsidP="00842395" w:rsidR="00842395" w:rsidRPr="00FA218A">
            <w:pPr>
              <w:autoSpaceDE w:val="false"/>
              <w:autoSpaceDN w:val="false"/>
              <w:adjustRightInd w:val="false"/>
              <w:jc w:val="center"/>
            </w:pPr>
            <w:r w:rsidRPr="00FA218A">
              <w:t>00899155854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30.696,65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17.941,63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48.638,28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Jelinčić Nikola,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92852418005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46.195,89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11.916,66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58.112,55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Jelinčić Smilja,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07197975221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17.423,44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5.445,80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22.869,24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Jelinčić Vesela, M.Buljana 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33916993966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48.178,64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6.083,42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54.262,06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Jenjić Anka,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28093100561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31.784,40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3.791,65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35.576,05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Jerkan Nevenka, Hrvace,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10021820170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20.638,48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23.791,36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Kamber Jozo, Ruda, Grab</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77094720864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11.940,52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15.093,40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119.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Katić Nediljka, Ćosin potok 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67021308474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17.564,31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3.094,55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20.658,86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Kelava Katica, Čitluk 87,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99433168686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20.990,35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24.143,23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121.</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Klarić Marija, Radošić 33, Sinj</w:t>
            </w:r>
          </w:p>
        </w:tc>
        <w:tc>
          <w:tcPr>
            <w:tcW w:type="dxa" w:w="133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842395" w:rsidP="00842395" w:rsidR="00842395" w:rsidRPr="00FA218A">
            <w:pPr>
              <w:autoSpaceDE w:val="false"/>
              <w:autoSpaceDN w:val="false"/>
              <w:adjustRightInd w:val="false"/>
              <w:jc w:val="center"/>
            </w:pPr>
            <w:r w:rsidRPr="00FA218A">
              <w:t>11014555201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12.851,28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5.503,53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18.354,81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122.</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Kotromanović Anita, Brnaze 240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69300971505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14.028,79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5.489,09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19.517,88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Krajina Mirjana, Put Piketa 32,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86052901863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15.088,78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5.496,31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20.585,09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Kranjac Marija, Rumin,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18894939335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7.137,66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12.811,96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Križanac Nena, Radošić,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44696707598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17.360,30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5.474,66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22.834,96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Križanac Nevenka, Radošić 55,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82331952507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16.631,16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5.496,31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22.127,47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Kudrić Edita, Luka 17,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73476764186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17.555,80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20.708,68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Kukoleća Tatjana, F.Tuđmana 9,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39596663292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16.215,46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5.318,32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21.533,78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129.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Labrović Anka,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94837904352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20.405,79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23.558,67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Labrović Ante,Glavice.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26049945736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22.034,41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25.187,29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Labrović Antonela, Batonova,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40340823175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17.360,30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5.474,66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22.834,96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pPr>
            <w:r w:rsidRPr="00FA218A">
              <w:t>Labrović Dragica,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83845454100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pPr>
            <w:r w:rsidRPr="00FA218A">
              <w:t>15.275,92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18.428,81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Labrović Iva,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78883800050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15.243,99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5.455,42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20.699,41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Labrović Ivica,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78174486655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13.775,00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5.436,18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19.211,18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Labrović, Mladenka,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39049419355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21.279,63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24.432,51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Labrović Stipe,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35432656435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21.785,71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24.938,59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Labrović Tonči,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43141619247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27.515,50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4.375,00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31.890,50</w:t>
            </w:r>
          </w:p>
        </w:tc>
      </w:tr>
      <w:tr w:rsidTr="00842395" w:rsidR="00842395" w:rsidRPr="00FA218A">
        <w:trPr>
          <w:trHeight w:val="17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Laco Ankica,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65677345667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14.001,03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2.500,36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16.501,39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139.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Laco Marica,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36884731001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21.011,57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24.164,45</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Laco Milenka,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56349721380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14.879,42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5.467,45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20.346,87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Librenjak Snježana, Karakašica,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03213199670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52.549,75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6.562,67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59.112,42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Ljubićić Ivanka,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29121165072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19.306,27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22.459,15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Lovrić Janko, Ćosin potok 47,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80820443208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25.372,28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28.525,16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Macan Ivan, Radošić,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34227335321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17.117,22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5.484,28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22.601,50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Macan Zora, Radošić,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00173252900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21.169,60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24.322,48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Maleš Senija, K.Zvonimira 17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91318582291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17.951,87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5.445,80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23.397,67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Malovan Marija, 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47655349164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14.759,19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5.469,85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20.229,04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Malovan Milena, 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63084789451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15.810,22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2.750,24</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18.560,46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149.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Malovan Zlata, 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40604406691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19.440,04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22.592,92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Mamuzić Dušan,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62013213924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46.687,84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6.052,06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52.739,90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Mandac Anđelka,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71086567986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20.892,45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24.045,33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Mandac Dušan,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47129318410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1.183,28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7.755,59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8.938,87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Mandac Jagoda,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99230298650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20.933,17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24.086,05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Mandac Zdenka,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79929978489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13.493,09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16.645,97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Maras Ljubica,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31455653759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15.674,46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5.440,99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21.115,45</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 xml:space="preserve">Marija Maras, Glavice, Sinj </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04530567641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16.678,31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5.491,50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22.169,81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Marasović Dunja, K.Branimira,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25360554571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54.107,49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7.437,50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61.544,99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Marasović Gordana,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83269984018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20.766,45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23.919,33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159.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Marendić Milan,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35947518413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45.045,39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5.954,85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51.000,24</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160.</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Marić Ana, Košute ,Trilj</w:t>
            </w:r>
          </w:p>
        </w:tc>
        <w:tc>
          <w:tcPr>
            <w:tcW w:type="dxa" w:w="133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842395" w:rsidP="00842395" w:rsidR="00842395" w:rsidRPr="00FA218A">
            <w:pPr>
              <w:autoSpaceDE w:val="false"/>
              <w:autoSpaceDN w:val="false"/>
              <w:adjustRightInd w:val="false"/>
              <w:jc w:val="center"/>
            </w:pPr>
            <w:r w:rsidRPr="00FA218A">
              <w:t>53596770811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29.686,02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29.686,02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Marić Anđelka, Brnaze, Sinj</w:t>
            </w:r>
          </w:p>
        </w:tc>
        <w:tc>
          <w:tcPr>
            <w:tcW w:type="dxa" w:w="133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842395" w:rsidP="00842395" w:rsidR="00842395" w:rsidRPr="00FA218A">
            <w:pPr>
              <w:autoSpaceDE w:val="false"/>
              <w:autoSpaceDN w:val="false"/>
              <w:adjustRightInd w:val="false"/>
              <w:jc w:val="center"/>
            </w:pPr>
            <w:r w:rsidRPr="00FA218A">
              <w:t>42949154046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16.134,36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5.404,91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21.539,27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 xml:space="preserve">Marković Ankica, Čitluk, Sinj </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49294426696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12.407,83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5.525,17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17.933,00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Marković Marija, Čitluk,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22259853003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19.193,64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22.346,52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Marković Vesna,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53303946975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21.181,38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1.351,23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22.532,61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Marunica Ana, Čitluk,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57499962156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15.630,79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2.769,48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18.400,27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Marunica Blaženka, Čitluk,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32247400556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15.354,98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18.507,86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167.</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Masle Mirjana, I.Gundulića 40 , Split</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99084141403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16.164,86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5.667,61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21.832,47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Masle Vesna,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06072347101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17.742,99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20.895,87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169.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Matić Darinka, I.Meštrovića,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73467442495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27.843,75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30.996,63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Matijašević Marija, Ruda, Grab</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61472652753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21.382,04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24.534,92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Matijašević Mirjana,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44522138113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9.892,39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15.566,69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Matijašević Smilja, Ruda, Grab</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19244342290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20.448,86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23.601,74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Midenjak Frano, Glavička 33,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18370848390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32.634,96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2.267,22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34.902,18</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Mihoć Jela,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61719781978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15.996,48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5.525,17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21.521,65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Mijić Blaženka, karakašica.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97419946808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16.132,60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5.525,17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21.657,77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Milanović Damir,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84359552386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1.093,23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4.246,11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Milanović Ivanka, Glavice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83262591585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16.152,78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19.305,66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Milanović Litre Marija,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74754995004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10.356,59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16.030,89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179.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Milanović Trapo Frane,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56542014134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23.933,01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7.880,14</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31.813,15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Miloš Anđela,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73735111813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10.226,80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15.901,10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Miloš Anka,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95974201609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17.603,33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5.469,85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23.073,18</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182.</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Miloš Dunja,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28391126044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20.449,67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23.602,55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Miloš Ivanka,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10700991300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17.603,34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5.469,85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23.073,19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 xml:space="preserve">Mioč Nada, S.Gunjače 5, Sinj </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88248960216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68.244,37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8.020,90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76.265,27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Mladina Ineska,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65063038817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15.971,79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5.436,18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21.407,97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Modrić Iva,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65118697843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21.238,91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24.391,79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Modrić Iva,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97583300925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21.020,94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24.173,82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Modrić Mirjana,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19292421910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9.885,16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15.559,46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189.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Mravak Luca, Gala,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10472538525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20.913,14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24.066,02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Mušterić Ivanka, 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48475179614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20.787,39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23.940,27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Nasić Nada,Karakašica,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71516826805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40.804,73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5.760,40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46.565,13</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Nešić Nediljko, Suhač,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96154669148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21.131,08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24.283,96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Nikolić Malora Damir, Dom.rata bb,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80955651767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38.646,09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4.356,52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43.002,61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Nikolić Malora Dujo, Put Odrine 2,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35800265419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22.847,41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4.957,12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27.804,53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Norac Kevo Anđa,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70261090290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13.843,13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5.496,31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19.339,44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Norac Kevo Marija,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47210952845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15.670,91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5.424,15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21.095,06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Norac Kevo Marija,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15581391784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Norac Kevo Mirjana,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34908482991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10.079,78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15.754,08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199.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Norac Kevo Mirjana,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14074969913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18.591,29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21.744,17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200.</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Odrljin Zdravka, Košute , Trilj</w:t>
            </w:r>
          </w:p>
        </w:tc>
        <w:tc>
          <w:tcPr>
            <w:tcW w:type="dxa" w:w="133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842395" w:rsidP="00842395" w:rsidR="00842395" w:rsidRPr="00FA218A">
            <w:pPr>
              <w:autoSpaceDE w:val="false"/>
              <w:autoSpaceDN w:val="false"/>
              <w:adjustRightInd w:val="false"/>
              <w:jc w:val="center"/>
            </w:pPr>
            <w:r w:rsidRPr="00FA218A">
              <w:t>00402731824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17.603,33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5.469,85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23.073,18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Omrčen Loko Dragica,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33421165293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21.011,57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24.164,45</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Paleško Kata, Kula,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75667307357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22.121,98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25.274,86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203.</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Pandža Denis, p.B.Strike 8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58863493235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15.416,83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1.841,72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17.258,55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Pandža Nevenka, Suhač,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69508750055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20.195,65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23.348,53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Pandža Slavka, Brekin put 8,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60429889203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20.761,89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23.914,77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Pavičić Jakov, Radošić,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06703543301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15.740,29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15.740,29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Pavić Ankica, Put Pavića 61,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81731773075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14.643,85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5.453,01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20.096,86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Pavić Nataša, Put Pavića 51,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77286434613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17.603,33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5.467,45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23.070,78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209.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Pavić Tanja, Put Pavića 59,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02148605465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3.454,16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331,93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3.786,09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Pavlinušić Neda,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29158669060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14.636,38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5.472,26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20.108,64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Penić Ankica,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65811354522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13.082,46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18.756,76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Perić Iva, Turjaci,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84860631066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23.997,18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27.150,06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Perić Marija, Turjaci,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22259441923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13.180,70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18.855,00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Perić Nada, Turjaci,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07467796119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21.235,11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24.387,99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Perković Ana,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69568406334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13.252,54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3.603,31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16.855,85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216.</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Perković Milena, Put Šumarije 11,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12913412630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19.651,43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5.424,15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25.075,58</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Pešo Ana, Čaporice,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24572779287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17.323,63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20.476,51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Pešo Ankica,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00078653946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17.521,44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900,82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18.422,26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219.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 xml:space="preserve"> Pešo Dragan,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65119503915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17.562,44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20.715,32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Petričević Nada,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17554060216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20.248,81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23.401,69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Pletikosić Anita, T.voćnjak 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39575582810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15.958,03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3.677,03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19.635,06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Ana,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08023801715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13.112,56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1.838,51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14.951,07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Andrijana,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05312596530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17.603,33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5.469,85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23.073,18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Ankica, Glavice 505,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25999849615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65.103,29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7.583,31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72.686,60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Ante, Glavice bb,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63404321087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20.884,47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24.037,35</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Davor,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93040824949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19.595,15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22.748,03</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Dušan,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53772287618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21.216,59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24.369,47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Frano, Glavice 505,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63723963119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203.669,06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21.816,65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225.485,71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229.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Ivanka,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26061596270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15.489,27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3.036,21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18.525,48</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Jozo, Glavice Pl.,Sinj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29103928288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22.584,81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25.737,69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Marinka,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83475772256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Mirjana,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11021580568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17.647,62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20.800,50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Neven,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65264146929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22.185,92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25.338,80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Siniša,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46128425622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21.502,89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24.655,77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Poljak Zlata,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46119981308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17.740,34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20.893,22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Prelaz Neda, K.lokva 65,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5111627388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16.336,84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5.402,50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21.739,34</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Projić Anđa, Grab, Grab</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05283741658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21.917,89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25.070,77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238.</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Prološćić Mara, Ćurlini 28,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52286803998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20.778,83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23.931,71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239.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Putnik Suzana, Brnaze 112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68898132178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20.774,05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1.351,22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22.125,27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Radonja Iva, Turjaci,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67441553111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16.006,42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2.747,83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18.754,25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Radun Nada, Požeška 6, Split</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46353986257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40.618,59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5.177,06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45.795,65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Richter Leo, A.Stepinca 2,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40381917987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13.797,46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13.797,46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Romac Danica, Grab.prolaz,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36873811766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20.330,60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23.483,48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Romac ljubica,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91319352827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29.615,82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2.916,66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32.532,48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Romac Milena,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92402074247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21.449,40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21.449,40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Romac Mladen,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41680955812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45.739,29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2.593,74</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48.333,03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Romac Nikolina, A,K.Miošića 2,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71783387791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45.170,35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1.854,17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47.024,52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Runje Marija,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67875886072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15.534,98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5.440,99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20.975,97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249.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 xml:space="preserve">Runje Tatjana, F.Grabovca. Sinj </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13940978850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20.590,12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23.743,00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Runje Vesa,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92812812154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12.778,98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5.525,17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18.304,15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Samardžić Gordana, I.Meštrovića,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24110883387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20.540,07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23.692,95</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Sarač Iva, Čaporice,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27392883547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21.168,34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24.321,22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Saratlija Bosiljka, Bazana 6,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36319591304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17.048,74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1.822,48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18.871,22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Sarić Anđelka, A.K.Miošića,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19490370513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20.758,23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23.911,11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Sladoja Damir, R.Boškovića,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08608218916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42.588,95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6.489,56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49.078,51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256.</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Sladoja Dijana,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05637953288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16.631,20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5.496,31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22.127,51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Smolčić Marija, Bitelić,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40347129824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21.274,39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24.427,27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Smoljo Anka,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78757864719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21.201,93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24.354,81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259.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Smoljo Anka, Lučane,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04624164257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18.548,96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5.467,45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24.016,41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Stipanović Mirjana,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68915809457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14.727,04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3.709,10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18.436,14</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Sučić Nediljka,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75225074705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10.380,88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5.674,30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16.055,18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Šabić Mladenka,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60602731214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15.197,78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5.481,88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20.679,66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Šarić Slavica, Vučipolje,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23489581365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21.458,88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24.611,76</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Šego Smilja, Čitluk,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73885242737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21.011,64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24.164,52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Šimac Ljiljana, Put Šimaca 44,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00665211226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38.523,00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5.760,40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44.283,40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Šimac Mirko, Bazana 2,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43757383699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25.021,67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4.375,00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29.396,67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Šimić Dušan,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34860603945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80.034,20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7.437,50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87.471,70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268.</w:t>
            </w:r>
          </w:p>
        </w:tc>
        <w:tc>
          <w:tcPr>
            <w:tcW w:type="dxa" w:w="2837"/>
            <w:tcBorders>
              <w:top w:space="0" w:sz="6" w:color="auto" w:val="single"/>
              <w:left w:space="0" w:sz="6" w:color="auto" w:val="single"/>
              <w:bottom w:space="0" w:sz="6" w:color="auto" w:val="single"/>
              <w:right w:space="0" w:sz="6" w:color="auto" w:val="single"/>
            </w:tcBorders>
            <w:shd w:fill="FFFFFF" w:color="auto" w:val="clear"/>
            <w:hideMark/>
          </w:tcPr>
          <w:p w:rsidRDefault="00842395" w:rsidP="00842395" w:rsidR="00842395" w:rsidRPr="00FA218A">
            <w:pPr>
              <w:autoSpaceDE w:val="false"/>
              <w:autoSpaceDN w:val="false"/>
              <w:adjustRightInd w:val="false"/>
            </w:pPr>
            <w:r w:rsidRPr="00FA218A">
              <w:t>Šimić Jelkica, Glavice 730 ,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29675732179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5.086,35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5.086,35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269.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Šimleša Jagoda,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03991616350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9.169,27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8.722,84</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17.892,11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Šimleša Marica,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00574911805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10.320,80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13.473,69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Šimunović Zvonko,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07829987627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70.581,14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7.597,90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78.179,04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Širović Slavica,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61350207422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21.279,63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24.432,51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Šolić Marko, Borićevac 27,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79147263014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17.545,55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6.305,81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23.851,36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Šušnjara Tihomir, Karakašica,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26354770168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18.516,09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18.516,09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Talaja Snježana,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95830034356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17.419,11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20.571,99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Tenžera Zdenka, Obrovac,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39588961477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21.279,63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24.432,51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Tičinović Marija, K.Tomislava 7,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60344005776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16.631,20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5.496,31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22.127,51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Tomašević Marija,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54487151742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20.705,18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23.858,06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279.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Varvodić Marija, Dom.rata bb,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63994646571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20.755,84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23.908,72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Vejić Marija, S.Gunjaće 8,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50860400697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22.193,71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25.346,59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Veselica Jadranka,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75486290320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46.063,12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6.052,06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52.115,18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Veselica Jagoda, Braće Radić 4,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54458672523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18.091,83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21.244,71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Vidalina Anđelka,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15086877305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21.072,21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24.225,09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Vidić Danica, Lučane,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64844126046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11.175,15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14.328,03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Vidić Sanda, Ž.glavica 5/2,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50649165863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20.771,71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23.924,59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Vidić Vesna,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75402740172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30.096,54</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30.096,54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Vidurinović Željko,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90321958668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37.401,68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3.291,66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40.693,34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Vitić Marina, Obrovac ,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63723307755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19.651,97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22.804,85</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289.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Vlajćević Jasminka,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36773087642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14.879,43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5.467,45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20.346,88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Vlajčević Vesna, Glavice 261,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98521408148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Vrca Marica, Bajagić, Obrovac Sinjski</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52560301805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70.226,78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7.583,31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77.810,09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Vučić Ilda,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43718745181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17.117,26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5.484,28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22.601,54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Vučković Dragica, Brnaze,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91444365164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15.502,60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5.520,36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21.022,96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Vučković Mirjana, Odrina 10,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84022697918</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17.542,55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20.695,43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Vučković Vjera, Dugopolje, Dugopolje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11051480419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22.207,35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25.360,23</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Vugdelija Ante,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28268731400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15.227,61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5.486,69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20.714,30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Vugdelija Zdenka,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82057326002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17.783,85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20.936,73</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Vuković Božo, I.Meštrovića,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40943240230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17.483,30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20.636,18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299.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 xml:space="preserve">Vuković Ivanka, I.Meštrovića, Sinj </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37828216493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17.563,56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20.716,44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Vuković Kosa, Bitelić g.,Hrvace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45985456141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17.749,56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20.902,44</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Vuković Mara, Put Šumarije,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81333072927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20.418,98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23.571,86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Vuković Marica,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13256957251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1.350,18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1.350,18</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Vuković Mirjana, S.Tomaševića,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86144255374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17.502,12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20.655,00</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Vuković Predrag, Glavice,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52198398141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10.992,62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10.992,62</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Vuković Stipe, Bitelić,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81485215853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-1.219,40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7.946,69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6.727,29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Vuleta Marija,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83717453787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17.722,59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20.875,47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Vulić Dragica, Drniška 23,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86254413592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46.075,05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3.458,32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49.533,37</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Zebić Marija, Splitska 14,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49344762076</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15.687,45</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5.520,36</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21.207,81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309.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Zorica Darija, Hrvace, Hrvace</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70716910964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20.822,59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23.975,47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Žigo Anka, Lučane,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45413223492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14.796,69</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5.469,85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20.266,54</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Žižić Ivanka,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33873626015</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20.408,28</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1.351,23</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21.759,51</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Žižić Ljiljana, Otok, Otok</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37119757061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10.005,26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11.343,80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21.349,06</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Žmire Mira, Karakašica,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02331581413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12.951,76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5.525,17</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18.476,93</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314.</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Žolo Vesna, Košute,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45644279911</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21.160,07</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24.312,95</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315.</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Župa Jasna, Košute,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94804261600</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18.091,11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5.436,18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23.527,29</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316.</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Župić Davorka, Put Župića,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20447483659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17.554,06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1.801,65</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19.355,71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317.</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Župić Snježana, Radošić,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09316385014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11.040,63</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14.193,51</w:t>
            </w:r>
          </w:p>
        </w:tc>
      </w:tr>
      <w:tr w:rsidTr="00842395" w:rsidR="00842395" w:rsidRPr="00FA218A">
        <w:trPr>
          <w:trHeight w:val="581"/>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318.</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Župić Tonka, Put Župića 24, Sinj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46334834292</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20.097,92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3.152,88</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23.250,80</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319.</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Žuro Ankica, Košute,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09782970644</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32.086,52</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3.125,00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35.211,52</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320.</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Žuro Marija, Košute,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02248684413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15.810,86</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3.153,42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18.964,28</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321.</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color w:val="000000"/>
              </w:rPr>
            </w:pPr>
            <w:r w:rsidRPr="00FA218A">
              <w:rPr>
                <w:color w:val="000000"/>
              </w:rPr>
              <w:t>Žuro Pava, Košute, Trilj</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43480935393</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16.893,71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5.496,31</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22.390,02</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tcPr>
          <w:p w:rsidRDefault="00842395" w:rsidP="00842395" w:rsidR="00842395" w:rsidRPr="00FA218A">
            <w:pPr>
              <w:autoSpaceDE w:val="false"/>
              <w:autoSpaceDN w:val="false"/>
              <w:adjustRightInd w:val="false"/>
              <w:jc w:val="center"/>
              <w:rPr>
                <w:color w:val="000000"/>
              </w:rPr>
            </w:pP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b/>
                <w:color w:val="000000"/>
              </w:rPr>
            </w:pPr>
            <w:r w:rsidRPr="00FA218A">
              <w:rPr>
                <w:b/>
                <w:color w:val="000000"/>
              </w:rPr>
              <w:t>UKUPNO RADNICI</w:t>
            </w:r>
          </w:p>
        </w:tc>
        <w:tc>
          <w:tcPr>
            <w:tcW w:type="dxa" w:w="1338"/>
            <w:tcBorders>
              <w:top w:space="0" w:sz="6" w:color="auto" w:val="single"/>
              <w:left w:space="0" w:sz="6" w:color="auto" w:val="single"/>
              <w:bottom w:space="0" w:sz="6" w:color="auto" w:val="single"/>
              <w:right w:space="0" w:sz="6" w:color="auto" w:val="single"/>
            </w:tcBorders>
            <w:vAlign w:val="center"/>
          </w:tcPr>
          <w:p w:rsidRDefault="00842395" w:rsidP="00842395" w:rsidR="00842395" w:rsidRPr="00FA218A">
            <w:pPr>
              <w:autoSpaceDE w:val="false"/>
              <w:autoSpaceDN w:val="false"/>
              <w:adjustRightInd w:val="false"/>
              <w:jc w:val="center"/>
              <w:rPr>
                <w:b/>
                <w:color w:val="000000"/>
              </w:rPr>
            </w:pP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6.652.286,21</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1.378.963,82</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8.031.250,03</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322.</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b/>
                <w:color w:val="000000"/>
              </w:rPr>
            </w:pPr>
            <w:r w:rsidRPr="00FA218A">
              <w:rPr>
                <w:b/>
                <w:color w:val="000000"/>
              </w:rPr>
              <w:t>RH, MF, Porezna uprava</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color w:val="000000"/>
              </w:rPr>
            </w:pPr>
            <w:r w:rsidRPr="00FA218A">
              <w:rPr>
                <w:color w:val="000000"/>
              </w:rPr>
              <w:t>18683136487</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0,00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11.392.967,77</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jc w:val="center"/>
              <w:rPr>
                <w:color w:val="000000"/>
              </w:rPr>
            </w:pPr>
            <w:r w:rsidRPr="00FA218A">
              <w:rPr>
                <w:color w:val="000000"/>
              </w:rPr>
              <w:t>323.</w:t>
            </w: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b/>
                <w:color w:val="000000"/>
              </w:rPr>
            </w:pPr>
            <w:r w:rsidRPr="00FA218A">
              <w:rPr>
                <w:b/>
                <w:color w:val="000000"/>
              </w:rPr>
              <w:t>AORP</w:t>
            </w:r>
          </w:p>
        </w:tc>
        <w:tc>
          <w:tcPr>
            <w:tcW w:type="dxa" w:w="133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t>04323472109</w:t>
            </w: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0,00</w:t>
            </w:r>
          </w:p>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0,00</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2.603.646,99</w:t>
            </w:r>
          </w:p>
        </w:tc>
      </w:tr>
      <w:tr w:rsidTr="00842395" w:rsidR="00842395" w:rsidRPr="00FA218A">
        <w:trPr>
          <w:trHeight w:val="290"/>
        </w:trPr>
        <w:tc>
          <w:tcPr>
            <w:tcW w:type="dxa" w:w="533"/>
            <w:tcBorders>
              <w:top w:space="0" w:sz="6" w:color="auto" w:val="single"/>
              <w:left w:space="0" w:sz="6" w:color="auto" w:val="single"/>
              <w:bottom w:space="0" w:sz="6" w:color="auto" w:val="single"/>
              <w:right w:space="0" w:sz="6" w:color="auto" w:val="single"/>
            </w:tcBorders>
          </w:tcPr>
          <w:p w:rsidRDefault="00842395" w:rsidP="00842395" w:rsidR="00842395" w:rsidRPr="00FA218A">
            <w:pPr>
              <w:autoSpaceDE w:val="false"/>
              <w:autoSpaceDN w:val="false"/>
              <w:adjustRightInd w:val="false"/>
              <w:jc w:val="right"/>
              <w:rPr>
                <w:color w:val="000000"/>
              </w:rPr>
            </w:pPr>
          </w:p>
        </w:tc>
        <w:tc>
          <w:tcPr>
            <w:tcW w:type="dxa" w:w="2837"/>
            <w:tcBorders>
              <w:top w:space="0" w:sz="6" w:color="auto" w:val="single"/>
              <w:left w:space="0" w:sz="6" w:color="auto" w:val="single"/>
              <w:bottom w:space="0" w:sz="6" w:color="auto" w:val="single"/>
              <w:right w:space="0" w:sz="6" w:color="auto" w:val="single"/>
            </w:tcBorders>
            <w:hideMark/>
          </w:tcPr>
          <w:p w:rsidRDefault="00842395" w:rsidP="00842395" w:rsidR="00842395" w:rsidRPr="00FA218A">
            <w:pPr>
              <w:autoSpaceDE w:val="false"/>
              <w:autoSpaceDN w:val="false"/>
              <w:adjustRightInd w:val="false"/>
              <w:rPr>
                <w:b/>
                <w:color w:val="000000"/>
              </w:rPr>
            </w:pPr>
            <w:r w:rsidRPr="00FA218A">
              <w:rPr>
                <w:b/>
                <w:color w:val="000000"/>
              </w:rPr>
              <w:t>UKUPNO PRVI VIŠI ISPL.RED</w:t>
            </w:r>
          </w:p>
        </w:tc>
        <w:tc>
          <w:tcPr>
            <w:tcW w:type="dxa" w:w="1338"/>
            <w:tcBorders>
              <w:top w:space="0" w:sz="6" w:color="auto" w:val="single"/>
              <w:left w:space="0" w:sz="6" w:color="auto" w:val="single"/>
              <w:bottom w:space="0" w:sz="6" w:color="auto" w:val="single"/>
              <w:right w:space="0" w:sz="6" w:color="auto" w:val="single"/>
            </w:tcBorders>
            <w:vAlign w:val="center"/>
          </w:tcPr>
          <w:p w:rsidRDefault="00842395" w:rsidP="00842395" w:rsidR="00842395" w:rsidRPr="00FA218A">
            <w:pPr>
              <w:autoSpaceDE w:val="false"/>
              <w:autoSpaceDN w:val="false"/>
              <w:adjustRightInd w:val="false"/>
              <w:jc w:val="center"/>
              <w:rPr>
                <w:b/>
                <w:color w:val="000000"/>
              </w:rPr>
            </w:pPr>
          </w:p>
        </w:tc>
        <w:tc>
          <w:tcPr>
            <w:tcW w:type="dxa" w:w="1418"/>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tc>
        <w:tc>
          <w:tcPr>
            <w:tcW w:type="dxa" w:w="1417"/>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tc>
        <w:tc>
          <w:tcPr>
            <w:tcW w:type="dxa" w:w="1559"/>
            <w:tcBorders>
              <w:top w:space="0" w:sz="6" w:color="auto" w:val="single"/>
              <w:left w:space="0" w:sz="6" w:color="auto" w:val="single"/>
              <w:bottom w:space="0" w:sz="6" w:color="auto" w:val="single"/>
              <w:right w:space="0" w:sz="6" w:color="auto" w:val="single"/>
            </w:tcBorders>
            <w:vAlign w:val="center"/>
            <w:hideMark/>
          </w:tcPr>
          <w:p w:rsidRDefault="00842395" w:rsidP="00842395" w:rsidR="00842395" w:rsidRPr="00FA218A">
            <w:pPr>
              <w:autoSpaceDE w:val="false"/>
              <w:autoSpaceDN w:val="false"/>
              <w:adjustRightInd w:val="false"/>
              <w:jc w:val="center"/>
              <w:rPr>
                <w:b/>
                <w:color w:val="000000"/>
              </w:rPr>
            </w:pPr>
            <w:r w:rsidRPr="00FA218A">
              <w:rPr>
                <w:b/>
                <w:color w:val="000000"/>
              </w:rPr>
              <w:t>22.027.864,79</w:t>
            </w:r>
          </w:p>
        </w:tc>
      </w:tr>
    </w:tbl>
    <w:p w:rsidRDefault="00842395" w:rsidP="00842395" w:rsidR="00842395" w:rsidRPr="00FA218A">
      <w:pPr>
        <w:pStyle w:val="Bezproreda"/>
        <w:rPr>
          <w:i/>
        </w:rPr>
      </w:pPr>
    </w:p>
    <w:p w:rsidRDefault="00842395" w:rsidP="002C3641" w:rsidR="00842395">
      <w:pPr>
        <w:pStyle w:val="Tijeloteksta"/>
        <w:tabs>
          <w:tab w:pos="708" w:val="left"/>
        </w:tabs>
      </w:pPr>
      <w:r>
        <w:t xml:space="preserve"> </w:t>
      </w:r>
    </w:p>
    <w:p w:rsidRDefault="002C3641" w:rsidP="002C3641" w:rsidR="002C3641">
      <w:pPr>
        <w:pStyle w:val="Tijeloteksta"/>
        <w:tabs>
          <w:tab w:pos="708" w:val="left"/>
        </w:tabs>
      </w:pPr>
    </w:p>
    <w:p w:rsidRDefault="002C3641" w:rsidP="00842395" w:rsidR="00842395">
      <w:pPr>
        <w:pStyle w:val="Tijeloteksta"/>
        <w:tabs>
          <w:tab w:pos="708" w:val="left"/>
        </w:tabs>
      </w:pPr>
      <w:r>
        <w:tab/>
      </w:r>
    </w:p>
    <w:p w:rsidRDefault="002C3641" w:rsidP="002C3641" w:rsidR="002C3641">
      <w:pPr>
        <w:ind w:left="705"/>
      </w:pPr>
      <w:r>
        <w:t xml:space="preserve">                                                    Obrazloženje</w:t>
      </w:r>
    </w:p>
    <w:p w:rsidRDefault="00D106DD" w:rsidP="002C3641" w:rsidR="00D106DD">
      <w:pPr>
        <w:ind w:left="705"/>
      </w:pPr>
    </w:p>
    <w:p w:rsidRDefault="00D106DD" w:rsidP="00D106DD" w:rsidR="00D106DD">
      <w:pPr>
        <w:ind w:firstLine="708"/>
        <w:jc w:val="both"/>
      </w:pPr>
      <w:r>
        <w:t>Rješenjem ovog suda  posl. broj:  St-3/2009 od  17. srpnja 2009. godine  otvoren je stečajni postupak  nad dužnikom  DALMATINKA NOVA d.d. - u stečaju, Sinj, Domovinskog rata 96, OIB: OIB: 26571249357.</w:t>
      </w:r>
    </w:p>
    <w:p w:rsidRDefault="00D106DD" w:rsidP="00D106DD" w:rsidR="00D106DD">
      <w:pPr>
        <w:tabs>
          <w:tab w:pos="720" w:val="left"/>
          <w:tab w:pos="6810" w:val="left"/>
        </w:tabs>
        <w:jc w:val="both"/>
      </w:pPr>
      <w:r>
        <w:tab/>
      </w:r>
    </w:p>
    <w:p w:rsidRDefault="00D106DD" w:rsidP="00A964F9" w:rsidR="00B40834">
      <w:pPr>
        <w:pStyle w:val="Tijeloteksta"/>
        <w:tabs>
          <w:tab w:pos="708" w:val="left"/>
        </w:tabs>
      </w:pPr>
      <w:r>
        <w:tab/>
        <w:t>Na ispitnom ročištu od  20. listopada  20</w:t>
      </w:r>
      <w:r w:rsidR="00286A02">
        <w:t>0</w:t>
      </w:r>
      <w:r>
        <w:t xml:space="preserve">9. godine, te na posebnim ispitnim ročištima od  29.travnja 2010.godine, od 22.prosinca 2010.godine i 10.ožujka 2011.godine, ispitane su tražbine vjerovnika </w:t>
      </w:r>
      <w:r w:rsidR="00A53973">
        <w:t>viš</w:t>
      </w:r>
      <w:r w:rsidR="00230087">
        <w:t>ih</w:t>
      </w:r>
      <w:r w:rsidR="00A53973">
        <w:t xml:space="preserve"> isplatn</w:t>
      </w:r>
      <w:r w:rsidR="00230087">
        <w:t>ih</w:t>
      </w:r>
      <w:r w:rsidR="00A53973">
        <w:t xml:space="preserve"> red</w:t>
      </w:r>
      <w:r w:rsidR="00230087">
        <w:t>ova</w:t>
      </w:r>
      <w:r w:rsidR="00A53973">
        <w:t xml:space="preserve">, tako da </w:t>
      </w:r>
      <w:r w:rsidR="00286A02">
        <w:t>su</w:t>
      </w:r>
      <w:r w:rsidR="00A53973">
        <w:t xml:space="preserve"> u Tablici III.</w:t>
      </w:r>
      <w:r>
        <w:t xml:space="preserve"> </w:t>
      </w:r>
      <w:r w:rsidR="00A964F9">
        <w:t>Potraživanje vjerovnika I. višeg isplatnog reda</w:t>
      </w:r>
      <w:r w:rsidR="00230087">
        <w:t>,</w:t>
      </w:r>
      <w:r w:rsidR="00A964F9">
        <w:t xml:space="preserve"> utvrđene tražbine </w:t>
      </w:r>
      <w:r w:rsidR="00230087">
        <w:t xml:space="preserve">radnika </w:t>
      </w:r>
      <w:r w:rsidR="00A964F9">
        <w:t xml:space="preserve">stečajnog dužnika  te Ministarstva financija s osnova </w:t>
      </w:r>
      <w:r w:rsidR="00B40834">
        <w:t xml:space="preserve">doprinosa na </w:t>
      </w:r>
      <w:r w:rsidR="00A964F9">
        <w:t>plaće u ukupnom iznosu od 22.027.</w:t>
      </w:r>
      <w:r w:rsidR="00B40834">
        <w:t>864,79 kn.</w:t>
      </w:r>
    </w:p>
    <w:p w:rsidRDefault="00B40834" w:rsidP="00A964F9" w:rsidR="00B40834">
      <w:pPr>
        <w:pStyle w:val="Tijeloteksta"/>
        <w:tabs>
          <w:tab w:pos="708" w:val="left"/>
        </w:tabs>
      </w:pPr>
    </w:p>
    <w:p w:rsidRDefault="00380DC3" w:rsidP="00380DC3" w:rsidR="00380DC3">
      <w:pPr>
        <w:pStyle w:val="Tijeloteksta"/>
        <w:tabs>
          <w:tab w:pos="708" w:val="left"/>
        </w:tabs>
      </w:pPr>
      <w:r>
        <w:tab/>
      </w:r>
      <w:r w:rsidR="00B40834">
        <w:t>Nakon toga je Agencija za osiguranje radničkih potraživanja (AORP)</w:t>
      </w:r>
      <w:r>
        <w:t xml:space="preserve"> dana 16 veljače </w:t>
      </w:r>
    </w:p>
    <w:p w:rsidRDefault="00380DC3" w:rsidP="00D2651B" w:rsidR="002C3641">
      <w:pPr>
        <w:pStyle w:val="Tijeloteksta"/>
        <w:tabs>
          <w:tab w:pos="708" w:val="left"/>
        </w:tabs>
      </w:pPr>
      <w:r>
        <w:t xml:space="preserve"> 2010.godine 19.veljače  2010.godine i 07.rujna 2010 isplatila ukupno iznos od </w:t>
      </w:r>
      <w:r w:rsidR="00230087">
        <w:t>2.603.645,99 kn  na ime dijela bruto plaća i otpremnina radnika stečajnog dužnika , te na taj način za isplaćeni iznos na temelju zakona stupila u pravni položaj vjerovnika čije je utvrđene tražbine djelomično isplatila.</w:t>
      </w:r>
    </w:p>
    <w:p w:rsidRDefault="002C3641" w:rsidP="002C3641" w:rsidR="002C3641">
      <w:pPr>
        <w:pStyle w:val="Tijeloteksta"/>
        <w:tabs>
          <w:tab w:pos="708" w:val="left"/>
        </w:tabs>
      </w:pPr>
    </w:p>
    <w:p w:rsidRDefault="002C3641" w:rsidP="00D2651B" w:rsidR="008C5A21">
      <w:pPr>
        <w:pStyle w:val="Tijeloteksta"/>
        <w:tabs>
          <w:tab w:pos="708" w:val="left"/>
        </w:tabs>
      </w:pPr>
      <w:r>
        <w:tab/>
        <w:t>Stečajni upravitelj je u podnesku</w:t>
      </w:r>
      <w:r w:rsidR="00D2651B">
        <w:t xml:space="preserve"> od 21.ožujka 2013.godine</w:t>
      </w:r>
      <w:r>
        <w:t xml:space="preserve">  predložio da sud   izvrši ispravku </w:t>
      </w:r>
      <w:r w:rsidR="00707086">
        <w:t>t</w:t>
      </w:r>
      <w:r>
        <w:t xml:space="preserve">ablice  </w:t>
      </w:r>
      <w:r w:rsidR="00707086">
        <w:t>za u međuvremenu isplaćeni iznos utvrđenih tražbina</w:t>
      </w:r>
      <w:r w:rsidR="008C5A21">
        <w:t xml:space="preserve"> navedenim vjerovnicima od strane Agencija za osiguranje radničkih potraživanja te da za isplaćeni iznos u Tablici utvrđenih tražbina utvrdi postojanje potraživanja AORP-a.</w:t>
      </w:r>
    </w:p>
    <w:p w:rsidRDefault="002C3641" w:rsidP="00D2651B" w:rsidR="002C3641">
      <w:pPr>
        <w:pStyle w:val="Tijeloteksta"/>
        <w:tabs>
          <w:tab w:pos="708" w:val="left"/>
        </w:tabs>
        <w:rPr>
          <w:b/>
        </w:rPr>
      </w:pPr>
      <w:r>
        <w:tab/>
      </w:r>
      <w:r>
        <w:tab/>
      </w:r>
    </w:p>
    <w:p w:rsidRDefault="002C3641" w:rsidP="002C3641" w:rsidR="002C3641">
      <w:pPr>
        <w:pStyle w:val="Tijeloteksta-uvlaka3"/>
        <w:ind w:firstLine="708" w:left="0"/>
        <w:jc w:val="both"/>
        <w:rPr>
          <w:b/>
          <w:sz w:val="24"/>
          <w:szCs w:val="24"/>
        </w:rPr>
      </w:pPr>
      <w:r>
        <w:rPr>
          <w:sz w:val="24"/>
          <w:szCs w:val="24"/>
        </w:rPr>
        <w:t xml:space="preserve">Kako je sud pregledom  predmetnog stečajnog spisa utvrdio da su točni navodi stečajnog upravitelja iz podneska od </w:t>
      </w:r>
      <w:r w:rsidR="008C5A21">
        <w:rPr>
          <w:sz w:val="24"/>
          <w:szCs w:val="24"/>
        </w:rPr>
        <w:t>21</w:t>
      </w:r>
      <w:r>
        <w:rPr>
          <w:sz w:val="24"/>
          <w:szCs w:val="24"/>
        </w:rPr>
        <w:t>.</w:t>
      </w:r>
      <w:r w:rsidR="00DD1548">
        <w:rPr>
          <w:sz w:val="24"/>
          <w:szCs w:val="24"/>
        </w:rPr>
        <w:t>ožujka</w:t>
      </w:r>
      <w:r>
        <w:rPr>
          <w:sz w:val="24"/>
          <w:szCs w:val="24"/>
        </w:rPr>
        <w:t xml:space="preserve"> 201</w:t>
      </w:r>
      <w:r w:rsidR="00DD1548">
        <w:rPr>
          <w:sz w:val="24"/>
          <w:szCs w:val="24"/>
        </w:rPr>
        <w:t>8</w:t>
      </w:r>
      <w:r>
        <w:rPr>
          <w:sz w:val="24"/>
          <w:szCs w:val="24"/>
        </w:rPr>
        <w:t>.godine, vezani</w:t>
      </w:r>
      <w:r w:rsidR="00DD1548">
        <w:rPr>
          <w:sz w:val="24"/>
          <w:szCs w:val="24"/>
        </w:rPr>
        <w:t xml:space="preserve"> za ispravak Tablice </w:t>
      </w:r>
      <w:r>
        <w:rPr>
          <w:sz w:val="24"/>
          <w:szCs w:val="24"/>
        </w:rPr>
        <w:t xml:space="preserve"> </w:t>
      </w:r>
      <w:r w:rsidR="00DD1548" w:rsidRPr="00DD1548">
        <w:rPr>
          <w:sz w:val="24"/>
          <w:szCs w:val="24"/>
        </w:rPr>
        <w:t>utvrđenih tražbina za  vjerovnike I. višeg isplatnog reda</w:t>
      </w:r>
      <w:r w:rsidR="00DD1548">
        <w:t xml:space="preserve"> </w:t>
      </w:r>
      <w:r>
        <w:rPr>
          <w:sz w:val="24"/>
          <w:szCs w:val="24"/>
        </w:rPr>
        <w:t xml:space="preserve">to je temeljem odredbe čl.  </w:t>
      </w:r>
      <w:smartTag w:element="metricconverter" w:uri="urn:schemas-microsoft-com:office:smarttags">
        <w:smartTagPr>
          <w:attr w:val="181 st" w:name="ProductID"/>
        </w:smartTagPr>
        <w:r>
          <w:rPr>
            <w:sz w:val="24"/>
            <w:szCs w:val="24"/>
          </w:rPr>
          <w:t>181 st</w:t>
        </w:r>
      </w:smartTag>
      <w:r>
        <w:rPr>
          <w:sz w:val="24"/>
          <w:szCs w:val="24"/>
        </w:rPr>
        <w:t>. 2  Stečajnog zakona</w:t>
      </w:r>
      <w:r>
        <w:rPr>
          <w:b/>
          <w:sz w:val="24"/>
          <w:szCs w:val="24"/>
        </w:rPr>
        <w:t xml:space="preserve"> </w:t>
      </w:r>
      <w:r>
        <w:rPr>
          <w:bCs/>
          <w:sz w:val="24"/>
          <w:szCs w:val="24"/>
        </w:rPr>
        <w:t xml:space="preserve">(Narodne novine br. 44/96, 29/99, 129/00, 123/03, 82/06,116/10, 25/12 i 133/12 ) </w:t>
      </w:r>
      <w:r>
        <w:rPr>
          <w:b/>
          <w:bCs/>
          <w:sz w:val="24"/>
          <w:szCs w:val="24"/>
        </w:rPr>
        <w:t xml:space="preserve"> </w:t>
      </w:r>
      <w:r>
        <w:rPr>
          <w:sz w:val="24"/>
          <w:szCs w:val="24"/>
        </w:rPr>
        <w:t>trebalo odlučiti kao u izreci rješenja.</w:t>
      </w:r>
      <w:r>
        <w:rPr>
          <w:b/>
          <w:sz w:val="24"/>
          <w:szCs w:val="24"/>
        </w:rPr>
        <w:t xml:space="preserve"> </w:t>
      </w:r>
    </w:p>
    <w:p w:rsidRDefault="002C3641" w:rsidP="002C3641" w:rsidR="002C3641">
      <w:pPr>
        <w:ind w:left="705"/>
        <w:jc w:val="center"/>
      </w:pPr>
    </w:p>
    <w:p w:rsidRDefault="002C3641" w:rsidP="002C3641" w:rsidR="002C3641">
      <w:pPr>
        <w:pStyle w:val="Uvuenotijeloteksta"/>
        <w:ind w:left="0"/>
        <w:jc w:val="center"/>
      </w:pPr>
      <w:r>
        <w:t xml:space="preserve">U Splitu,  </w:t>
      </w:r>
      <w:r w:rsidR="00DD1548">
        <w:t>22</w:t>
      </w:r>
      <w:r>
        <w:t xml:space="preserve">. </w:t>
      </w:r>
      <w:r w:rsidR="00DD1548">
        <w:t>ožujka</w:t>
      </w:r>
      <w:r>
        <w:t xml:space="preserve"> 201</w:t>
      </w:r>
      <w:r w:rsidR="00DD1548">
        <w:t>8</w:t>
      </w:r>
      <w:r>
        <w:t>. godine.</w:t>
      </w:r>
    </w:p>
    <w:p w:rsidRDefault="002C3641" w:rsidP="002C3641" w:rsidR="002C3641">
      <w:pPr>
        <w:pStyle w:val="Uvuenotijeloteksta"/>
        <w:ind w:left="0"/>
        <w:jc w:val="center"/>
      </w:pPr>
    </w:p>
    <w:p w:rsidRDefault="002C3641" w:rsidP="002C3641" w:rsidR="002C3641">
      <w:pPr>
        <w:pStyle w:val="Uvuenotijeloteksta"/>
        <w:ind w:left="0"/>
        <w:jc w:val="center"/>
      </w:pPr>
    </w:p>
    <w:p w:rsidRDefault="002C3641" w:rsidP="002C3641" w:rsidR="002C3641">
      <w:pPr>
        <w:jc w:val="both"/>
      </w:pPr>
      <w:r>
        <w:tab/>
      </w:r>
      <w:r>
        <w:tab/>
      </w:r>
      <w:r>
        <w:tab/>
      </w:r>
      <w:r>
        <w:tab/>
      </w:r>
      <w:r>
        <w:tab/>
      </w:r>
      <w:r>
        <w:tab/>
      </w:r>
      <w:r>
        <w:tab/>
      </w:r>
      <w:r>
        <w:tab/>
        <w:t xml:space="preserve"> </w:t>
      </w:r>
      <w:r>
        <w:tab/>
        <w:t>S U D A C</w:t>
      </w:r>
    </w:p>
    <w:p w:rsidRDefault="002C3641" w:rsidP="002C3641" w:rsidR="002C3641">
      <w:pPr>
        <w:jc w:val="both"/>
      </w:pPr>
    </w:p>
    <w:p w:rsidRDefault="002C3641" w:rsidP="002C3641" w:rsidR="002C3641">
      <w:pPr>
        <w:jc w:val="both"/>
      </w:pPr>
      <w:r>
        <w:tab/>
      </w:r>
      <w:r>
        <w:tab/>
        <w:t xml:space="preserve">  </w:t>
      </w:r>
      <w:r>
        <w:tab/>
      </w:r>
      <w:r>
        <w:tab/>
      </w:r>
      <w:r>
        <w:tab/>
      </w:r>
      <w:r>
        <w:tab/>
      </w:r>
      <w:r>
        <w:tab/>
      </w:r>
      <w:r>
        <w:tab/>
      </w:r>
      <w:r>
        <w:tab/>
        <w:t>Velimir Vuković</w:t>
      </w:r>
    </w:p>
    <w:p w:rsidRDefault="002C3641" w:rsidP="002C3641" w:rsidR="002C3641">
      <w:pPr>
        <w:jc w:val="both"/>
      </w:pPr>
    </w:p>
    <w:p w:rsidRDefault="002C3641" w:rsidP="002C3641" w:rsidR="002C3641">
      <w:pPr>
        <w:jc w:val="both"/>
      </w:pPr>
    </w:p>
    <w:p w:rsidRDefault="002C3641" w:rsidP="002C3641" w:rsidR="002C3641">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2C3641" w:rsidP="002C3641" w:rsidR="002C3641">
      <w:pPr>
        <w:jc w:val="both"/>
      </w:pPr>
    </w:p>
    <w:p w:rsidRDefault="002C3641" w:rsidP="002C3641" w:rsidR="002C3641">
      <w:pPr>
        <w:jc w:val="both"/>
      </w:pPr>
      <w:r>
        <w:t>DNA:</w:t>
      </w:r>
    </w:p>
    <w:p w:rsidRDefault="002C3641" w:rsidP="002C3641" w:rsidR="002C3641">
      <w:pPr>
        <w:numPr>
          <w:ilvl w:val="0"/>
          <w:numId w:val="1"/>
        </w:numPr>
        <w:jc w:val="both"/>
      </w:pPr>
      <w:r>
        <w:t xml:space="preserve"> stečajnim vjerovnicima pod red.br. 1. do</w:t>
      </w:r>
      <w:r w:rsidR="00DD1548">
        <w:t xml:space="preserve"> 322</w:t>
      </w:r>
      <w:r>
        <w:t xml:space="preserve">., isticanjem rješenja na e-oglasnoj ploči  </w:t>
      </w:r>
    </w:p>
    <w:p w:rsidRDefault="002C3641" w:rsidP="002C3641" w:rsidR="002C3641">
      <w:pPr>
        <w:numPr>
          <w:ilvl w:val="0"/>
          <w:numId w:val="1"/>
        </w:numPr>
        <w:jc w:val="both"/>
      </w:pPr>
      <w:r>
        <w:t>stečajnoj upraviteljici</w:t>
      </w:r>
      <w:r w:rsidR="00DD1548">
        <w:t xml:space="preserve"> Nataliji Mladineo</w:t>
      </w:r>
      <w:r>
        <w:t xml:space="preserve">, dipl. oec. </w:t>
      </w:r>
    </w:p>
    <w:p w:rsidRDefault="002C3641" w:rsidP="002C3641" w:rsidR="002C3641">
      <w:r>
        <w:t xml:space="preserve">       - rješenje istaknuti na oglasnu ploču  suda</w:t>
      </w:r>
    </w:p>
    <w:p w:rsidRDefault="002C3641" w:rsidP="002C3641" w:rsidR="002C3641"/>
    <w:p w:rsidRDefault="002C3641" w:rsidP="002C3641" w:rsidR="002C3641"/>
    <w:p w:rsidRDefault="002C3641" w:rsidP="002C3641" w:rsidR="002C3641"/>
    <w:p w:rsidRDefault="00F53219" w:rsidR="00F53219"/>
    <w:sectPr w:rsidSect="006A2465" w:rsidR="00F53219">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2A1" w:rsidP="00DD1548" w:rsidR="00E132A1">
      <w:r>
        <w:separator/>
      </w:r>
    </w:p>
  </w:endnote>
  <w:endnote w:id="0" w:type="continuationSeparator">
    <w:p w:rsidRDefault="00E132A1" w:rsidP="00DD1548" w:rsidR="00E132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6A02" w:rsidR="00286A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6A02" w:rsidR="00286A0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6A02" w:rsidR="00286A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2A1" w:rsidP="00DD1548" w:rsidR="00E132A1">
      <w:r>
        <w:separator/>
      </w:r>
    </w:p>
  </w:footnote>
  <w:footnote w:id="0" w:type="continuationSeparator">
    <w:p w:rsidRDefault="00E132A1" w:rsidP="00DD1548" w:rsidR="00E132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6A02" w:rsidR="00286A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6438740"/>
      <w:docPartObj>
        <w:docPartGallery w:val="Page Numbers (Top of Page)"/>
        <w:docPartUnique/>
      </w:docPartObj>
    </w:sdtPr>
    <w:sdtEndPr>
      <w:rPr>
        <w:rFonts w:hAnsi="Times New Roman" w:ascii="Times New Roman"/>
        <w:sz w:val="24"/>
        <w:szCs w:val="24"/>
      </w:rPr>
    </w:sdtEndPr>
    <w:sdtContent>
      <w:p w:rsidRDefault="00286A02" w:rsidP="006A2465" w:rsidR="00286A02" w:rsidRPr="006A2465">
        <w:pPr>
          <w:pStyle w:val="Zaglavlje"/>
          <w:ind w:firstLine="4248"/>
          <w:rPr>
            <w:rFonts w:hAnsi="Times New Roman" w:ascii="Times New Roman"/>
            <w:sz w:val="24"/>
            <w:szCs w:val="24"/>
          </w:rPr>
        </w:pPr>
        <w:r w:rsidRPr="006A2465">
          <w:rPr>
            <w:rFonts w:hAnsi="Times New Roman" w:ascii="Times New Roman"/>
            <w:sz w:val="24"/>
            <w:szCs w:val="24"/>
          </w:rPr>
          <w:fldChar w:fldCharType="begin"/>
        </w:r>
        <w:r w:rsidRPr="006A2465">
          <w:rPr>
            <w:rFonts w:hAnsi="Times New Roman" w:ascii="Times New Roman"/>
            <w:sz w:val="24"/>
            <w:szCs w:val="24"/>
          </w:rPr>
          <w:instrText>PAGE   \* MERGEFORMAT</w:instrText>
        </w:r>
        <w:r w:rsidRPr="006A2465">
          <w:rPr>
            <w:rFonts w:hAnsi="Times New Roman" w:ascii="Times New Roman"/>
            <w:sz w:val="24"/>
            <w:szCs w:val="24"/>
          </w:rPr>
          <w:fldChar w:fldCharType="separate"/>
        </w:r>
        <w:r w:rsidR="001E70AA">
          <w:rPr>
            <w:rFonts w:hAnsi="Times New Roman" w:ascii="Times New Roman"/>
            <w:noProof/>
            <w:sz w:val="24"/>
            <w:szCs w:val="24"/>
          </w:rPr>
          <w:t>16</w:t>
        </w:r>
        <w:r w:rsidRPr="006A2465">
          <w:rPr>
            <w:rFonts w:hAnsi="Times New Roman" w:ascii="Times New Roman"/>
            <w:sz w:val="24"/>
            <w:szCs w:val="24"/>
          </w:rPr>
          <w:fldChar w:fldCharType="end"/>
        </w:r>
        <w:r w:rsidRPr="006A2465">
          <w:rPr>
            <w:rFonts w:hAnsi="Times New Roman" w:ascii="Times New Roman"/>
            <w:sz w:val="24"/>
            <w:szCs w:val="24"/>
          </w:rPr>
          <w:tab/>
        </w:r>
        <w:r w:rsidRPr="006A2465">
          <w:rPr>
            <w:rFonts w:hAnsi="Times New Roman" w:ascii="Times New Roman"/>
            <w:sz w:val="24"/>
            <w:szCs w:val="24"/>
          </w:rPr>
          <w:tab/>
        </w:r>
        <w:r w:rsidRPr="00E91E45">
          <w:rPr>
            <w:rFonts w:hAnsi="Times New Roman" w:ascii="Times New Roman"/>
            <w:b/>
            <w:sz w:val="24"/>
            <w:szCs w:val="24"/>
          </w:rPr>
          <w:t>1.St-3/2009</w:t>
        </w:r>
      </w:p>
    </w:sdtContent>
  </w:sdt>
  <w:p w:rsidRDefault="00286A02" w:rsidR="00286A0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4039473"/>
      <w:docPartObj>
        <w:docPartGallery w:val="Page Numbers (Top of Page)"/>
        <w:docPartUnique/>
      </w:docPartObj>
    </w:sdtPr>
    <w:sdtEndPr/>
    <w:sdtContent>
      <w:p w:rsidRDefault="00286A02" w:rsidR="00286A02">
        <w:pPr>
          <w:pStyle w:val="Zaglavlje"/>
        </w:pPr>
        <w:r>
          <w:tab/>
        </w:r>
      </w:p>
    </w:sdtContent>
  </w:sdt>
  <w:p w:rsidRDefault="00286A02" w:rsidR="00286A0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4333B"/>
    <w:multiLevelType w:val="hybridMultilevel"/>
    <w:tmpl w:val="288E5856"/>
    <w:lvl w:tplc="58AAC8A6"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3641"/>
    <w:rsid w:val="000E6999"/>
    <w:rsid w:val="001E70AA"/>
    <w:rsid w:val="00230087"/>
    <w:rsid w:val="002309C4"/>
    <w:rsid w:val="00286A02"/>
    <w:rsid w:val="002C3641"/>
    <w:rsid w:val="00380DC3"/>
    <w:rsid w:val="006A2465"/>
    <w:rsid w:val="00707086"/>
    <w:rsid w:val="00842395"/>
    <w:rsid w:val="008C5A21"/>
    <w:rsid w:val="00A53973"/>
    <w:rsid w:val="00A964F9"/>
    <w:rsid w:val="00B16C99"/>
    <w:rsid w:val="00B40834"/>
    <w:rsid w:val="00D106DD"/>
    <w:rsid w:val="00D2651B"/>
    <w:rsid w:val="00D87D79"/>
    <w:rsid w:val="00DD1548"/>
    <w:rsid w:val="00E132A1"/>
    <w:rsid w:val="00E449B6"/>
    <w:rsid w:val="00E91E45"/>
    <w:rsid w:val="00EF221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3641"/>
    <w:rPr>
      <w:rFonts w:eastAsia="Times New Roman"/>
      <w:lang w:eastAsia="hr-HR"/>
    </w:rPr>
  </w:style>
  <w:style w:styleId="Naslov1" w:type="paragraph">
    <w:name w:val="heading 1"/>
    <w:basedOn w:val="Normal"/>
    <w:next w:val="Normal"/>
    <w:link w:val="Naslov1Char"/>
    <w:qFormat/>
    <w:rsid w:val="002C3641"/>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C3641"/>
    <w:rPr>
      <w:rFonts w:eastAsia="Times New Roman"/>
      <w:b/>
      <w:bCs/>
      <w:lang w:eastAsia="hr-HR"/>
    </w:rPr>
  </w:style>
  <w:style w:styleId="Tijeloteksta" w:type="paragraph">
    <w:name w:val="Body Text"/>
    <w:basedOn w:val="Normal"/>
    <w:link w:val="TijelotekstaChar"/>
    <w:unhideWhenUsed/>
    <w:rsid w:val="002C3641"/>
    <w:pPr>
      <w:tabs>
        <w:tab w:pos="6810" w:val="left"/>
      </w:tabs>
      <w:jc w:val="both"/>
    </w:pPr>
  </w:style>
  <w:style w:customStyle="true" w:styleId="TijelotekstaChar" w:type="character">
    <w:name w:val="Tijelo teksta Char"/>
    <w:basedOn w:val="Zadanifontodlomka"/>
    <w:link w:val="Tijeloteksta"/>
    <w:rsid w:val="002C3641"/>
    <w:rPr>
      <w:rFonts w:eastAsia="Times New Roman"/>
      <w:lang w:eastAsia="hr-HR"/>
    </w:rPr>
  </w:style>
  <w:style w:styleId="Uvuenotijeloteksta" w:type="paragraph">
    <w:name w:val="Body Text Indent"/>
    <w:basedOn w:val="Normal"/>
    <w:link w:val="UvuenotijelotekstaChar"/>
    <w:semiHidden/>
    <w:unhideWhenUsed/>
    <w:rsid w:val="002C3641"/>
    <w:pPr>
      <w:ind w:left="705"/>
      <w:jc w:val="both"/>
    </w:pPr>
  </w:style>
  <w:style w:customStyle="true" w:styleId="UvuenotijelotekstaChar" w:type="character">
    <w:name w:val="Uvučeno tijelo teksta Char"/>
    <w:basedOn w:val="Zadanifontodlomka"/>
    <w:link w:val="Uvuenotijeloteksta"/>
    <w:semiHidden/>
    <w:rsid w:val="002C3641"/>
    <w:rPr>
      <w:rFonts w:eastAsia="Times New Roman"/>
      <w:lang w:eastAsia="hr-HR"/>
    </w:rPr>
  </w:style>
  <w:style w:styleId="Tijeloteksta-uvlaka3" w:type="paragraph">
    <w:name w:val="Body Text Indent 3"/>
    <w:basedOn w:val="Normal"/>
    <w:link w:val="Tijeloteksta-uvlaka3Char"/>
    <w:semiHidden/>
    <w:unhideWhenUsed/>
    <w:rsid w:val="002C3641"/>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2C3641"/>
    <w:rPr>
      <w:rFonts w:eastAsia="Times New Roman"/>
      <w:sz w:val="16"/>
      <w:szCs w:val="16"/>
      <w:lang w:eastAsia="hr-HR"/>
    </w:rPr>
  </w:style>
  <w:style w:styleId="Tekstbalonia" w:type="paragraph">
    <w:name w:val="Balloon Text"/>
    <w:basedOn w:val="Normal"/>
    <w:link w:val="TekstbaloniaChar"/>
    <w:uiPriority w:val="99"/>
    <w:semiHidden/>
    <w:unhideWhenUsed/>
    <w:rsid w:val="002C36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3641"/>
    <w:rPr>
      <w:rFonts w:cs="Tahoma" w:eastAsia="Times New Roman" w:hAnsi="Tahoma" w:ascii="Tahoma"/>
      <w:sz w:val="16"/>
      <w:szCs w:val="16"/>
      <w:lang w:eastAsia="hr-HR"/>
    </w:rPr>
  </w:style>
  <w:style w:customStyle="true" w:styleId="ZaglavljeChar" w:type="character">
    <w:name w:val="Zaglavlje Char"/>
    <w:basedOn w:val="Zadanifontodlomka"/>
    <w:link w:val="Zaglavlje"/>
    <w:uiPriority w:val="99"/>
    <w:rsid w:val="00842395"/>
    <w:rPr>
      <w:rFonts w:eastAsia="Calibri" w:hAnsi="Calibri" w:ascii="Calibri"/>
      <w:sz w:val="20"/>
      <w:szCs w:val="20"/>
    </w:rPr>
  </w:style>
  <w:style w:styleId="Zaglavlje" w:type="paragraph">
    <w:name w:val="header"/>
    <w:basedOn w:val="Normal"/>
    <w:link w:val="ZaglavljeChar"/>
    <w:uiPriority w:val="99"/>
    <w:unhideWhenUsed/>
    <w:rsid w:val="00842395"/>
    <w:pPr>
      <w:tabs>
        <w:tab w:pos="4536" w:val="center"/>
        <w:tab w:pos="9072" w:val="right"/>
      </w:tabs>
      <w:spacing w:lineRule="auto" w:line="276" w:after="200"/>
    </w:pPr>
    <w:rPr>
      <w:rFonts w:eastAsia="Calibri" w:hAnsi="Calibri" w:ascii="Calibri"/>
      <w:sz w:val="20"/>
      <w:szCs w:val="20"/>
      <w:lang w:eastAsia="en-US"/>
    </w:rPr>
  </w:style>
  <w:style w:customStyle="true" w:styleId="PodnojeChar" w:type="character">
    <w:name w:val="Podnožje Char"/>
    <w:basedOn w:val="Zadanifontodlomka"/>
    <w:link w:val="Podnoje"/>
    <w:uiPriority w:val="99"/>
    <w:rsid w:val="00842395"/>
    <w:rPr>
      <w:rFonts w:eastAsia="Calibri" w:hAnsi="Calibri" w:ascii="Calibri"/>
      <w:sz w:val="20"/>
      <w:szCs w:val="20"/>
    </w:rPr>
  </w:style>
  <w:style w:styleId="Podnoje" w:type="paragraph">
    <w:name w:val="footer"/>
    <w:basedOn w:val="Normal"/>
    <w:link w:val="PodnojeChar"/>
    <w:uiPriority w:val="99"/>
    <w:unhideWhenUsed/>
    <w:rsid w:val="00842395"/>
    <w:pPr>
      <w:tabs>
        <w:tab w:pos="4536" w:val="center"/>
        <w:tab w:pos="9072" w:val="right"/>
      </w:tabs>
      <w:spacing w:lineRule="auto" w:line="276" w:after="200"/>
    </w:pPr>
    <w:rPr>
      <w:rFonts w:eastAsia="Calibri" w:hAnsi="Calibri" w:ascii="Calibri"/>
      <w:sz w:val="20"/>
      <w:szCs w:val="20"/>
      <w:lang w:eastAsia="en-US"/>
    </w:rPr>
  </w:style>
  <w:style w:styleId="Bezproreda" w:type="paragraph">
    <w:name w:val="No Spacing"/>
    <w:uiPriority w:val="1"/>
    <w:qFormat/>
    <w:rsid w:val="00842395"/>
    <w:rPr>
      <w:rFonts w:eastAsia="Times New Roman"/>
      <w:lang w:val="en-US"/>
    </w:rPr>
  </w:style>
  <w:style w:styleId="Tekstrezerviranogmjesta" w:type="character">
    <w:name w:val="Placeholder Text"/>
    <w:basedOn w:val="Zadanifontodlomka"/>
    <w:uiPriority w:val="99"/>
    <w:semiHidden/>
    <w:rsid w:val="001E70AA"/>
    <w:rPr>
      <w:color w:val="808080"/>
      <w:bdr w:space="0" w:sz="0" w:color="auto" w:val="none"/>
      <w:shd w:fill="auto" w:color="auto" w:val="clear"/>
    </w:rPr>
  </w:style>
  <w:style w:customStyle="true" w:styleId="eSPISCCParagraphDefaultFont" w:type="character">
    <w:name w:val="eSPIS_CC_Paragraph Default Font"/>
    <w:basedOn w:val="Zadanifontodlomka"/>
    <w:rsid w:val="001E70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0AA"/>
    <w:rPr>
      <w:bdr w:space="0" w:sz="0" w:color="auto" w:val="none"/>
      <w:shd w:fill="FFFFCC" w:color="auto" w:val="clear"/>
      <w:lang w:val="hr-HR"/>
    </w:rPr>
  </w:style>
  <w:style w:customStyle="true" w:styleId="PozadinaSvijetloCrvena" w:type="character">
    <w:name w:val="Pozadina_SvijetloCrvena"/>
    <w:basedOn w:val="eSPISCCParagraphDefaultFont"/>
    <w:rsid w:val="001E70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70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3641"/>
    <w:rPr>
      <w:rFonts w:eastAsia="Times New Roman"/>
      <w:lang w:eastAsia="hr-HR"/>
    </w:rPr>
  </w:style>
  <w:style w:styleId="Naslov1" w:type="paragraph">
    <w:name w:val="heading 1"/>
    <w:basedOn w:val="Normal"/>
    <w:next w:val="Normal"/>
    <w:link w:val="Naslov1Char"/>
    <w:qFormat/>
    <w:rsid w:val="002C3641"/>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C3641"/>
    <w:rPr>
      <w:rFonts w:eastAsia="Times New Roman"/>
      <w:b/>
      <w:bCs/>
      <w:lang w:eastAsia="hr-HR"/>
    </w:rPr>
  </w:style>
  <w:style w:styleId="Tijeloteksta" w:type="paragraph">
    <w:name w:val="Body Text"/>
    <w:basedOn w:val="Normal"/>
    <w:link w:val="TijelotekstaChar"/>
    <w:unhideWhenUsed/>
    <w:rsid w:val="002C3641"/>
    <w:pPr>
      <w:tabs>
        <w:tab w:pos="6810" w:val="left"/>
      </w:tabs>
      <w:jc w:val="both"/>
    </w:pPr>
  </w:style>
  <w:style w:customStyle="1" w:styleId="TijelotekstaChar" w:type="character">
    <w:name w:val="Tijelo teksta Char"/>
    <w:basedOn w:val="Zadanifontodlomka"/>
    <w:link w:val="Tijeloteksta"/>
    <w:rsid w:val="002C3641"/>
    <w:rPr>
      <w:rFonts w:eastAsia="Times New Roman"/>
      <w:lang w:eastAsia="hr-HR"/>
    </w:rPr>
  </w:style>
  <w:style w:styleId="Uvuenotijeloteksta" w:type="paragraph">
    <w:name w:val="Body Text Indent"/>
    <w:basedOn w:val="Normal"/>
    <w:link w:val="UvuenotijelotekstaChar"/>
    <w:semiHidden/>
    <w:unhideWhenUsed/>
    <w:rsid w:val="002C3641"/>
    <w:pPr>
      <w:ind w:left="705"/>
      <w:jc w:val="both"/>
    </w:pPr>
  </w:style>
  <w:style w:customStyle="1" w:styleId="UvuenotijelotekstaChar" w:type="character">
    <w:name w:val="Uvučeno tijelo teksta Char"/>
    <w:basedOn w:val="Zadanifontodlomka"/>
    <w:link w:val="Uvuenotijeloteksta"/>
    <w:semiHidden/>
    <w:rsid w:val="002C3641"/>
    <w:rPr>
      <w:rFonts w:eastAsia="Times New Roman"/>
      <w:lang w:eastAsia="hr-HR"/>
    </w:rPr>
  </w:style>
  <w:style w:styleId="Tijeloteksta-uvlaka3" w:type="paragraph">
    <w:name w:val="Body Text Indent 3"/>
    <w:basedOn w:val="Normal"/>
    <w:link w:val="Tijeloteksta-uvlaka3Char"/>
    <w:semiHidden/>
    <w:unhideWhenUsed/>
    <w:rsid w:val="002C3641"/>
    <w:pPr>
      <w:spacing w:after="120"/>
      <w:ind w:left="283"/>
    </w:pPr>
    <w:rPr>
      <w:sz w:val="16"/>
      <w:szCs w:val="16"/>
    </w:rPr>
  </w:style>
  <w:style w:customStyle="1" w:styleId="Tijeloteksta-uvlaka3Char" w:type="character">
    <w:name w:val="Tijelo teksta - uvlaka 3 Char"/>
    <w:basedOn w:val="Zadanifontodlomka"/>
    <w:link w:val="Tijeloteksta-uvlaka3"/>
    <w:semiHidden/>
    <w:rsid w:val="002C3641"/>
    <w:rPr>
      <w:rFonts w:eastAsia="Times New Roman"/>
      <w:sz w:val="16"/>
      <w:szCs w:val="16"/>
      <w:lang w:eastAsia="hr-HR"/>
    </w:rPr>
  </w:style>
  <w:style w:styleId="Tekstbalonia" w:type="paragraph">
    <w:name w:val="Balloon Text"/>
    <w:basedOn w:val="Normal"/>
    <w:link w:val="TekstbaloniaChar"/>
    <w:uiPriority w:val="99"/>
    <w:semiHidden/>
    <w:unhideWhenUsed/>
    <w:rsid w:val="002C3641"/>
    <w:rPr>
      <w:rFonts w:ascii="Tahoma" w:cs="Tahoma" w:hAnsi="Tahoma"/>
      <w:sz w:val="16"/>
      <w:szCs w:val="16"/>
    </w:rPr>
  </w:style>
  <w:style w:customStyle="1" w:styleId="TekstbaloniaChar" w:type="character">
    <w:name w:val="Tekst balončića Char"/>
    <w:basedOn w:val="Zadanifontodlomka"/>
    <w:link w:val="Tekstbalonia"/>
    <w:uiPriority w:val="99"/>
    <w:semiHidden/>
    <w:rsid w:val="002C3641"/>
    <w:rPr>
      <w:rFonts w:ascii="Tahoma" w:cs="Tahoma" w:eastAsia="Times New Roman" w:hAnsi="Tahoma"/>
      <w:sz w:val="16"/>
      <w:szCs w:val="16"/>
      <w:lang w:eastAsia="hr-HR"/>
    </w:rPr>
  </w:style>
  <w:style w:customStyle="1" w:styleId="ZaglavljeChar" w:type="character">
    <w:name w:val="Zaglavlje Char"/>
    <w:basedOn w:val="Zadanifontodlomka"/>
    <w:link w:val="Zaglavlje"/>
    <w:uiPriority w:val="99"/>
    <w:rsid w:val="00842395"/>
    <w:rPr>
      <w:rFonts w:ascii="Calibri" w:eastAsia="Calibri" w:hAnsi="Calibri"/>
      <w:sz w:val="20"/>
      <w:szCs w:val="20"/>
    </w:rPr>
  </w:style>
  <w:style w:styleId="Zaglavlje" w:type="paragraph">
    <w:name w:val="header"/>
    <w:basedOn w:val="Normal"/>
    <w:link w:val="ZaglavljeChar"/>
    <w:uiPriority w:val="99"/>
    <w:unhideWhenUsed/>
    <w:rsid w:val="00842395"/>
    <w:pPr>
      <w:tabs>
        <w:tab w:pos="4536" w:val="center"/>
        <w:tab w:pos="9072" w:val="right"/>
      </w:tabs>
      <w:spacing w:after="200" w:line="276" w:lineRule="auto"/>
    </w:pPr>
    <w:rPr>
      <w:rFonts w:ascii="Calibri" w:eastAsia="Calibri" w:hAnsi="Calibri"/>
      <w:sz w:val="20"/>
      <w:szCs w:val="20"/>
      <w:lang w:eastAsia="en-US"/>
    </w:rPr>
  </w:style>
  <w:style w:customStyle="1" w:styleId="PodnojeChar" w:type="character">
    <w:name w:val="Podnožje Char"/>
    <w:basedOn w:val="Zadanifontodlomka"/>
    <w:link w:val="Podnoje"/>
    <w:uiPriority w:val="99"/>
    <w:rsid w:val="00842395"/>
    <w:rPr>
      <w:rFonts w:ascii="Calibri" w:eastAsia="Calibri" w:hAnsi="Calibri"/>
      <w:sz w:val="20"/>
      <w:szCs w:val="20"/>
    </w:rPr>
  </w:style>
  <w:style w:styleId="Podnoje" w:type="paragraph">
    <w:name w:val="footer"/>
    <w:basedOn w:val="Normal"/>
    <w:link w:val="PodnojeChar"/>
    <w:uiPriority w:val="99"/>
    <w:unhideWhenUsed/>
    <w:rsid w:val="00842395"/>
    <w:pPr>
      <w:tabs>
        <w:tab w:pos="4536" w:val="center"/>
        <w:tab w:pos="9072" w:val="right"/>
      </w:tabs>
      <w:spacing w:after="200" w:line="276" w:lineRule="auto"/>
    </w:pPr>
    <w:rPr>
      <w:rFonts w:ascii="Calibri" w:eastAsia="Calibri" w:hAnsi="Calibri"/>
      <w:sz w:val="20"/>
      <w:szCs w:val="20"/>
      <w:lang w:eastAsia="en-US"/>
    </w:rPr>
  </w:style>
  <w:style w:styleId="Bezproreda" w:type="paragraph">
    <w:name w:val="No Spacing"/>
    <w:uiPriority w:val="1"/>
    <w:qFormat/>
    <w:rsid w:val="00842395"/>
    <w:rPr>
      <w:rFonts w:eastAsia="Times New Roman"/>
      <w:lang w:val="en-US"/>
    </w:rPr>
  </w:style>
  <w:style w:styleId="Tekstrezerviranogmjesta" w:type="character">
    <w:name w:val="Placeholder Text"/>
    <w:basedOn w:val="Zadanifontodlomka"/>
    <w:uiPriority w:val="99"/>
    <w:semiHidden/>
    <w:rsid w:val="001E70AA"/>
    <w:rPr>
      <w:color w:val="808080"/>
      <w:bdr w:color="auto" w:space="0" w:sz="0" w:val="none"/>
      <w:shd w:color="auto" w:fill="auto" w:val="clear"/>
    </w:rPr>
  </w:style>
  <w:style w:customStyle="1" w:styleId="eSPISCCParagraphDefaultFont" w:type="character">
    <w:name w:val="eSPIS_CC_Paragraph Default Font"/>
    <w:basedOn w:val="Zadanifontodlomka"/>
    <w:rsid w:val="001E70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0AA"/>
    <w:rPr>
      <w:bdr w:color="auto" w:space="0" w:sz="0" w:val="none"/>
      <w:shd w:color="auto" w:fill="FFFFCC" w:val="clear"/>
      <w:lang w:val="hr-HR"/>
    </w:rPr>
  </w:style>
  <w:style w:customStyle="1" w:styleId="PozadinaSvijetloCrvena" w:type="character">
    <w:name w:val="Pozadina_SvijetloCrvena"/>
    <w:basedOn w:val="eSPISCCParagraphDefaultFont"/>
    <w:rsid w:val="001E70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70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2652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AFE9EB-438C-4656-B916-9F92747433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16</properties:Pages>
  <properties:Words>3566</properties:Words>
  <properties:Characters>24477</properties:Characters>
  <properties:Lines>2584</properties:Lines>
  <properties:Paragraphs>1974</properties:Paragraphs>
  <properties:TotalTime>60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26258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2018-03-22T11:26:00Z</dcterms:created>
  <dc:creator>Velimir Vuković</dc:creator>
  <cp:lastModifiedBy>Velimir Vuković</cp:lastModifiedBy>
  <cp:lastPrinted>2018-03-22T12:28:00Z</cp:lastPrinted>
  <dcterms:modified xmlns:xsi="http://www.w3.org/2001/XMLSchema-instance" xsi:type="dcterms:W3CDTF">2018-03-22T12:32:00Z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(st-3-09 ispravak tablice utv. tražbina .docx)</vt:lpwstr>
  </prop:property>
  <prop:property name="CC_coloring" pid="4" fmtid="{D5CDD505-2E9C-101B-9397-08002B2CF9AE}">
    <vt:bool>false</vt:bool>
  </prop:property>
  <prop:property name="BrojStranica" pid="5" fmtid="{D5CDD505-2E9C-101B-9397-08002B2CF9AE}">
    <vt:i4>16</vt:i4>
  </prop:property>
</prop:Properties>
</file>