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26e9" w14:paraId="bed26e9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71D44">
        <w:t>494/16-4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471D44">
        <w:t>DIS CENTAR d.o.o., Zadar, Poljana Šime Budinića 2, OIB: 76722031229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71D44">
        <w:t>07. travanja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471D44">
        <w:t>DIS CENTAR d.o.o., Zadar, Poljana Šime Budinića 2, OIB: 76722031229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71D44" w:rsidP="00A70A5D" w:rsidR="00A70A5D">
      <w:pPr>
        <w:jc w:val="center"/>
      </w:pPr>
      <w:r>
        <w:t>21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13065">
        <w:t>09,50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71D44" w:rsidP="00A70A5D" w:rsidR="00A70A5D">
      <w:pPr>
        <w:pStyle w:val="Odlomakpopisa"/>
        <w:ind w:left="0"/>
        <w:jc w:val="center"/>
      </w:pPr>
      <w:r>
        <w:t>21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13065">
        <w:t>09,52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931BE3">
        <w:t>DIS CENTAR d.o.o., Zadar</w:t>
      </w:r>
      <w:r w:rsidR="00ED6162" w:rsidRPr="004E0D54">
        <w:t>, navodeći da</w:t>
      </w:r>
      <w:r w:rsidR="00245588">
        <w:t xml:space="preserve"> dužnik na dan </w:t>
      </w:r>
      <w:r w:rsidR="00546272">
        <w:t>1. rujna 2015</w:t>
      </w:r>
      <w:r w:rsidR="00245588">
        <w:t xml:space="preserve">. u Očevidniku redoslijeda osnova za plaćanje ima evidentirane neizvršene osnove za plaćanje u neprekinutom razdoblju od </w:t>
      </w:r>
      <w:r w:rsidR="00931BE3">
        <w:t>860</w:t>
      </w:r>
      <w:r w:rsidR="00245588">
        <w:t xml:space="preserve"> dan</w:t>
      </w:r>
      <w:r w:rsidR="004F270C">
        <w:t>a</w:t>
      </w:r>
      <w:r w:rsidR="00245588">
        <w:t xml:space="preserve"> </w:t>
      </w:r>
      <w:r w:rsidR="00245588" w:rsidRPr="00067D16">
        <w:t xml:space="preserve">u iznosu od </w:t>
      </w:r>
      <w:r w:rsidR="00931BE3">
        <w:t>50.329,83</w:t>
      </w:r>
      <w:r w:rsidR="00245588" w:rsidRPr="00067D16">
        <w:t xml:space="preserve"> kun</w:t>
      </w:r>
      <w:r w:rsidR="0016449D">
        <w:t>a</w:t>
      </w:r>
      <w:r w:rsidR="00673D65">
        <w:t xml:space="preserve">, te da ima </w:t>
      </w:r>
      <w:r w:rsidR="0016449D">
        <w:t>jednog</w:t>
      </w:r>
      <w:r w:rsidR="00673D65">
        <w:t xml:space="preserve"> zaposlenika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471D44">
        <w:t xml:space="preserve">07. travanja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931BE3">
        <w:t>DIS CENTAR d.o.o., Zadar</w:t>
      </w:r>
      <w:r w:rsidR="00931BE3" w:rsidRPr="00F60CD9">
        <w:t xml:space="preserve"> </w:t>
      </w:r>
      <w:r w:rsidR="0020610B" w:rsidRPr="00F60CD9">
        <w:t>i za član</w:t>
      </w:r>
      <w:r w:rsidR="00546272">
        <w:t>a</w:t>
      </w:r>
      <w:r w:rsidR="0020610B" w:rsidRPr="00F60CD9">
        <w:t xml:space="preserve"> uprave s upozorenjem</w:t>
      </w:r>
    </w:p>
    <w:p w:rsidRDefault="005F05B9" w:rsidP="00E73C36" w:rsidR="0020610B" w:rsidRPr="006B178D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DARIO STIPČEVIĆ iz Zadra, Poljana Šime Budinića 2 </w:t>
      </w:r>
      <w:r w:rsidR="00F60CD9">
        <w:t>-</w:t>
      </w:r>
      <w:r w:rsidR="00012186">
        <w:t xml:space="preserve"> uz upozorenje na adresu </w:t>
      </w:r>
      <w:r w:rsidR="00931BE3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10661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471D44">
      <w:t>494/16-4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D44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270C"/>
    <w:rsid w:val="004F4034"/>
    <w:rsid w:val="004F598E"/>
    <w:rsid w:val="004F758C"/>
    <w:rsid w:val="00500287"/>
    <w:rsid w:val="0050074C"/>
    <w:rsid w:val="00511268"/>
    <w:rsid w:val="005202A5"/>
    <w:rsid w:val="00530AEA"/>
    <w:rsid w:val="0054627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05B9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1BE3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C7E0D"/>
    <w:rsid w:val="00DD3963"/>
    <w:rsid w:val="00DD7CD4"/>
    <w:rsid w:val="00DE3728"/>
    <w:rsid w:val="00DE7329"/>
    <w:rsid w:val="00DF4076"/>
    <w:rsid w:val="00DF4256"/>
    <w:rsid w:val="00DF5132"/>
    <w:rsid w:val="00E037E8"/>
    <w:rsid w:val="00E10661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618A"/>
    <w:rsid w:val="00F13065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10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6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6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6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6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10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6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6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6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6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 CENTAR d.o.o. za ugostiteljstvo, trgovinu i turizam.</izvorni_sadrzaj>
    <derivirana_varijabla naziv="DomainObject.Predmet.ProtustrankaFormated_1">  DIS CENTAR d.o.o. za ugostiteljstvo, trgovinu i turizam.</derivirana_varijabla>
  </DomainObject.Predmet.ProtustrankaFormated>
  <DomainObject.Predmet.ProtustrankaFormatedOIB>
    <izvorni_sadrzaj>  DIS CENTAR d.o.o. za ugostiteljstvo, trgovinu i turizam., OIB 76722031229</izvorni_sadrzaj>
    <derivirana_varijabla naziv="DomainObject.Predmet.ProtustrankaFormatedOIB_1">  DIS CENTAR d.o.o. za ugostiteljstvo, trgovinu i turizam., OIB 76722031229</derivirana_varijabla>
  </DomainObject.Predmet.ProtustrankaFormatedOIB>
  <DomainObject.Predmet.ProtustrankaFormatedWithAdress>
    <izvorni_sadrzaj> DIS CENTAR d.o.o. za ugostiteljstvo, trgovinu i turizam., Poljana Šime Budinića/2, 23000 Zadar</izvorni_sadrzaj>
    <derivirana_varijabla naziv="DomainObject.Predmet.ProtustrankaFormatedWithAdress_1"> DIS CENTAR d.o.o. za ugostiteljstvo, trgovinu i turizam., Poljana Šime Budinića/2, 23000 Zadar</derivirana_varijabla>
  </DomainObject.Predmet.ProtustrankaFormatedWithAdress>
  <DomainObject.Predmet.ProtustrankaFormatedWithAdressOIB>
    <izvorni_sadrzaj> DIS CENTAR d.o.o. za ugostiteljstvo, trgovinu i turizam., OIB 76722031229, Poljana Šime Budinića/2, 23000 Zadar</izvorni_sadrzaj>
    <derivirana_varijabla naziv="DomainObject.Predmet.ProtustrankaFormatedWithAdressOIB_1"> DIS CENTAR d.o.o. za ugostiteljstvo, trgovinu i turizam., OIB 76722031229, Poljana Šime Budinića/2, 23000 Zadar</derivirana_varijabla>
  </DomainObject.Predmet.ProtustrankaFormatedWithAdressOIB>
  <DomainObject.Predmet.ProtustrankaWithAdress>
    <izvorni_sadrzaj>DIS CENTAR d.o.o. za ugostiteljstvo, trgovinu i turizam. Poljana Šime Budinića/2, 23000 Zadar</izvorni_sadrzaj>
    <derivirana_varijabla naziv="DomainObject.Predmet.ProtustrankaWithAdress_1">DIS CENTAR d.o.o. za ugostiteljstvo, trgovinu i turizam. Poljana Šime Budinića/2, 23000 Zadar</derivirana_varijabla>
  </DomainObject.Predmet.ProtustrankaWithAdress>
  <DomainObject.Predmet.ProtustrankaWithAdressOIB>
    <izvorni_sadrzaj>DIS CENTAR d.o.o. za ugostiteljstvo, trgovinu i turizam., OIB 76722031229, Poljana Šime Budinića/2, 23000 Zadar</izvorni_sadrzaj>
    <derivirana_varijabla naziv="DomainObject.Predmet.ProtustrankaWithAdressOIB_1">DIS CENTAR d.o.o. za ugostiteljstvo, trgovinu i turizam., OIB 76722031229, Poljana Šime Budinića/2, 23000 Zadar</derivirana_varijabla>
  </DomainObject.Predmet.ProtustrankaWithAdressOIB>
  <DomainObject.Predmet.ProtustrankaNazivFormated>
    <izvorni_sadrzaj>DIS CENTAR d.o.o. za ugostiteljstvo, trgovinu i turizam.</izvorni_sadrzaj>
    <derivirana_varijabla naziv="DomainObject.Predmet.ProtustrankaNazivFormated_1">DIS CENTAR d.o.o. za ugostiteljstvo, trgovinu i turizam.</derivirana_varijabla>
  </DomainObject.Predmet.ProtustrankaNazivFormated>
  <DomainObject.Predmet.ProtustrankaNazivFormatedOIB>
    <izvorni_sadrzaj>DIS CENTAR d.o.o. za ugostiteljstvo, trgovinu i turizam., OIB 76722031229</izvorni_sadrzaj>
    <derivirana_varijabla naziv="DomainObject.Predmet.ProtustrankaNazivFormatedOIB_1">DIS CENTAR d.o.o. za ugostiteljstvo, trgovinu i turizam., OIB 76722031229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50329.83</izvorni_sadrzaj>
    <derivirana_varijabla naziv="DomainObject.Predmet.TrenutnaVrijednost_1">50329.83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DIS CENTAR d.o.o. za ugostiteljstvo, trgovinu i turizam.</item>
    </izvorni_sadrzaj>
    <derivirana_varijabla naziv="DomainObject.Predmet.ProtuStrankaListFormated_1">
      <item>DIS CENTAR d.o.o. za ugostiteljstvo, trgovinu i turizam.</item>
    </derivirana_varijabla>
  </DomainObject.Predmet.ProtuStrankaListFormated>
  <DomainObject.Predmet.ProtuStrankaListFormatedOIB>
    <izvorni_sadrzaj>
      <item>DIS CENTAR d.o.o. za ugostiteljstvo, trgovinu i turizam., OIB 76722031229</item>
    </izvorni_sadrzaj>
    <derivirana_varijabla naziv="DomainObject.Predmet.ProtuStrankaListFormatedOIB_1">
      <item>DIS CENTAR d.o.o. za ugostiteljstvo, trgovinu i turizam., OIB 76722031229</item>
    </derivirana_varijabla>
  </DomainObject.Predmet.ProtuStrankaListFormatedOIB>
  <DomainObject.Predmet.ProtuStrankaListFormatedWithAdress>
    <izvorni_sadrzaj>
      <item>DIS CENTAR d.o.o. za ugostiteljstvo, trgovinu i turizam., Poljana Šime Budinića/2, 23000 Zadar</item>
    </izvorni_sadrzaj>
    <derivirana_varijabla naziv="DomainObject.Predmet.ProtuStrankaListFormatedWithAdress_1">
      <item>DIS CENTAR d.o.o. za ugostiteljstvo, trgovinu i turizam., Poljana Šime Budinića/2, 23000 Zadar</item>
    </derivirana_varijabla>
  </DomainObject.Predmet.ProtuStrankaListFormatedWithAdress>
  <DomainObject.Predmet.ProtuStrankaListFormatedWithAdressOIB>
    <izvorni_sadrzaj>
      <item>DIS CENTAR d.o.o. za ugostiteljstvo, trgovinu i turizam., OIB 76722031229, Poljana Šime Budinića/2, 23000 Zadar</item>
    </izvorni_sadrzaj>
    <derivirana_varijabla naziv="DomainObject.Predmet.ProtuStrankaListFormatedWithAdressOIB_1">
      <item>DIS CENTAR d.o.o. za ugostiteljstvo, trgovinu i turizam., OIB 76722031229, Poljana Šime Budinića/2, 23000 Zadar</item>
    </derivirana_varijabla>
  </DomainObject.Predmet.ProtuStrankaListFormatedWithAdressOIB>
  <DomainObject.Predmet.ProtuStrankaListNazivFormated>
    <izvorni_sadrzaj>
      <item>DIS CENTAR d.o.o. za ugostiteljstvo, trgovinu i turizam.</item>
    </izvorni_sadrzaj>
    <derivirana_varijabla naziv="DomainObject.Predmet.ProtuStrankaListNazivFormated_1">
      <item>DIS CENTAR d.o.o. za ugostiteljstvo, trgovinu i turizam.</item>
    </derivirana_varijabla>
  </DomainObject.Predmet.ProtuStrankaListNazivFormated>
  <DomainObject.Predmet.ProtuStrankaListNazivFormatedOIB>
    <izvorni_sadrzaj>
      <item>DIS CENTAR d.o.o. za ugostiteljstvo, trgovinu i turizam., OIB 76722031229</item>
    </izvorni_sadrzaj>
    <derivirana_varijabla naziv="DomainObject.Predmet.ProtuStrankaListNazivFormatedOIB_1">
      <item>DIS CENTAR d.o.o. za ugostiteljstvo, trgovinu i turizam., OIB 76722031229</item>
    </derivirana_varijabla>
  </DomainObject.Predmet.ProtuStrankaListNazivFormatedOIB>
  <DomainObject.Predmet.OstaliListFormated>
    <izvorni_sadrzaj>
      <item>Dario Stipčević</item>
    </izvorni_sadrzaj>
    <derivirana_varijabla naziv="DomainObject.Predmet.OstaliListFormated_1">
      <item>Dario Stipčević</item>
    </derivirana_varijabla>
  </DomainObject.Predmet.OstaliListFormated>
  <DomainObject.Predmet.OstaliListFormatedOIB>
    <izvorni_sadrzaj>
      <item>Dario Stipčević, OIB 44969767693</item>
    </izvorni_sadrzaj>
    <derivirana_varijabla naziv="DomainObject.Predmet.OstaliListFormatedOIB_1">
      <item>Dario Stipčević, OIB 44969767693</item>
    </derivirana_varijabla>
  </DomainObject.Predmet.OstaliListFormatedOIB>
  <DomainObject.Predmet.OstaliListFormatedWithAdress>
    <izvorni_sadrzaj>
      <item>Dario Stipčević, Poljana Šime Budinića 2, 23000 Zadar</item>
    </izvorni_sadrzaj>
    <derivirana_varijabla naziv="DomainObject.Predmet.OstaliListFormatedWithAdress_1">
      <item>Dario Stipčević, Poljana Šime Budinića 2, 23000 Zadar</item>
    </derivirana_varijabla>
  </DomainObject.Predmet.OstaliListFormatedWithAdress>
  <DomainObject.Predmet.OstaliListFormatedWithAdressOIB>
    <izvorni_sadrzaj>
      <item>Dario Stipčević, OIB 44969767693, Poljana Šime Budinića 2, 23000 Zadar</item>
    </izvorni_sadrzaj>
    <derivirana_varijabla naziv="DomainObject.Predmet.OstaliListFormatedWithAdressOIB_1">
      <item>Dario Stipčević, OIB 44969767693, Poljana Šime Budinića 2, 23000 Zadar</item>
    </derivirana_varijabla>
  </DomainObject.Predmet.OstaliListFormatedWithAdressOIB>
  <DomainObject.Predmet.OstaliListNazivFormated>
    <izvorni_sadrzaj>
      <item>Dario Stipčević</item>
    </izvorni_sadrzaj>
    <derivirana_varijabla naziv="DomainObject.Predmet.OstaliListNazivFormated_1">
      <item>Dario Stipčević</item>
    </derivirana_varijabla>
  </DomainObject.Predmet.OstaliListNazivFormated>
  <DomainObject.Predmet.OstaliListNazivFormatedOIB>
    <izvorni_sadrzaj>
      <item>Dario Stipčević, OIB 44969767693</item>
    </izvorni_sadrzaj>
    <derivirana_varijabla naziv="DomainObject.Predmet.OstaliListNazivFormatedOIB_1">
      <item>Dario Stipčević, OIB 44969767693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DIS CENTAR d.o.o. za ugostiteljstvo, trgovinu i turizam.</izvorni_sadrzaj>
    <derivirana_varijabla naziv="DomainObject.Predmet.ProtustrankaIDrugi_1">DIS CENTAR d.o.o. za ugostiteljstvo, trgovinu i turizam.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DIS CENTAR d.o.o. za ugostiteljstvo, trgovinu i turizam., OIB 76722031229, Poljana Šime Budinića/2, 23000 Zadar</izvorni_sadrzaj>
    <derivirana_varijabla naziv="DomainObject.Predmet.ProtustrankaIDrugiAdressOIB_1">DIS CENTAR d.o.o. za ugostiteljstvo, trgovinu i turizam., OIB 76722031229, Poljana Šime Budinića/2,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DIS CENTAR d.o.o. za ugostiteljstvo, trgovinu i turizam.</item>
      <item>Dario Stipčević</item>
    </izvorni_sadrzaj>
    <derivirana_varijabla naziv="DomainObject.Predmet.SudioniciListNaziv_1">
      <item>FINA</item>
      <item>DIS CENTAR d.o.o. za ugostiteljstvo, trgovinu i turizam.</item>
      <item>Dario Stipčević</item>
    </derivirana_varijabla>
  </DomainObject.Predmet.SudioniciListNaziv>
  <DomainObject.Predmet.SudioniciListAdressOIB>
    <izvorni_sadrzaj>
      <item>FINA, OIB 85821130368</item>
      <item>DIS CENTAR d.o.o. za ugostiteljstvo, trgovinu i turizam., OIB 76722031229, Poljana Šime Budinića/2,23000 Zadar</item>
      <item>Dario Stipčević, OIB 44969767693, Poljana Šime Budinića 2,23000 Zadar</item>
    </izvorni_sadrzaj>
    <derivirana_varijabla naziv="DomainObject.Predmet.SudioniciListAdressOIB_1">
      <item>FINA, OIB 85821130368</item>
      <item>DIS CENTAR d.o.o. za ugostiteljstvo, trgovinu i turizam., OIB 76722031229, Poljana Šime Budinića/2,23000 Zadar</item>
      <item>Dario Stipčević, OIB 44969767693, Poljana Šime Budinića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76722031229</item>
      <item>, OIB 44969767693</item>
    </izvorni_sadrzaj>
    <derivirana_varijabla naziv="DomainObject.Predmet.SudioniciListNazivOIB_1">
      <item>, OIB 85821130368</item>
      <item>, OIB 76722031229</item>
      <item>, OIB 44969767693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EB111A-B877-4F47-BE3F-2611E0B119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363</properties:Words>
  <properties:Characters>1892</properties:Characters>
  <properties:Lines>77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2016-04-06T13:06:00Z</dcterms:created>
  <dc:creator>Administrator</dc:creator>
  <cp:lastModifiedBy>wsadmin</cp:lastModifiedBy>
  <cp:lastPrinted>2016-03-18T09:50:00Z</cp:lastPrinted>
  <dcterms:modified xmlns:xsi="http://www.w3.org/2001/XMLSchema-instance" xsi:type="dcterms:W3CDTF">2016-04-07T08:56:00Z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