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8036" w14:paraId="2518036" w:rsidRDefault="003A4C6D" w:rsidP="00910611" w:rsidR="003A4C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C6D" w:rsidP="00910611" w:rsidR="003A4C6D">
      <w:r>
        <w:rPr>
          <w:rFonts w:eastAsia="MS Mincho"/>
        </w:rPr>
        <w:t>REPUBLIKA HRVATSKA</w:t>
      </w:r>
    </w:p>
    <w:p w:rsidRDefault="003A4C6D" w:rsidP="00910611" w:rsidR="003A4C6D">
      <w:r>
        <w:rPr>
          <w:rFonts w:eastAsia="MS Mincho"/>
        </w:rPr>
        <w:t>TRGOVAČKI SUD U RIJECI</w:t>
      </w:r>
    </w:p>
    <w:p w:rsidRDefault="003A4C6D" w:rsidR="003A4C6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A4C6D" w:rsidP="00FD57A9" w:rsidR="003A4C6D">
      <w:pPr>
        <w:jc w:val="center"/>
      </w:pPr>
    </w:p>
    <w:p w:rsidRDefault="00F7222D" w:rsidP="00FD57A9" w:rsidR="00FD57A9" w:rsidRPr="00F7222D">
      <w:pPr>
        <w:jc w:val="center"/>
      </w:pPr>
      <w:r w:rsidRPr="00F7222D">
        <w:t>R E P U B L I K A    H R V A T S K A</w:t>
      </w:r>
    </w:p>
    <w:p w:rsidRDefault="00FD57A9" w:rsidP="00FD57A9" w:rsidR="00FD57A9" w:rsidRPr="00F7222D">
      <w:pPr>
        <w:jc w:val="center"/>
      </w:pPr>
      <w:r w:rsidRPr="00F7222D">
        <w:t xml:space="preserve">R J E </w:t>
      </w:r>
      <w:r w:rsidR="00F7222D" w:rsidRPr="00F7222D">
        <w:t>Š</w:t>
      </w:r>
      <w:r w:rsidRPr="00F7222D">
        <w:t xml:space="preserve"> E N J E</w:t>
      </w:r>
    </w:p>
    <w:p w:rsidRDefault="00FD57A9" w:rsidP="00FD57A9" w:rsidR="00FD57A9">
      <w:pPr>
        <w:jc w:val="both"/>
      </w:pPr>
    </w:p>
    <w:p w:rsidRDefault="005B7DCD" w:rsidP="00FD57A9" w:rsidR="005B7DCD" w:rsidRPr="00F7222D">
      <w:pPr>
        <w:jc w:val="both"/>
      </w:pPr>
    </w:p>
    <w:p w:rsidRDefault="00724E0D" w:rsidP="00724E0D" w:rsidR="00724E0D" w:rsidRPr="00F647BD">
      <w:pPr>
        <w:jc w:val="both"/>
        <w:rPr>
          <w:bCs/>
        </w:rPr>
      </w:pPr>
      <w:r w:rsidRPr="00F647BD">
        <w:tab/>
      </w:r>
      <w:r w:rsidRPr="00F647BD">
        <w:tab/>
        <w:t>Trgovački sud u Rijeci, po sucu ovog suda Veri Jelenović, odlučujući o prijedlogu BOŽIDARA VRABELJA, OIB: 95728158705, Koprivnica, ULICA FORTUNATA PINTARIĆA 20 kao zakonskog zastupnika ADRIABAR društvo s ograničenom odgovornošću za ugostiteljstvo, trgovinu i usluge Mali Lošinj (Grad Mali Lošinj), Priko 63, OIB: 23973590987, te Financijske agencije, Zagreb (Grad Zagreb), Vrtni</w:t>
      </w:r>
      <w:r w:rsidRPr="006B725D">
        <w:t xml:space="preserve"> put 3 Regionalni centar: Rijeka, Podružnica Rijeka, Frana Kurelca 8, OIB: 85821130368,</w:t>
      </w:r>
      <w:r w:rsidRPr="00F647BD">
        <w:t xml:space="preserve"> radi pokretanja stečajnog postupka nad dužnikom ADRIABAR društvo s ograničenom odgovornošću za ugostiteljstvo, trgovinu i usluge Mali Lošinj (Grad Mali Lošinj), Priko 63, OIB: 23973590987, MBS: 070117008, dana </w:t>
      </w:r>
      <w:r>
        <w:t>9. lipnja</w:t>
      </w:r>
      <w:r w:rsidRPr="00F647BD">
        <w:t xml:space="preserve"> 2017. godine 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center"/>
      </w:pPr>
      <w:r w:rsidRPr="00F7222D">
        <w:t xml:space="preserve">r i j e </w:t>
      </w:r>
      <w:r w:rsidR="00F7222D" w:rsidRPr="00F7222D">
        <w:t>š</w:t>
      </w:r>
      <w:r w:rsidRPr="00F7222D">
        <w:t xml:space="preserve"> i o   j e</w:t>
      </w:r>
    </w:p>
    <w:p w:rsidRDefault="00FD57A9" w:rsidP="00FD57A9" w:rsidR="00FD57A9" w:rsidRPr="00F7222D">
      <w:pPr>
        <w:jc w:val="both"/>
      </w:pPr>
      <w:r w:rsidRPr="00F7222D">
        <w:t xml:space="preserve"> </w:t>
      </w:r>
    </w:p>
    <w:p w:rsidRDefault="00FD57A9" w:rsidP="00724E0D" w:rsidR="00FD57A9" w:rsidRPr="00F7222D">
      <w:pPr>
        <w:tabs>
          <w:tab w:pos="851" w:val="left"/>
        </w:tabs>
        <w:ind w:firstLine="851"/>
        <w:jc w:val="both"/>
      </w:pPr>
      <w:r w:rsidRPr="00F7222D">
        <w:tab/>
        <w:t xml:space="preserve">Na temelju članka </w:t>
      </w:r>
      <w:r w:rsidR="002337B5">
        <w:t>118. stavak 1. i 2.</w:t>
      </w:r>
      <w:r w:rsidRPr="00F7222D">
        <w:t xml:space="preserve"> </w:t>
      </w:r>
      <w:r w:rsidR="00B24BFB" w:rsidRPr="00F7222D">
        <w:t xml:space="preserve">Stečajnog zakona </w:t>
      </w:r>
      <w:r w:rsidR="00B24BFB" w:rsidRPr="00F7222D">
        <w:rPr>
          <w:bCs/>
        </w:rPr>
        <w:t xml:space="preserve">(objavljen u NN </w:t>
      </w:r>
      <w:r w:rsidR="002337B5">
        <w:rPr>
          <w:bCs/>
        </w:rPr>
        <w:t>71/15</w:t>
      </w:r>
      <w:r w:rsidR="00B24BFB" w:rsidRPr="00F7222D">
        <w:rPr>
          <w:bCs/>
        </w:rPr>
        <w:t>)</w:t>
      </w:r>
      <w:r w:rsidRPr="00F7222D">
        <w:t xml:space="preserve"> određuje se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center"/>
        <w:rPr>
          <w:bCs/>
        </w:rPr>
      </w:pPr>
      <w:r w:rsidRPr="00F7222D">
        <w:rPr>
          <w:bCs/>
        </w:rPr>
        <w:t xml:space="preserve">MJERA </w:t>
      </w:r>
      <w:r w:rsidR="006C24F5" w:rsidRPr="00F7222D">
        <w:rPr>
          <w:bCs/>
        </w:rPr>
        <w:t>OSIGURANJA</w:t>
      </w:r>
    </w:p>
    <w:p w:rsidRDefault="00FD57A9" w:rsidP="00FD57A9" w:rsidR="00FD57A9" w:rsidRPr="00F7222D">
      <w:pPr>
        <w:jc w:val="both"/>
      </w:pPr>
    </w:p>
    <w:p w:rsidRDefault="00FD57A9" w:rsidP="002337B5" w:rsidR="00D607A2" w:rsidRPr="00F7222D">
      <w:pPr>
        <w:tabs>
          <w:tab w:pos="851" w:val="left"/>
        </w:tabs>
        <w:jc w:val="both"/>
        <w:rPr>
          <w:color w:val="000000"/>
        </w:rPr>
      </w:pPr>
      <w:r w:rsidRPr="00F7222D">
        <w:tab/>
      </w:r>
      <w:r w:rsidRPr="00F7222D">
        <w:tab/>
        <w:t xml:space="preserve">Zabranjuje se dužniku </w:t>
      </w:r>
      <w:r w:rsidR="00724E0D" w:rsidRPr="00F647BD">
        <w:t>ADRIABAR društvo s ograničenom odgovornošću za ugostiteljstvo, trgovinu i usluge Mali Lošinj (Grad Mali Lošinj), Priko 63, OIB: 23973590987, MBS: 070117008</w:t>
      </w:r>
      <w:r w:rsidR="00C36CE3" w:rsidRPr="00F7222D">
        <w:rPr>
          <w:lang w:eastAsia="hr-HR"/>
        </w:rPr>
        <w:t xml:space="preserve"> </w:t>
      </w:r>
      <w:r w:rsidRPr="00F7222D">
        <w:t>raspolaga</w:t>
      </w:r>
      <w:r w:rsidR="000766A1" w:rsidRPr="00F7222D">
        <w:t>n</w:t>
      </w:r>
      <w:r w:rsidRPr="00F7222D">
        <w:t>je</w:t>
      </w:r>
      <w:r w:rsidR="000D1DDB" w:rsidRPr="00F7222D">
        <w:t xml:space="preserve"> njegovom imovinom</w:t>
      </w:r>
      <w:r w:rsidR="00724E0D">
        <w:t xml:space="preserve"> i ukida se mjera osiguranja zabrane dužniku raspolaganja dužnikovom imovinom bez prethodne suglasnosti privremenog stečajnog upravitelja </w:t>
      </w:r>
      <w:r w:rsidR="00724E0D" w:rsidRPr="00CA3B0B">
        <w:t>Jasn</w:t>
      </w:r>
      <w:r w:rsidR="00724E0D">
        <w:t>e</w:t>
      </w:r>
      <w:r w:rsidR="00724E0D" w:rsidRPr="00CA3B0B">
        <w:t xml:space="preserve"> Kučević, OIB: 89442269215, Kaštanjer 64, Pula</w:t>
      </w:r>
      <w:r w:rsidR="00D607A2" w:rsidRPr="00F7222D">
        <w:rPr>
          <w:color w:val="000000"/>
        </w:rPr>
        <w:t>.</w:t>
      </w:r>
    </w:p>
    <w:p w:rsidRDefault="00DF7D6B" w:rsidP="00DF7D6B" w:rsidR="00DF7D6B">
      <w:pPr>
        <w:tabs>
          <w:tab w:pos="851" w:val="left"/>
        </w:tabs>
        <w:jc w:val="both"/>
      </w:pPr>
    </w:p>
    <w:p w:rsidRDefault="005B7DCD" w:rsidP="00FD57A9" w:rsidR="005B7DCD">
      <w:pPr>
        <w:jc w:val="center"/>
      </w:pPr>
    </w:p>
    <w:p w:rsidRDefault="00FD57A9" w:rsidP="00FD57A9" w:rsidR="00FD57A9" w:rsidRPr="00F7222D">
      <w:pPr>
        <w:jc w:val="center"/>
      </w:pPr>
      <w:r w:rsidRPr="00F7222D">
        <w:t>Obrazloženje</w:t>
      </w:r>
    </w:p>
    <w:p w:rsidRDefault="00854F41" w:rsidP="00724E0D" w:rsidR="00F029CE" w:rsidRPr="00F7222D">
      <w:pPr>
        <w:pStyle w:val="Zaglavlje"/>
        <w:ind w:firstLine="1418"/>
        <w:jc w:val="both"/>
      </w:pPr>
      <w:r w:rsidRPr="00F7222D">
        <w:t xml:space="preserve">Rješenjem ovog suda posl. </w:t>
      </w:r>
      <w:r w:rsidR="00F029CE" w:rsidRPr="00F7222D">
        <w:t>br</w:t>
      </w:r>
      <w:r w:rsidRPr="00F7222D">
        <w:t xml:space="preserve">. </w:t>
      </w:r>
      <w:r w:rsidR="00724E0D">
        <w:t xml:space="preserve">14. St-280/2017-6 </w:t>
      </w:r>
      <w:r w:rsidRPr="00F7222D">
        <w:t xml:space="preserve">od </w:t>
      </w:r>
      <w:r w:rsidR="00724E0D">
        <w:t>1. lipnja</w:t>
      </w:r>
      <w:r w:rsidR="002337B5">
        <w:t xml:space="preserve"> 2017</w:t>
      </w:r>
      <w:r w:rsidRPr="00F7222D">
        <w:t xml:space="preserve">. godine </w:t>
      </w:r>
      <w:r w:rsidR="00F029CE" w:rsidRPr="00F7222D">
        <w:t xml:space="preserve">pokrenut je prethodni postupak radi utvrđivanja uvjeta za otvaranje stečajnog postupka nad dužnikom, trgovačkim društvom </w:t>
      </w:r>
      <w:r w:rsidR="00724E0D" w:rsidRPr="00F647BD">
        <w:t>ADRIABAR društvo s ograničenom odgovornošću za ugostiteljstvo, trgovinu i usluge Mali Lošinj (Grad Mali Lošinj), Priko 63, OIB: 23973590987, MBS: 070117008</w:t>
      </w:r>
      <w:r w:rsidR="000D1DDB" w:rsidRPr="00F7222D">
        <w:rPr>
          <w:lang w:eastAsia="hr-HR"/>
        </w:rPr>
        <w:t>.</w:t>
      </w:r>
      <w:r w:rsidR="00724E0D">
        <w:rPr>
          <w:lang w:eastAsia="hr-HR"/>
        </w:rPr>
        <w:t xml:space="preserve"> Istim rješenjem određena je mjera osiguranja imenovanjem privremenog stečajnog upravitelja i zabrana dužniku raspolaganja njegovom</w:t>
      </w:r>
      <w:r w:rsidR="00724E0D">
        <w:t xml:space="preserve"> imovinom bez prethodne suglasnosti privremenog stečajnog upravitelja </w:t>
      </w:r>
      <w:r w:rsidR="00724E0D" w:rsidRPr="00CA3B0B">
        <w:t>Jasn</w:t>
      </w:r>
      <w:r w:rsidR="00724E0D">
        <w:t>e</w:t>
      </w:r>
      <w:r w:rsidR="00724E0D" w:rsidRPr="00CA3B0B">
        <w:t xml:space="preserve"> Kučević, OIB: 89442269215, Kaštanjer 64, Pula</w:t>
      </w:r>
      <w:r w:rsidR="00724E0D">
        <w:t>.</w:t>
      </w:r>
    </w:p>
    <w:p w:rsidRDefault="00DF7D6B" w:rsidP="000766A1" w:rsidR="00DF7D6B" w:rsidRPr="00F7222D">
      <w:pPr>
        <w:jc w:val="both"/>
      </w:pPr>
      <w:r w:rsidRPr="00F7222D">
        <w:lastRenderedPageBreak/>
        <w:tab/>
      </w:r>
      <w:r w:rsidRPr="00F7222D">
        <w:tab/>
      </w:r>
      <w:r w:rsidR="00724E0D">
        <w:t>Međutim, naknadno su u spis dana 8. lipnja 2017. godine zaprimljeni podnesci društva KURZOR d.o.o. Malin 14, Mali Lošinj, OIB: 70045822965 kojima se sud obavještava o odnošenju stvari iz dužnikovog prostora i demontažom ograde, sve praćeno fotografijama</w:t>
      </w:r>
      <w:r w:rsidR="00C83E78">
        <w:t>.</w:t>
      </w:r>
    </w:p>
    <w:p w:rsidRDefault="00300D60" w:rsidP="000766A1" w:rsidR="00300D60" w:rsidRPr="00F7222D">
      <w:pPr>
        <w:jc w:val="both"/>
      </w:pPr>
      <w:r w:rsidRPr="00F7222D">
        <w:tab/>
      </w:r>
      <w:r w:rsidRPr="00F7222D">
        <w:tab/>
        <w:t>Odredbom članka</w:t>
      </w:r>
      <w:r w:rsidR="006151BA" w:rsidRPr="00F7222D">
        <w:t xml:space="preserve"> </w:t>
      </w:r>
      <w:r w:rsidR="00C83E78">
        <w:t>118. stavak 1. i 2.</w:t>
      </w:r>
      <w:r w:rsidR="00C83E78" w:rsidRPr="00F7222D">
        <w:t xml:space="preserve"> Stečajnog zakona </w:t>
      </w:r>
      <w:r w:rsidR="00C83E78" w:rsidRPr="00F7222D">
        <w:rPr>
          <w:bCs/>
        </w:rPr>
        <w:t xml:space="preserve">(objavljen u NN </w:t>
      </w:r>
      <w:r w:rsidR="00C83E78">
        <w:rPr>
          <w:bCs/>
        </w:rPr>
        <w:t>71/15</w:t>
      </w:r>
      <w:r w:rsidR="00C83E78" w:rsidRPr="00F7222D">
        <w:rPr>
          <w:bCs/>
        </w:rPr>
        <w:t>)</w:t>
      </w:r>
      <w:r w:rsidR="00C83E78" w:rsidRPr="00F7222D">
        <w:t xml:space="preserve"> </w:t>
      </w:r>
      <w:r w:rsidR="00C83E78">
        <w:t xml:space="preserve"> </w:t>
      </w:r>
      <w:r w:rsidRPr="00F7222D">
        <w:t xml:space="preserve">propisano je da će stečajni sudac rješenjem o pokretanju prethodnoga postupka ili naknadnim rješenjem, na zahtjev </w:t>
      </w:r>
      <w:r w:rsidR="00C83E78">
        <w:t>podnositelja prijedloga</w:t>
      </w:r>
      <w:r w:rsidRPr="00F7222D">
        <w:t xml:space="preserve"> ili po službenoj dužnosti, odrediti sve mjere koje smatra potrebnim kako bi se spriječilo da do donošenja odluke o prijedlogu za otvaranje stečajnoga </w:t>
      </w:r>
      <w:r w:rsidR="002125D9" w:rsidRPr="00F7222D">
        <w:t>postupka ne nast</w:t>
      </w:r>
      <w:r w:rsidR="0066217D" w:rsidRPr="00F7222D">
        <w:t>u</w:t>
      </w:r>
      <w:r w:rsidR="002125D9" w:rsidRPr="00F7222D">
        <w:t>pe takve promjene imovinskoga položaja dužnika koje bi za vjerovnike mogle biti nepovoljne.</w:t>
      </w:r>
      <w:r w:rsidR="006151BA" w:rsidRPr="00F7222D">
        <w:t xml:space="preserve"> Pri tome (u skladu sa stavkom 2. istog članka</w:t>
      </w:r>
      <w:r w:rsidR="004E1420" w:rsidRPr="00F7222D">
        <w:t>)</w:t>
      </w:r>
      <w:r w:rsidR="006151BA" w:rsidRPr="00F7222D">
        <w:t xml:space="preserve"> stečajni </w:t>
      </w:r>
      <w:r w:rsidR="004E1420" w:rsidRPr="00F7222D">
        <w:t xml:space="preserve">sudac može osobito (između ostaloga) zabraniti raspolaganje imovinom </w:t>
      </w:r>
      <w:r w:rsidR="00724E0D">
        <w:t>dužnika</w:t>
      </w:r>
      <w:r w:rsidR="004E1420" w:rsidRPr="00F7222D">
        <w:t>.</w:t>
      </w:r>
    </w:p>
    <w:p w:rsidRDefault="00FD73B7" w:rsidP="000766A1" w:rsidR="00FD73B7" w:rsidRPr="00F7222D">
      <w:pPr>
        <w:jc w:val="both"/>
      </w:pPr>
      <w:r w:rsidRPr="00F7222D">
        <w:tab/>
      </w:r>
      <w:r w:rsidRPr="00F7222D">
        <w:tab/>
      </w:r>
      <w:r w:rsidR="00724E0D">
        <w:t xml:space="preserve">Kako iz u spisu dostavljenih podataka praćenih fotografijama proizlazi nedovoljnost ranije određene mjere osiguranja zabrane dužniku raspolaganja dužnikovom imovinom bez prethodne suglasnosti privremenog stečajnog upravitelja </w:t>
      </w:r>
      <w:r w:rsidR="00724E0D" w:rsidRPr="00CA3B0B">
        <w:t>Jasn</w:t>
      </w:r>
      <w:r w:rsidR="00724E0D">
        <w:t>e</w:t>
      </w:r>
      <w:r w:rsidR="00724E0D" w:rsidRPr="00CA3B0B">
        <w:t xml:space="preserve"> Kučević, OIB: 89442269215, Kaštanjer 64, Pula</w:t>
      </w:r>
      <w:r w:rsidRPr="00F7222D">
        <w:t>, na temelju nav</w:t>
      </w:r>
      <w:r w:rsidR="007C2F43">
        <w:t>edenih zakonskih odredbi, odlučeno je</w:t>
      </w:r>
      <w:r w:rsidRPr="00F7222D">
        <w:t xml:space="preserve"> kao u izreci</w:t>
      </w:r>
      <w:r w:rsidR="000D1DDB" w:rsidRPr="00F7222D">
        <w:t xml:space="preserve"> u cilju sprečavanja nastanka promjena imovinskog položaja dužnika koje bi imale nepovoljne posljedice za vjerovnike</w:t>
      </w:r>
      <w:r w:rsidRPr="00F7222D">
        <w:t>.</w:t>
      </w:r>
    </w:p>
    <w:p w:rsidRDefault="0091296F" w:rsidP="00FD57A9" w:rsidR="00FD57A9" w:rsidRPr="00F7222D">
      <w:pPr>
        <w:jc w:val="center"/>
      </w:pPr>
      <w:r w:rsidRPr="00F7222D">
        <w:t>Rijeka,</w:t>
      </w:r>
      <w:r w:rsidR="00FD57A9" w:rsidRPr="00F7222D">
        <w:t xml:space="preserve"> </w:t>
      </w:r>
      <w:r w:rsidR="00C83E78">
        <w:t>9. lipnja 2017</w:t>
      </w:r>
      <w:r w:rsidR="00FD57A9" w:rsidRPr="00F7222D">
        <w:t>.</w:t>
      </w:r>
      <w:r w:rsidR="00C83E78">
        <w:t xml:space="preserve"> </w:t>
      </w:r>
      <w:r w:rsidR="00FD57A9" w:rsidRPr="00F7222D">
        <w:t>god</w:t>
      </w:r>
      <w:r w:rsidR="00C83E78">
        <w:t>ine</w:t>
      </w:r>
    </w:p>
    <w:p w:rsidRDefault="00FD57A9" w:rsidP="00FD57A9" w:rsidR="00FD57A9" w:rsidRPr="00F7222D">
      <w:pPr>
        <w:jc w:val="center"/>
      </w:pPr>
    </w:p>
    <w:p w:rsidRDefault="00FD57A9" w:rsidP="00FD57A9" w:rsidR="00FD57A9" w:rsidRPr="00F7222D">
      <w:pPr>
        <w:jc w:val="center"/>
      </w:pPr>
    </w:p>
    <w:p w:rsidRDefault="00FD57A9" w:rsidP="00FD57A9" w:rsidR="00FD57A9" w:rsidRPr="00F7222D">
      <w:pPr>
        <w:jc w:val="both"/>
      </w:pPr>
      <w:r w:rsidRPr="00F7222D">
        <w:t xml:space="preserve">                                                                                                     </w:t>
      </w:r>
      <w:r w:rsidR="00C83E78">
        <w:t xml:space="preserve"> </w:t>
      </w:r>
      <w:r w:rsidRPr="00F7222D">
        <w:t>Sudac</w:t>
      </w:r>
    </w:p>
    <w:p w:rsidRDefault="00FD57A9" w:rsidP="00FD57A9" w:rsidR="00FD57A9" w:rsidRPr="00F7222D">
      <w:pPr>
        <w:jc w:val="both"/>
      </w:pPr>
      <w:r w:rsidRPr="00F7222D">
        <w:t xml:space="preserve">                                                                                               Vera Jelenović 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  <w:r w:rsidRPr="00F7222D">
        <w:t>UPUTA O PRAVNOM LIJEKU:</w:t>
      </w:r>
    </w:p>
    <w:p w:rsidRDefault="00FD57A9" w:rsidP="00FD57A9" w:rsidR="00FD57A9" w:rsidRPr="00F7222D">
      <w:pPr>
        <w:jc w:val="both"/>
      </w:pPr>
      <w:r w:rsidRPr="00F7222D">
        <w:tab/>
        <w:t xml:space="preserve">Protiv ovog rješenja nezadovoljna stranka može podnijeti žalbu u roku od 8 dana od dana primitka istog. </w:t>
      </w:r>
      <w:r w:rsidR="00C83E78">
        <w:t xml:space="preserve">Dostava ovog rješenja smatra se obavljenom istekom osmog dana od dana njegove objave na mrežnoj stranici e-Oglasna ploča sudova. </w:t>
      </w:r>
      <w:r w:rsidRPr="00F7222D">
        <w:t>Žalba se podnosi putem ovog suda u tri istovjetna primjerka, a o žalbi odlučuje Visoki trgovački sud Republike Hrvatske u Zagrebu.</w:t>
      </w:r>
    </w:p>
    <w:p w:rsidRDefault="00FD57A9" w:rsidP="00FD57A9" w:rsidR="00FD57A9" w:rsidRPr="00F7222D">
      <w:pPr>
        <w:jc w:val="both"/>
      </w:pPr>
      <w:r w:rsidRPr="00F7222D">
        <w:tab/>
        <w:t>Žalba ne odgađa provedbu rješenj</w:t>
      </w:r>
      <w:r w:rsidR="00C83E78">
        <w:t>a</w:t>
      </w:r>
      <w:r w:rsidRPr="00F7222D">
        <w:t>.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FD73B7" w:rsidP="00FD57A9" w:rsidR="00FD73B7" w:rsidRPr="00F7222D">
      <w:pPr>
        <w:jc w:val="center"/>
      </w:pPr>
    </w:p>
    <w:p w:rsidRDefault="00FD57A9" w:rsidP="00FD57A9" w:rsidR="00FD57A9" w:rsidRPr="00F7222D">
      <w:pPr>
        <w:jc w:val="both"/>
      </w:pPr>
      <w:smartTag w:element="stockticker" w:uri="urn:schemas-microsoft-com:office:smarttags">
        <w:r w:rsidRPr="00F7222D">
          <w:t>DNA</w:t>
        </w:r>
      </w:smartTag>
    </w:p>
    <w:p w:rsidRDefault="00FD57A9" w:rsidP="00FD57A9" w:rsidR="00FD57A9" w:rsidRPr="00F7222D">
      <w:pPr>
        <w:jc w:val="both"/>
      </w:pPr>
    </w:p>
    <w:p w:rsidRDefault="00D607A2" w:rsidP="000D1DDB" w:rsidR="000D1DDB" w:rsidRPr="00F7222D">
      <w:pPr>
        <w:jc w:val="both"/>
      </w:pPr>
      <w:r w:rsidRPr="00F7222D">
        <w:t xml:space="preserve">    </w:t>
      </w:r>
      <w:r w:rsidR="000D1DDB" w:rsidRPr="00F7222D">
        <w:t xml:space="preserve">- </w:t>
      </w:r>
      <w:r w:rsidR="00C83E78">
        <w:t>podnositelju prijedloga</w:t>
      </w:r>
      <w:r w:rsidR="000D1DDB" w:rsidRPr="00F7222D">
        <w:t>,</w:t>
      </w:r>
    </w:p>
    <w:p w:rsidRDefault="00D607A2" w:rsidP="000D1DDB" w:rsidR="000D1DDB" w:rsidRPr="00F7222D">
      <w:pPr>
        <w:jc w:val="both"/>
      </w:pPr>
      <w:r w:rsidRPr="00F7222D">
        <w:t xml:space="preserve">    </w:t>
      </w:r>
      <w:r w:rsidR="000D1DDB" w:rsidRPr="00F7222D">
        <w:t xml:space="preserve">- </w:t>
      </w:r>
      <w:r w:rsidR="00C83E78">
        <w:t>dužniku</w:t>
      </w:r>
      <w:r w:rsidR="000D1DDB" w:rsidRPr="00F7222D">
        <w:t>,</w:t>
      </w:r>
    </w:p>
    <w:p w:rsidRDefault="00FD57A9" w:rsidP="00FD57A9" w:rsidR="00D607A2" w:rsidRPr="00F7222D">
      <w:pPr>
        <w:jc w:val="both"/>
      </w:pPr>
      <w:r w:rsidRPr="00F7222D">
        <w:t xml:space="preserve">    - pr</w:t>
      </w:r>
      <w:r w:rsidR="0091296F" w:rsidRPr="00F7222D">
        <w:t>ivremeni stečajni upravitelj</w:t>
      </w:r>
      <w:r w:rsidR="007C2F43">
        <w:t xml:space="preserve"> preporučeno poštom i putem e-maila: jasna.kucevic@plinara.hr</w:t>
      </w:r>
    </w:p>
    <w:p w:rsidRDefault="0091296F" w:rsidP="00FD57A9" w:rsidR="00C83E78">
      <w:pPr>
        <w:jc w:val="both"/>
      </w:pPr>
      <w:r w:rsidRPr="00F7222D">
        <w:t xml:space="preserve">    - </w:t>
      </w:r>
      <w:r w:rsidR="000D1DDB" w:rsidRPr="00F7222D">
        <w:t xml:space="preserve">sudskom registru </w:t>
      </w:r>
    </w:p>
    <w:p w:rsidRDefault="00C83E78" w:rsidP="00FD57A9" w:rsidR="0091296F" w:rsidRPr="00F7222D">
      <w:pPr>
        <w:jc w:val="both"/>
      </w:pPr>
      <w:r>
        <w:t xml:space="preserve">    - e-Oglasna ploča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  <w:r w:rsidRPr="00F7222D">
        <w:t xml:space="preserve">U Rijeci </w:t>
      </w:r>
      <w:r w:rsidR="00C83E78">
        <w:t>9. lipnja 2017</w:t>
      </w:r>
      <w:r w:rsidRPr="00F7222D">
        <w:t xml:space="preserve">.g.  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  <w:r w:rsidRPr="00F7222D">
        <w:t xml:space="preserve">                                                                            Sudac:</w:t>
      </w:r>
    </w:p>
    <w:p w:rsidRDefault="00FD57A9" w:rsidP="00C36CE3" w:rsidR="00F74D93" w:rsidRPr="00F7222D">
      <w:pPr>
        <w:jc w:val="both"/>
      </w:pPr>
      <w:r w:rsidRPr="00F7222D">
        <w:t xml:space="preserve">                                                </w:t>
      </w:r>
      <w:r w:rsidR="0091296F" w:rsidRPr="00F7222D">
        <w:t xml:space="preserve">                      Vera Jelenović </w:t>
      </w:r>
      <w:r w:rsidRPr="00F7222D">
        <w:t xml:space="preserve"> </w:t>
      </w:r>
    </w:p>
    <w:sectPr w:rsidR="00F74D93" w:rsidRPr="00F7222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E00" w:rsidR="00C80E00">
      <w:r>
        <w:separator/>
      </w:r>
    </w:p>
  </w:endnote>
  <w:endnote w:id="0" w:type="continuationSeparator">
    <w:p w:rsidRDefault="00C80E00" w:rsidR="00C80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90F" w:rsidP="0091296F" w:rsidR="00B059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590F" w:rsidR="00B0590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90F" w:rsidP="0091296F" w:rsidR="00B059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C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590F" w:rsidR="00B059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E00" w:rsidR="00C80E00">
      <w:r>
        <w:separator/>
      </w:r>
    </w:p>
  </w:footnote>
  <w:footnote w:id="0" w:type="continuationSeparator">
    <w:p w:rsidRDefault="00C80E00" w:rsidR="00C80E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E78" w:rsidP="00C83E78" w:rsidR="00C83E78" w:rsidRPr="00F7222D">
    <w:pPr>
      <w:jc w:val="right"/>
    </w:pPr>
    <w:r w:rsidRPr="00F7222D">
      <w:t xml:space="preserve">        </w:t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  <w:t>Posl.br. 14 St-</w:t>
    </w:r>
    <w:r w:rsidR="007C2F43">
      <w:t>280/2017</w:t>
    </w:r>
    <w:r w:rsidR="005B7DCD">
      <w:t>-12</w:t>
    </w:r>
  </w:p>
  <w:p w:rsidRDefault="00C83E78" w:rsidR="00C83E78">
    <w:pPr>
      <w:pStyle w:val="Zaglavlje"/>
    </w:pPr>
  </w:p>
  <w:p w:rsidRDefault="00C83E78" w:rsidR="00C83E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1">
    <w:nsid w:val="60544B41"/>
    <w:multiLevelType w:val="hybridMultilevel"/>
    <w:tmpl w:val="802EFE2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7A9"/>
    <w:rsid w:val="000766A1"/>
    <w:rsid w:val="000C4FA1"/>
    <w:rsid w:val="000D1DDB"/>
    <w:rsid w:val="001534EB"/>
    <w:rsid w:val="002125D9"/>
    <w:rsid w:val="002337B5"/>
    <w:rsid w:val="002C14E7"/>
    <w:rsid w:val="00300D60"/>
    <w:rsid w:val="0038054A"/>
    <w:rsid w:val="003A4C6D"/>
    <w:rsid w:val="004A378A"/>
    <w:rsid w:val="004E1420"/>
    <w:rsid w:val="005B7DCD"/>
    <w:rsid w:val="005E6040"/>
    <w:rsid w:val="005E60A1"/>
    <w:rsid w:val="00606084"/>
    <w:rsid w:val="006151BA"/>
    <w:rsid w:val="0066217D"/>
    <w:rsid w:val="006C24F5"/>
    <w:rsid w:val="00724E0D"/>
    <w:rsid w:val="007C2F43"/>
    <w:rsid w:val="007E6E15"/>
    <w:rsid w:val="00854F41"/>
    <w:rsid w:val="0091296F"/>
    <w:rsid w:val="00943F0A"/>
    <w:rsid w:val="00B0590F"/>
    <w:rsid w:val="00B24BFB"/>
    <w:rsid w:val="00BB10AE"/>
    <w:rsid w:val="00C36CE3"/>
    <w:rsid w:val="00C80E00"/>
    <w:rsid w:val="00C83E78"/>
    <w:rsid w:val="00CC14A6"/>
    <w:rsid w:val="00D36B12"/>
    <w:rsid w:val="00D57DE5"/>
    <w:rsid w:val="00D607A2"/>
    <w:rsid w:val="00DF7D6B"/>
    <w:rsid w:val="00F029CE"/>
    <w:rsid w:val="00F7222D"/>
    <w:rsid w:val="00F74D93"/>
    <w:rsid w:val="00FD57A9"/>
    <w:rsid w:val="00FD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57A9"/>
    <w:pPr>
      <w:suppressAutoHyphens/>
    </w:pPr>
    <w:rPr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 uvlaka 2"/>
    <w:basedOn w:val="Normal"/>
    <w:rsid w:val="00FD57A9"/>
    <w:pPr>
      <w:spacing w:after="120"/>
    </w:pPr>
    <w:rPr>
      <w:b/>
    </w:rPr>
  </w:style>
  <w:style w:styleId="Podnoje" w:type="paragraph">
    <w:name w:val="footer"/>
    <w:basedOn w:val="Normal"/>
    <w:link w:val="PodnojeChar"/>
    <w:uiPriority w:val="99"/>
    <w:rsid w:val="00FD57A9"/>
    <w:pPr>
      <w:tabs>
        <w:tab w:pos="4320" w:val="center"/>
        <w:tab w:pos="8640" w:val="right"/>
      </w:tabs>
    </w:pPr>
    <w:rPr>
      <w:b/>
    </w:rPr>
  </w:style>
  <w:style w:styleId="Brojstranice" w:type="character">
    <w:name w:val="page number"/>
    <w:basedOn w:val="Zadanifontodlomka"/>
    <w:rsid w:val="00FD57A9"/>
  </w:style>
  <w:style w:customStyle="true" w:styleId="PodnojeChar" w:type="character">
    <w:name w:val="Podnožje Char"/>
    <w:link w:val="Podnoje"/>
    <w:uiPriority w:val="99"/>
    <w:rsid w:val="002337B5"/>
    <w:rPr>
      <w:b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rsid w:val="00C83E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3E78"/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rsid w:val="00C83E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3E78"/>
    <w:rPr>
      <w:rFonts w:cs="Tahoma" w:hAnsi="Tahoma" w:asci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A4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57A9"/>
    <w:pPr>
      <w:suppressAutoHyphens/>
    </w:pPr>
    <w:rPr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 uvlaka 2"/>
    <w:basedOn w:val="Normal"/>
    <w:rsid w:val="00FD57A9"/>
    <w:pPr>
      <w:spacing w:after="120"/>
    </w:pPr>
    <w:rPr>
      <w:b/>
    </w:rPr>
  </w:style>
  <w:style w:styleId="Podnoje" w:type="paragraph">
    <w:name w:val="footer"/>
    <w:basedOn w:val="Normal"/>
    <w:link w:val="PodnojeChar"/>
    <w:uiPriority w:val="99"/>
    <w:rsid w:val="00FD57A9"/>
    <w:pPr>
      <w:tabs>
        <w:tab w:pos="4320" w:val="center"/>
        <w:tab w:pos="8640" w:val="right"/>
      </w:tabs>
    </w:pPr>
    <w:rPr>
      <w:b/>
    </w:rPr>
  </w:style>
  <w:style w:styleId="Brojstranice" w:type="character">
    <w:name w:val="page number"/>
    <w:basedOn w:val="Zadanifontodlomka"/>
    <w:rsid w:val="00FD57A9"/>
  </w:style>
  <w:style w:customStyle="1" w:styleId="PodnojeChar" w:type="character">
    <w:name w:val="Podnožje Char"/>
    <w:link w:val="Podnoje"/>
    <w:uiPriority w:val="99"/>
    <w:rsid w:val="002337B5"/>
    <w:rPr>
      <w:b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rsid w:val="00C83E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3E78"/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rsid w:val="00C83E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3E78"/>
    <w:rPr>
      <w:rFonts w:ascii="Tahoma" w:cs="Tahoma" w:hAns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A4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55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ADRIABAR d.o.o.; ADRIABAR d.o.o.</izvorni_sadrzaj>
    <derivirana_varijabla naziv="DomainObject.Predmet.ProtustrankaFormated_1">  ADRIABAR d.o.o.; ADRIABAR d.o.o.</derivirana_varijabla>
  </DomainObject.Predmet.ProtustrankaFormated>
  <DomainObject.Predmet.ProtustrankaFormatedOIB>
    <izvorni_sadrzaj>  ADRIABAR d.o.o., OIB 23973590987; ADRIABAR d.o.o., OIB 23973590987</izvorni_sadrzaj>
    <derivirana_varijabla naziv="DomainObject.Predmet.ProtustrankaFormatedOIB_1">  ADRIABAR d.o.o., OIB 23973590987; ADRIABAR d.o.o., OIB 23973590987</derivirana_varijabla>
  </DomainObject.Predmet.ProtustrankaFormatedOIB>
  <DomainObject.Predmet.ProtustrankaFormatedWithAdress>
    <izvorni_sadrzaj> ADRIABAR d.o.o., Priko 63, 51550 Mali Lošinj; ADRIABAR d.o.o., Priko 63, 51550 Mali Lošinj</izvorni_sadrzaj>
    <derivirana_varijabla naziv="DomainObject.Predmet.ProtustrankaFormatedWithAdress_1"> ADRIABAR d.o.o., Priko 63, 51550 Mali Lošinj; ADRIABAR d.o.o., Priko 63, 51550 Mali Lošinj</derivirana_varijabla>
  </DomainObject.Predmet.ProtustrankaFormatedWithAdress>
  <DomainObject.Predmet.ProtustrankaFormatedWithAdressOIB>
    <izvorni_sadrzaj> ADRIABAR d.o.o., OIB 23973590987, Priko 63, 51550 Mali Lošinj; ADRIABAR d.o.o., OIB 23973590987, Priko 63, 51550 Mali Lošinj</izvorni_sadrzaj>
    <derivirana_varijabla naziv="DomainObject.Predmet.ProtustrankaFormatedWithAdressOIB_1"> ADRIABAR d.o.o., OIB 23973590987, Priko 63, 51550 Mali Lošinj; ADRIABAR d.o.o., OIB 23973590987, Priko 63, 51550 Mali Lošinj</derivirana_varijabla>
  </DomainObject.Predmet.ProtustrankaFormatedWithAdressOIB>
  <DomainObject.Predmet.ProtustrankaWithAdress>
    <izvorni_sadrzaj>ADRIABAR d.o.o. Priko 63, 51550 Mali Lošinj, ADRIABAR d.o.o. Priko 63, 51550 Mali Lošinj</izvorni_sadrzaj>
    <derivirana_varijabla naziv="DomainObject.Predmet.ProtustrankaWithAdress_1">ADRIABAR d.o.o. Priko 63, 51550 Mali Lošinj, ADRIABAR d.o.o. Priko 63, 51550 Mali Lošinj</derivirana_varijabla>
  </DomainObject.Predmet.ProtustrankaWithAdress>
  <DomainObject.Predmet.ProtustrankaWithAdressOIB>
    <izvorni_sadrzaj>ADRIABAR d.o.o., OIB 23973590987, Priko 63, 51550 Mali Lošinj, ADRIABAR d.o.o., OIB 23973590987, Priko 63, 51550 Mali Lošinj</izvorni_sadrzaj>
    <derivirana_varijabla naziv="DomainObject.Predmet.ProtustrankaWithAdressOIB_1">ADRIABAR d.o.o., OIB 23973590987, Priko 63, 51550 Mali Lošinj, ADRIABAR d.o.o., OIB 23973590987, Priko 63, 51550 Mali Lošinj</derivirana_varijabla>
  </DomainObject.Predmet.ProtustrankaWithAdressOIB>
  <DomainObject.Predmet.ProtustrankaNazivFormated>
    <izvorni_sadrzaj>ADRIABAR d.o.o.,ADRIABAR d.o.o.</izvorni_sadrzaj>
    <derivirana_varijabla naziv="DomainObject.Predmet.ProtustrankaNazivFormated_1">ADRIABAR d.o.o.,ADRIABAR d.o.o.</derivirana_varijabla>
  </DomainObject.Predmet.ProtustrankaNazivFormated>
  <DomainObject.Predmet.ProtustrankaNazivFormatedOIB>
    <izvorni_sadrzaj>ADRIABAR d.o.o., OIB 23973590987,ADRIABAR d.o.o., OIB 23973590987</izvorni_sadrzaj>
    <derivirana_varijabla naziv="DomainObject.Predmet.ProtustrankaNazivFormatedOIB_1">ADRIABAR d.o.o., OIB 23973590987,ADRIABAR d.o.o., OIB 23973590987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VRABELJ; FINA  Rijeka</izvorni_sadrzaj>
    <derivirana_varijabla naziv="DomainObject.Predmet.StrankaFormated_1">  BOŽIDAR VRABELJ; FINA  Rijeka</derivirana_varijabla>
  </DomainObject.Predmet.StrankaFormated>
  <DomainObject.Predmet.StrankaFormatedOIB>
    <izvorni_sadrzaj>  BOŽIDAR VRABELJ, OIB 95728158705; FINA  Rijeka, OIB 85821130368</izvorni_sadrzaj>
    <derivirana_varijabla naziv="DomainObject.Predmet.StrankaFormatedOIB_1">  BOŽIDAR VRABELJ, OIB 95728158705; FINA  Rijeka, OIB 85821130368</derivirana_varijabla>
  </DomainObject.Predmet.StrankaFormatedOIB>
  <DomainObject.Predmet.StrankaFormatedWithAdress>
    <izvorni_sadrzaj> BOŽIDAR VRABELJ, Vinogradska 12, 48314 Koprivnički Ivanec; FINA  Rijeka, Frana Kurelca 8, 51000 Rijeka</izvorni_sadrzaj>
    <derivirana_varijabla naziv="DomainObject.Predmet.StrankaFormatedWithAdress_1"> BOŽIDAR VRABELJ, Vinogradska 12, 48314 Koprivnički Ivanec; FINA  Rijeka, Frana Kurelca 8, 51000 Rijeka</derivirana_varijabla>
  </DomainObject.Predmet.StrankaFormatedWithAdress>
  <DomainObject.Predmet.StrankaFormatedWithAdressOIB>
    <izvorni_sadrzaj> BOŽIDAR VRABELJ, OIB 95728158705, Vinogradska 12, 48314 Koprivnički Ivanec; FINA  Rijeka, OIB 85821130368, Frana Kurelca 8, 51000 Rijeka</izvorni_sadrzaj>
    <derivirana_varijabla naziv="DomainObject.Predmet.StrankaFormatedWithAdressOIB_1"> BOŽIDAR VRABELJ, OIB 95728158705, Vinogradska 12, 48314 Koprivnički Ivanec; FINA  Rijeka, OIB 85821130368, Frana Kurelca 8, 51000 Rijeka</derivirana_varijabla>
  </DomainObject.Predmet.StrankaFormatedWithAdressOIB>
  <DomainObject.Predmet.StrankaWithAdress>
    <izvorni_sadrzaj>BOŽIDAR VRABELJ Vinogradska 12,48314 Koprivnički Ivanec,FINA  Rijeka Frana Kurelca 8,51000 Rijeka</izvorni_sadrzaj>
    <derivirana_varijabla naziv="DomainObject.Predmet.StrankaWithAdress_1">BOŽIDAR VRABELJ Vinogradska 12,48314 Koprivnički Ivanec,FINA  Rijeka Frana Kurelca 8,51000 Rijeka</derivirana_varijabla>
  </DomainObject.Predmet.StrankaWithAdress>
  <DomainObject.Predmet.StrankaWithAdressOIB>
    <izvorni_sadrzaj>BOŽIDAR VRABELJ, OIB 95728158705, Vinogradska 12,48314 Koprivnički Ivanec,FINA  Rijeka, OIB 85821130368, Frana Kurelca 8,51000 Rijeka</izvorni_sadrzaj>
    <derivirana_varijabla naziv="DomainObject.Predmet.StrankaWithAdressOIB_1">BOŽIDAR VRABELJ, OIB 95728158705, Vinogradska 12,48314 Koprivnički Ivanec,FINA  Rijeka, OIB 85821130368, Frana Kurelca 8,51000 Rijeka</derivirana_varijabla>
  </DomainObject.Predmet.StrankaWithAdressOIB>
  <DomainObject.Predmet.StrankaNazivFormated>
    <izvorni_sadrzaj>BOŽIDAR VRABELJ,FINA  Rijeka</izvorni_sadrzaj>
    <derivirana_varijabla naziv="DomainObject.Predmet.StrankaNazivFormated_1">BOŽIDAR VRABELJ,FINA  Rijeka</derivirana_varijabla>
  </DomainObject.Predmet.StrankaNazivFormated>
  <DomainObject.Predmet.StrankaNazivFormatedOIB>
    <izvorni_sadrzaj>BOŽIDAR VRABELJ, OIB 95728158705,FINA  Rijeka, OIB 85821130368</izvorni_sadrzaj>
    <derivirana_varijabla naziv="DomainObject.Predmet.StrankaNazivFormatedOIB_1">BOŽIDAR VRABELJ, OIB 95728158705,FINA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BOŽIDAR VRABELJ</item>
      <item>FINA  Rijeka</item>
    </izvorni_sadrzaj>
    <derivirana_varijabla naziv="DomainObject.Predmet.StrankaListFormated_1">
      <item>BOŽIDAR VRABELJ</item>
      <item>FINA  Rijeka</item>
    </derivirana_varijabla>
  </DomainObject.Predmet.StrankaListFormated>
  <DomainObject.Predmet.StrankaListFormatedOIB>
    <izvorni_sadrzaj>
      <item>BOŽIDAR VRABELJ, OIB 95728158705</item>
      <item>FINA  Rijeka, OIB 85821130368</item>
    </izvorni_sadrzaj>
    <derivirana_varijabla naziv="DomainObject.Predmet.StrankaListFormatedOIB_1">
      <item>BOŽIDAR VRABELJ, OIB 95728158705</item>
      <item>FINA  Rijeka, OIB 85821130368</item>
    </derivirana_varijabla>
  </DomainObject.Predmet.StrankaListFormatedOIB>
  <DomainObject.Predmet.StrankaListFormatedWithAdress>
    <izvorni_sadrzaj>
      <item>BOŽIDAR VRABELJ, Vinogradska 12, 48314 Koprivnički Ivanec</item>
      <item>FINA  Rijeka, Frana Kurelca 8, 51000 Rijeka</item>
    </izvorni_sadrzaj>
    <derivirana_varijabla naziv="DomainObject.Predmet.StrankaListFormatedWithAdress_1">
      <item>BOŽIDAR VRABELJ, Vinogradska 12, 48314 Koprivnički Ivanec</item>
      <item>FINA  Rijeka, Frana Kurelca 8, 51000 Rijeka</item>
    </derivirana_varijabla>
  </DomainObject.Predmet.StrankaListFormatedWithAdress>
  <DomainObject.Predmet.StrankaListFormatedWithAdressOIB>
    <izvorni_sadrzaj>
      <item>BOŽIDAR VRABELJ, OIB 95728158705, Vinogradska 12, 48314 Koprivnički Ivanec</item>
      <item>FINA  Rijeka, OIB 85821130368, Frana Kurelca 8, 51000 Rijeka</item>
    </izvorni_sadrzaj>
    <derivirana_varijabla naziv="DomainObject.Predmet.StrankaListFormatedWithAdressOIB_1">
      <item>BOŽIDAR VRABELJ, OIB 95728158705, Vinogradska 12, 48314 Koprivnički Ivanec</item>
      <item>FINA  Rijeka, OIB 85821130368, Frana Kurelca 8, 51000 Rijeka</item>
    </derivirana_varijabla>
  </DomainObject.Predmet.StrankaListFormatedWithAdressOIB>
  <DomainObject.Predmet.StrankaListNazivFormated>
    <izvorni_sadrzaj>
      <item>BOŽIDAR VRABELJ</item>
      <item>FINA  Rijeka</item>
    </izvorni_sadrzaj>
    <derivirana_varijabla naziv="DomainObject.Predmet.StrankaListNazivFormated_1">
      <item>BOŽIDAR VRABELJ</item>
      <item>FINA  Rijeka</item>
    </derivirana_varijabla>
  </DomainObject.Predmet.StrankaListNazivFormated>
  <DomainObject.Predmet.StrankaListNazivFormatedOIB>
    <izvorni_sadrzaj>
      <item>BOŽIDAR VRABELJ, OIB 95728158705</item>
      <item>FINA  Rijeka, OIB 85821130368</item>
    </izvorni_sadrzaj>
    <derivirana_varijabla naziv="DomainObject.Predmet.StrankaListNazivFormatedOIB_1">
      <item>BOŽIDAR VRABELJ, OIB 95728158705</item>
      <item>FINA  Rijeka, OIB 85821130368</item>
    </derivirana_varijabla>
  </DomainObject.Predmet.StrankaListNazivFormatedOIB>
  <DomainObject.Predmet.ProtuStrankaListFormated>
    <izvorni_sadrzaj>
      <item>ADRIABAR d.o.o.</item>
      <item>ADRIABAR d.o.o.</item>
    </izvorni_sadrzaj>
    <derivirana_varijabla naziv="DomainObject.Predmet.ProtuStrankaListFormated_1">
      <item>ADRIABAR d.o.o.</item>
      <item>ADRIABAR d.o.o.</item>
    </derivirana_varijabla>
  </DomainObject.Predmet.ProtuStrankaListFormated>
  <DomainObject.Predmet.ProtuStrankaListFormatedOIB>
    <izvorni_sadrzaj>
      <item>ADRIABAR d.o.o., OIB 23973590987</item>
      <item>ADRIABAR d.o.o., OIB 23973590987</item>
    </izvorni_sadrzaj>
    <derivirana_varijabla naziv="DomainObject.Predmet.ProtuStrankaListFormatedOIB_1">
      <item>ADRIABAR d.o.o., OIB 23973590987</item>
      <item>ADRIABAR d.o.o., OIB 23973590987</item>
    </derivirana_varijabla>
  </DomainObject.Predmet.ProtuStrankaListFormatedOIB>
  <DomainObject.Predmet.ProtuStrankaListFormatedWithAdress>
    <izvorni_sadrzaj>
      <item>ADRIABAR d.o.o., Priko 63, 51550 Mali Lošinj</item>
      <item>ADRIABAR d.o.o., Priko 63, 51550 Mali Lošinj</item>
    </izvorni_sadrzaj>
    <derivirana_varijabla naziv="DomainObject.Predmet.ProtuStrankaListFormatedWithAdress_1">
      <item>ADRIABAR d.o.o., Priko 63, 51550 Mali Lošinj</item>
      <item>ADRIABAR d.o.o., Priko 63, 51550 Mali Lošinj</item>
    </derivirana_varijabla>
  </DomainObject.Predmet.ProtuStrankaListFormatedWithAdress>
  <DomainObject.Predmet.ProtuStrankaListFormatedWithAdressOIB>
    <izvorni_sadrzaj>
      <item>ADRIABAR d.o.o., OIB 23973590987, Priko 63, 51550 Mali Lošinj</item>
      <item>ADRIABAR d.o.o., OIB 23973590987, Priko 63, 51550 Mali Lošinj</item>
    </izvorni_sadrzaj>
    <derivirana_varijabla naziv="DomainObject.Predmet.ProtuStrankaListFormatedWithAdressOIB_1">
      <item>ADRIABAR d.o.o., OIB 23973590987, Priko 63, 51550 Mali Lošinj</item>
      <item>ADRIABAR d.o.o., OIB 23973590987, Priko 63, 51550 Mali Lošinj</item>
    </derivirana_varijabla>
  </DomainObject.Predmet.ProtuStrankaListFormatedWithAdressOIB>
  <DomainObject.Predmet.ProtuStrankaListNazivFormated>
    <izvorni_sadrzaj>
      <item>ADRIABAR d.o.o.</item>
      <item>ADRIABAR d.o.o.</item>
    </izvorni_sadrzaj>
    <derivirana_varijabla naziv="DomainObject.Predmet.ProtuStrankaListNazivFormated_1">
      <item>ADRIABAR d.o.o.</item>
      <item>ADRIABAR d.o.o.</item>
    </derivirana_varijabla>
  </DomainObject.Predmet.ProtuStrankaListNazivFormated>
  <DomainObject.Predmet.ProtuStrankaListNazivFormatedOIB>
    <izvorni_sadrzaj>
      <item>ADRIABAR d.o.o., OIB 23973590987</item>
      <item>ADRIABAR d.o.o., OIB 23973590987</item>
    </izvorni_sadrzaj>
    <derivirana_varijabla naziv="DomainObject.Predmet.ProtuStrankaListNazivFormatedOIB_1">
      <item>ADRIABAR d.o.o., OIB 23973590987</item>
      <item>ADRIABAR d.o.o., OIB 23973590987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VRABELJ i dr.</izvorni_sadrzaj>
    <derivirana_varijabla naziv="DomainObject.Predmet.StrankaIDrugi_1">BOŽIDAR VRABELJ i dr.</derivirana_varijabla>
  </DomainObject.Predmet.StrankaIDrugi>
  <DomainObject.Predmet.ProtustrankaIDrugi>
    <izvorni_sadrzaj>ADRIABAR d.o.o. i dr.</izvorni_sadrzaj>
    <derivirana_varijabla naziv="DomainObject.Predmet.ProtustrankaIDrugi_1">ADRIABAR d.o.o. i dr.</derivirana_varijabla>
  </DomainObject.Predmet.ProtustrankaIDrugi>
  <DomainObject.Predmet.StrankaIDrugiAdressOIB>
    <izvorni_sadrzaj>BOŽIDAR VRABELJ, OIB 95728158705, Vinogradska 12, 48314 Koprivnički Ivanec i dr.</izvorni_sadrzaj>
    <derivirana_varijabla naziv="DomainObject.Predmet.StrankaIDrugiAdressOIB_1">BOŽIDAR VRABELJ, OIB 95728158705, Vinogradska 12, 48314 Koprivnički Ivanec i dr.</derivirana_varijabla>
  </DomainObject.Predmet.StrankaIDrugiAdressOIB>
  <DomainObject.Predmet.ProtustrankaIDrugiAdressOIB>
    <izvorni_sadrzaj>ADRIABAR d.o.o., OIB 23973590987, Priko 63, 51550 Mali Lošinj i dr.</izvorni_sadrzaj>
    <derivirana_varijabla naziv="DomainObject.Predmet.ProtustrankaIDrugiAdressOIB_1">ADRIABAR d.o.o., OIB 23973590987, Priko 63, 51550 Mali Lošinj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VRABELJ</item>
      <item>ADRIABAR d.o.o.</item>
      <item>FINA  Rijeka</item>
      <item>ADRIABAR d.o.o.</item>
    </izvorni_sadrzaj>
    <derivirana_varijabla naziv="DomainObject.Predmet.SudioniciListNaziv_1">
      <item>BOŽIDAR VRABELJ</item>
      <item>ADRIABAR d.o.o.</item>
      <item>FINA  Rijeka</item>
      <item>ADRIABAR d.o.o.</item>
    </derivirana_varijabla>
  </DomainObject.Predmet.SudioniciListNaziv>
  <DomainObject.Predmet.SudioniciListAdressOIB>
    <izvorni_sadrzaj>
      <item>BOŽIDAR VRABELJ, OIB 95728158705, Vinogradska 12,48314 Koprivnički Ivanec</item>
      <item>ADRIABAR d.o.o., OIB 23973590987, Priko 63,51550 Mali Lošinj</item>
      <item>FINA  Rijeka, OIB 85821130368, Frana Kurelca 8,51000 Rijeka</item>
      <item>ADRIABAR d.o.o., OIB 23973590987, Priko 63,51550 Mali Lošinj</item>
    </izvorni_sadrzaj>
    <derivirana_varijabla naziv="DomainObject.Predmet.SudioniciListAdressOIB_1">
      <item>BOŽIDAR VRABELJ, OIB 95728158705, Vinogradska 12,48314 Koprivnički Ivanec</item>
      <item>ADRIABAR d.o.o., OIB 23973590987, Priko 63,51550 Mali Lošinj</item>
      <item>FINA  Rijeka, OIB 85821130368, Frana Kurelca 8,51000 Rijeka</item>
      <item>ADRIABAR d.o.o., OIB 23973590987, Priko 63,51550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95728158705</item>
      <item>, OIB 23973590987</item>
      <item>, OIB 85821130368</item>
      <item>, OIB 23973590987</item>
    </izvorni_sadrzaj>
    <derivirana_varijabla naziv="DomainObject.Predmet.SudioniciListNazivOIB_1">
      <item>, OIB 95728158705</item>
      <item>, OIB 23973590987</item>
      <item>, OIB 85821130368</item>
      <item>, OIB 23973590987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4614E-A66F-4E03-BD91-70D45AC83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572</properties:Words>
  <properties:Characters>3404</properties:Characters>
  <properties:Lines>105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2017-06-09T06:32:00Z</dcterms:created>
  <dc:creator>vjelenovic</dc:creator>
  <cp:lastModifiedBy>Danijela Fumić</cp:lastModifiedBy>
  <cp:lastPrinted>2017-06-09T06:32:00Z</cp:lastPrinted>
  <dcterms:modified xmlns:xsi="http://www.w3.org/2001/XMLSchema-instance" xsi:type="dcterms:W3CDTF">2017-06-09T06:33:00Z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