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b760" w14:paraId="ce8b760" w:rsidRDefault="000862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621B" w:rsidP="0008621B" w:rsidR="0008621B">
      <w:pPr>
        <w:spacing w:after="0"/>
        <w:jc w:val="both"/>
      </w:pPr>
      <w:r>
        <w:t xml:space="preserve">           Republika Hrvatska</w:t>
      </w:r>
    </w:p>
    <w:p w:rsidRDefault="0008621B" w:rsidP="0008621B" w:rsidR="0008621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8621B" w:rsidP="0008621B" w:rsidR="0008621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 xml:space="preserve">      Poslovni broj: 5. St-802/2018-6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08621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KARAKAŠ jednostavno društvo s ograničenom odgovornošću za proizvodnju, trgovinu i usluge, Veliki </w:t>
      </w:r>
      <w:proofErr w:type="spellStart"/>
      <w:r w:rsidRPr="0008621B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08621B">
        <w:rPr>
          <w:rFonts w:cs="Times New Roman" w:eastAsia="Times New Roman"/>
          <w:szCs w:val="20"/>
          <w:lang w:eastAsia="hr-HR"/>
        </w:rPr>
        <w:t xml:space="preserve">, Bjelovarska 23, OIB: 79967995308, MBS: 010104567, kojeg zastupa punomoćnik Vera Kovač </w:t>
      </w:r>
      <w:proofErr w:type="spellStart"/>
      <w:r w:rsidRPr="0008621B">
        <w:rPr>
          <w:rFonts w:cs="Times New Roman" w:eastAsia="Times New Roman"/>
          <w:szCs w:val="20"/>
          <w:lang w:eastAsia="hr-HR"/>
        </w:rPr>
        <w:t>Manjkas</w:t>
      </w:r>
      <w:proofErr w:type="spellEnd"/>
      <w:r w:rsidRPr="0008621B">
        <w:rPr>
          <w:rFonts w:cs="Times New Roman" w:eastAsia="Times New Roman"/>
          <w:szCs w:val="20"/>
          <w:lang w:eastAsia="hr-HR"/>
        </w:rPr>
        <w:t xml:space="preserve">, odvjetnica iz Bjelovara, 12. travnja 2019. </w:t>
      </w:r>
      <w:r w:rsidRPr="0008621B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>Saziva se ročište</w:t>
      </w:r>
      <w:r w:rsidRPr="0008621B">
        <w:rPr>
          <w:rFonts w:cs="Times New Roman" w:eastAsia="Times New Roman"/>
          <w:b/>
          <w:szCs w:val="20"/>
          <w:lang w:eastAsia="hr-HR"/>
        </w:rPr>
        <w:t xml:space="preserve"> </w:t>
      </w:r>
      <w:r w:rsidRPr="0008621B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24. travnja 2019. u 9,15 sati u ovome sudu u Bjelovaru, Šetalište dr. </w:t>
      </w:r>
      <w:proofErr w:type="spellStart"/>
      <w:r w:rsidRPr="0008621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862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8621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8621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>- zakonski zastupnik dužnika Zvonimir Karakaš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>- punomoćnik dužnika Vera Kovač-</w:t>
      </w:r>
      <w:proofErr w:type="spellStart"/>
      <w:r w:rsidRPr="0008621B">
        <w:rPr>
          <w:rFonts w:cs="Times New Roman" w:eastAsia="Times New Roman"/>
          <w:szCs w:val="20"/>
          <w:lang w:eastAsia="hr-HR"/>
        </w:rPr>
        <w:t>Manjkas</w:t>
      </w:r>
      <w:proofErr w:type="spellEnd"/>
      <w:r w:rsidRPr="0008621B">
        <w:rPr>
          <w:rFonts w:cs="Times New Roman" w:eastAsia="Times New Roman"/>
          <w:szCs w:val="20"/>
          <w:lang w:eastAsia="hr-HR"/>
        </w:rPr>
        <w:t xml:space="preserve">, odvjetnica iz Bjelovara. 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>U Bjelovaru 12. travnja 2019.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 xml:space="preserve">                Marija Petrina Kubica v.r.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8621B" w:rsidP="0008621B" w:rsidR="0008621B" w:rsidRPr="000862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621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621B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08621B" w:rsidP="0008621B" w:rsidR="0008621B" w:rsidRPr="000862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21B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9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81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St-802/2018-6</izvorni_sadrzaj>
    <derivirana_varijabla naziv="DomainObject.Oznaka_1">St-802/2018-6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KARAKAŠ jednostavno društvo s ograničenom odgovornošću za proizvodnju, trgovinu i usluge zastupanog po punomoćniku Zvonimir Karakaš; Vera Kovač-Manjkas</izvorni_sadrzaj>
    <derivirana_varijabla naziv="DomainObject.Predmet.ProtustrankaFormated_1">  KARAKAŠ jednostavno društvo s ograničenom odgovornošću za proizvodnju, trgovinu i usluge zastupanog po punomoćniku Zvonimir Karakaš; Vera Kovač-Manjkas</derivirana_varijabla>
  </DomainObject.Predmet.ProtustrankaFormated>
  <DomainObject.Predmet.ProtustrankaFormatedOIB>
    <izvorni_sadrzaj>  KARAKAŠ jednostavno društvo s ograničenom odgovornošću za proizvodnju, trgovinu i usluge, OIB 79967995309 zastupanog po punomoćniku Zvonimir Karakaš; Vera Kovač-Manjkas</izvorni_sadrzaj>
    <derivirana_varijabla naziv="DomainObject.Predmet.ProtustrankaFormatedOIB_1">  KARAKAŠ jednostavno društvo s ograničenom odgovornošću za proizvodnju, trgovinu i usluge, OIB 79967995309 zastupanog po punomoćniku Zvonimir Karakaš; Vera Kovač-Manjkas</derivirana_varijabla>
  </DomainObject.Predmet.ProtustrankaFormatedOIB>
  <DomainObject.Predmet.ProtustrankaFormatedWithAdress>
    <izvorni_sadrzaj> KARAKAŠ jednostavno društvo s ograničenom odgovornošću za proizvodnju, trgovinu i usluge, Bjelovarska 23, 43270 Veliki Grđevac zastupanog po punomoćniku Zvonimir Karakaš; Vera Kovač-Manjkas</izvorni_sadrzaj>
    <derivirana_varijabla naziv="DomainObject.Predmet.ProtustrankaFormatedWithAdress_1"> KARAKAŠ jednostavno društvo s ograničenom odgovornošću za proizvodnju, trgovinu i usluge, Bjelovarska 23, 43270 Veliki Grđevac zastupanog po punomoćniku Zvonimir Karakaš; Vera Kovač-Manjkas</derivirana_varijabla>
  </DomainObject.Predmet.ProtustrankaFormatedWithAdress>
  <DomainObject.Predmet.ProtustrankaFormatedWithAdressOIB>
    <izvorni_sadrzaj> KARAKAŠ jednostavno društvo s ograničenom odgovornošću za proizvodnju, trgovinu i usluge, OIB 79967995309, Bjelovarska 23, 43270 Veliki Grđevac zastupanog po punomoćniku Zvonimir Karakaš; Vera Kovač-Manjkas</izvorni_sadrzaj>
    <derivirana_varijabla naziv="DomainObject.Predmet.ProtustrankaFormatedWithAdressOIB_1"> KARAKAŠ jednostavno društvo s ograničenom odgovornošću za proizvodnju, trgovinu i usluge, OIB 79967995309, Bjelovarska 23, 43270 Veliki Grđevac zastupanog po punomoćniku Zvonimir Karakaš; Vera Kovač-Manjkas</derivirana_varijabla>
  </DomainObject.Predmet.ProtustrankaFormatedWithAdressOIB>
  <DomainObject.Predmet.ProtustrankaWithAdress>
    <izvorni_sadrzaj>KARAKAŠ jednostavno društvo s ograničenom odgovornošću za proizvodnju, trgovinu i usluge Bjelovarska 23, 43270 Veliki Grđevac</izvorni_sadrzaj>
    <derivirana_varijabla naziv="DomainObject.Predmet.ProtustrankaWithAdress_1">KARAKAŠ jednostavno društvo s ograničenom odgovornošću za proizvodnju, trgovinu i usluge Bjelovarska 23, 43270 Veliki Grđevac</derivirana_varijabla>
  </DomainObject.Predmet.ProtustrankaWithAdress>
  <DomainObject.Predmet.ProtustrankaWithAdressOIB>
    <izvorni_sadrzaj>KARAKAŠ jednostavno društvo s ograničenom odgovornošću za proizvodnju, trgovinu i usluge, OIB 79967995309, Bjelovarska 23, 43270 Veliki Grđevac</izvorni_sadrzaj>
    <derivirana_varijabla naziv="DomainObject.Predmet.ProtustrankaWithAdressOIB_1">KARAKAŠ jednostavno društvo s ograničenom odgovornošću za proizvodnju, trgovinu i usluge, OIB 79967995309, Bjelovarska 23, 43270 Veliki Grđevac</derivirana_varijabla>
  </DomainObject.Predmet.ProtustrankaWithAdressOIB>
  <DomainObject.Predmet.ProtustrankaNazivFormated>
    <izvorni_sadrzaj>KARAKAŠ jednostavno društvo s ograničenom odgovornošću za proizvodnju, trgovinu i usluge</izvorni_sadrzaj>
    <derivirana_varijabla naziv="DomainObject.Predmet.ProtustrankaNazivFormated_1">KARAKAŠ jednostavno društvo s ograničenom odgovornošću za proizvodnju, trgovinu i usluge</derivirana_varijabla>
  </DomainObject.Predmet.ProtustrankaNazivFormated>
  <DomainObject.Predmet.ProtustrankaNazivFormatedOIB>
    <izvorni_sadrzaj>KARAKAŠ jednostavno društvo s ograničenom odgovornošću za proizvodnju, trgovinu i usluge, OIB 79967995309</izvorni_sadrzaj>
    <derivirana_varijabla naziv="DomainObject.Predmet.ProtustrankaNazivFormatedOIB_1">KARAKAŠ jednostavno društvo s ograničenom odgovornošću za proizvodnju, trgovinu i usluge, OIB 79967995309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KARAKAŠ jednostavno društvo s ograničenom odgovornošću za proizvodnju, trgovinu i usluge zastupanog po punomoćniku Zvonimir Karakaš; Vera Kovač-Manjkas</item>
    </izvorni_sadrzaj>
    <derivirana_varijabla naziv="DomainObject.Predmet.ProtuStrankaListFormated_1">
      <item>KARAKAŠ jednostavno društvo s ograničenom odgovornošću za proizvodnju, trgovinu i usluge zastupanog po punomoćniku Zvonimir Karakaš; Vera Kovač-Manjkas</item>
    </derivirana_varijabla>
  </DomainObject.Predmet.ProtuStrankaListFormated>
  <DomainObject.Predmet.ProtuStrankaListFormatedOIB>
    <izvorni_sadrzaj>
      <item>KARAKAŠ jednostavno društvo s ograničenom odgovornošću za proizvodnju, trgovinu i usluge, OIB 79967995309 zastupanog po punomoćniku Zvonimir Karakaš; Vera Kovač-Manjkas</item>
    </izvorni_sadrzaj>
    <derivirana_varijabla naziv="DomainObject.Predmet.ProtuStrankaListFormatedOIB_1">
      <item>KARAKAŠ jednostavno društvo s ograničenom odgovornošću za proizvodnju, trgovinu i usluge, OIB 79967995309 zastupanog po punomoćniku Zvonimir Karakaš; Vera Kovač-Manjkas</item>
    </derivirana_varijabla>
  </DomainObject.Predmet.ProtuStrankaListFormatedOIB>
  <DomainObject.Predmet.ProtuStrankaListFormatedWithAdress>
    <izvorni_sadrzaj>
      <item>KARAKAŠ jednostavno društvo s ograničenom odgovornošću za proizvodnju, trgovinu i usluge, Bjelovarska 23, 43270 Veliki Grđevac zastupanog po punomoćniku Zvonimir Karakaš; Vera Kovač-Manjkas</item>
    </izvorni_sadrzaj>
    <derivirana_varijabla naziv="DomainObject.Predmet.ProtuStrankaListFormatedWithAdress_1">
      <item>KARAKAŠ jednostavno društvo s ograničenom odgovornošću za proizvodnju, trgovinu i usluge, Bjelovarska 23, 43270 Veliki Grđevac zastupanog po punomoćniku Zvonimir Karakaš; Vera Kovač-Manjkas</item>
    </derivirana_varijabla>
  </DomainObject.Predmet.ProtuStrankaListFormatedWithAdress>
  <DomainObject.Predmet.ProtuStrankaListFormatedWithAdressOIB>
    <izvorni_sadrzaj>
      <item>KARAKAŠ jednostavno društvo s ograničenom odgovornošću za proizvodnju, trgovinu i usluge, OIB 79967995309, Bjelovarska 23, 43270 Veliki Grđevac zastupanog po punomoćniku Zvonimir Karakaš; Vera Kovač-Manjkas</item>
    </izvorni_sadrzaj>
    <derivirana_varijabla naziv="DomainObject.Predmet.ProtuStrankaListFormatedWithAdressOIB_1">
      <item>KARAKAŠ jednostavno društvo s ograničenom odgovornošću za proizvodnju, trgovinu i usluge, OIB 79967995309, Bjelovarska 23, 43270 Veliki Grđevac zastupanog po punomoćniku Zvonimir Karakaš; Vera Kovač-Manjkas</item>
    </derivirana_varijabla>
  </DomainObject.Predmet.ProtuStrankaListFormatedWithAdressOIB>
  <DomainObject.Predmet.ProtuStrankaListNazivFormated>
    <izvorni_sadrzaj>
      <item>KARAKAŠ jednostavno društvo s ograničenom odgovornošću za proizvodnju, trgovinu i usluge</item>
    </izvorni_sadrzaj>
    <derivirana_varijabla naziv="DomainObject.Predmet.ProtuStrankaListNazivFormated_1">
      <item>KARAKAŠ jednostavno društvo s ograničenom odgovornošću za proizvodnju, trgovinu i usluge</item>
    </derivirana_varijabla>
  </DomainObject.Predmet.ProtuStrankaListNazivFormated>
  <DomainObject.Predmet.ProtuStrankaListNazivFormatedOIB>
    <izvorni_sadrzaj>
      <item>KARAKAŠ jednostavno društvo s ograničenom odgovornošću za proizvodnju, trgovinu i usluge, OIB 79967995309</item>
    </izvorni_sadrzaj>
    <derivirana_varijabla naziv="DomainObject.Predmet.ProtuStrankaListNazivFormatedOIB_1">
      <item>KARAKAŠ jednostavno društvo s ograničenom odgovornošću za proizvodnju, trgovinu i usluge, OIB 79967995309</item>
    </derivirana_varijabla>
  </DomainObject.Predmet.ProtuStrankaListNazivFormatedOIB>
  <DomainObject.Predmet.OstaliListFormated>
    <izvorni_sadrzaj>
      <item>Zvonimir Karakaš punomoćnik sudionika u postupku KARAKAŠ jednostavno društvo s ograničenom odgovornošću za proizvodnju, trgovinu i usluge</item>
      <item>Vera Kovač-Manjkas punomoćnica sudionika u postupku KARAKAŠ jednostavno društvo s ograničenom odgovornošću za proizvodnju, trgovinu i usluge</item>
    </izvorni_sadrzaj>
    <derivirana_varijabla naziv="DomainObject.Predmet.OstaliListFormated_1">
      <item>Zvonimir Karakaš punomoćnik sudionika u postupku KARAKAŠ jednostavno društvo s ograničenom odgovornošću za proizvodnju, trgovinu i usluge</item>
      <item>Vera Kovač-Manjkas punomoćnica sudionika u postupku KARAKAŠ jednostavno društvo s ograničenom odgovornošću za proizvodnju, trgovinu i usluge</item>
    </derivirana_varijabla>
  </DomainObject.Predmet.OstaliListFormated>
  <DomainObject.Predmet.OstaliListFormatedOIB>
    <izvorni_sadrzaj>
      <item>Zvonimir Karakaš, OIB 38331140984 punomoćnik sudionika u postupku KARAKAŠ jednostavno društvo s ograničenom odgovornošću za proizvodnju, trgovinu i usluge</item>
      <item>Vera Kovač-Manjkas, OIB 92312668856 punomoćnica sudionika u postupku KARAKAŠ jednostavno društvo s ograničenom odgovornošću za proizvodnju, trgovinu i usluge</item>
    </izvorni_sadrzaj>
    <derivirana_varijabla naziv="DomainObject.Predmet.OstaliListFormatedOIB_1">
      <item>Zvonimir Karakaš, OIB 38331140984 punomoćnik sudionika u postupku KARAKAŠ jednostavno društvo s ograničenom odgovornošću za proizvodnju, trgovinu i usluge</item>
      <item>Vera Kovač-Manjkas, OIB 92312668856 punomoćnica sudionika u postupku KARAKAŠ jednostavno društvo s ograničenom odgovornošću za proizvodnju, trgovinu i usluge</item>
    </derivirana_varijabla>
  </DomainObject.Predmet.OstaliListFormatedOIB>
  <DomainObject.Predmet.OstaliListFormatedWithAdress>
    <izvorni_sadrzaj>
      <item>Zvonimir Karakaš, Bjelovarska 23, 43270 Veliki Grđevac punomoćnik sudionika u postupku KARAKAŠ jednostavno društvo s ograničenom odgovornošću za proizvodnju, trgovinu i usluge</item>
      <item>Vera Kovač-Manjkas, Josipa Jelačića 11, 43000 Bjelovar punomoćnica sudionika u postupku KARAKAŠ jednostavno društvo s ograničenom odgovornošću za proizvodnju, trgovinu i usluge</item>
    </izvorni_sadrzaj>
    <derivirana_varijabla naziv="DomainObject.Predmet.OstaliListFormatedWithAdress_1">
      <item>Zvonimir Karakaš, Bjelovarska 23, 43270 Veliki Grđevac punomoćnik sudionika u postupku KARAKAŠ jednostavno društvo s ograničenom odgovornošću za proizvodnju, trgovinu i usluge</item>
      <item>Vera Kovač-Manjkas, Josipa Jelačića 11, 43000 Bjelovar punomoćnica sudionika u postupku KARAKAŠ jednostavno društvo s ograničenom odgovornošću za proizvodnju, trgovinu i usluge</item>
    </derivirana_varijabla>
  </DomainObject.Predmet.OstaliListFormatedWithAdress>
  <DomainObject.Predmet.OstaliListFormatedWithAdressOIB>
    <izvorni_sadrzaj>
      <item>Zvonimir Karakaš, OIB 38331140984, Bjelovarska 23, 43270 Veliki Grđevac punomoćnik sudionika u postupku KARAKAŠ jednostavno društvo s ograničenom odgovornošću za proizvodnju, trgovinu i usluge</item>
      <item>Vera Kovač-Manjkas, OIB 92312668856, Josipa Jelačića 11, 43000 Bjelovar punomoćnica sudionika u postupku KARAKAŠ jednostavno društvo s ograničenom odgovornošću za proizvodnju, trgovinu i usluge</item>
    </izvorni_sadrzaj>
    <derivirana_varijabla naziv="DomainObject.Predmet.OstaliListFormatedWithAdressOIB_1">
      <item>Zvonimir Karakaš, OIB 38331140984, Bjelovarska 23, 43270 Veliki Grđevac punomoćnik sudionika u postupku KARAKAŠ jednostavno društvo s ograničenom odgovornošću za proizvodnju, trgovinu i usluge</item>
      <item>Vera Kovač-Manjkas, OIB 92312668856, Josipa Jelačića 11, 43000 Bjelovar punomoćnica sudionika u postupku KARAKAŠ jednostavno društvo s ograničenom odgovornošću za proizvodnju, trgovinu i usluge</item>
    </derivirana_varijabla>
  </DomainObject.Predmet.OstaliListFormatedWithAdressOIB>
  <DomainObject.Predmet.OstaliListNazivFormated>
    <izvorni_sadrzaj>
      <item>Zvonimir Karakaš</item>
      <item>Vera Kovač-Manjkas</item>
    </izvorni_sadrzaj>
    <derivirana_varijabla naziv="DomainObject.Predmet.OstaliListNazivFormated_1">
      <item>Zvonimir Karakaš</item>
      <item>Vera Kovač-Manjkas</item>
    </derivirana_varijabla>
  </DomainObject.Predmet.OstaliListNazivFormated>
  <DomainObject.Predmet.OstaliListNazivFormatedOIB>
    <izvorni_sadrzaj>
      <item>Zvonimir Karakaš, OIB 38331140984</item>
      <item>Vera Kovač-Manjkas, OIB 92312668856</item>
    </izvorni_sadrzaj>
    <derivirana_varijabla naziv="DomainObject.Predmet.OstaliListNazivFormatedOIB_1">
      <item>Zvonimir Karakaš, OIB 38331140984</item>
      <item>Vera Kovač-Manjkas, OIB 92312668856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St-802/2018-6</izvorni_sadrzaj>
    <derivirana_varijabla naziv="DomainObject.PoslovniBrojDokumenta_1">St-802/2018-6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KARAKAŠ jednostavno društvo s ograničenom odgovornošću za proizvodnju, trgovinu i usluge</izvorni_sadrzaj>
    <derivirana_varijabla naziv="DomainObject.Predmet.ProtustrankaIDrugi_1">KARAKAŠ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KARAKAŠ jednostavno društvo s ograničenom odgovornošću za proizvodnju, trgovinu i usluge, OIB 79967995309, Bjelovarska 23, 43270 Veliki Grđevac</izvorni_sadrzaj>
    <derivirana_varijabla naziv="DomainObject.Predmet.ProtustrankaIDrugiAdressOIB_1">KARAKAŠ jednostavno društvo s ograničenom odgovornošću za proizvodnju, trgovinu i usluge, OIB 79967995309, Bjelovarska 23,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KARAKAŠ jednostavno društvo s ograničenom odgovornošću za proizvodnju, trgovinu i usluge</item>
      <item>Zvonimir Karakaš</item>
      <item>Vera Kovač-Manjkas</item>
    </izvorni_sadrzaj>
    <derivirana_varijabla naziv="DomainObject.Predmet.SudioniciListNaziv_1">
      <item>FINA, RC ZAGREB, Podružnica BJELOVAR</item>
      <item>KARAKAŠ jednostavno društvo s ograničenom odgovornošću za proizvodnju, trgovinu i usluge</item>
      <item>Zvonimir Karakaš</item>
      <item>Vera Kovač-Manjkas</item>
    </derivirana_varijabla>
  </DomainObject.Predmet.SudioniciListNaziv>
  <DomainObject.Predmet.SudioniciListAdressOIB>
    <izvorni_sadrzaj>
      <item>FINA, RC ZAGREB, Podružnica BJELOVAR, OIB 85821130368, F. Supila 4,43000 Bjelovar</item>
      <item>KARAKAŠ jednostavno društvo s ograničenom odgovornošću za proizvodnju, trgovinu i usluge, OIB 79967995309, Bjelovarska 23,43270 Veliki Grđevac</item>
      <item>Zvonimir Karakaš, OIB 38331140984, Bjelovarska 23,43270 Veliki Grđevac</item>
      <item>Vera Kovač-Manjkas, OIB 92312668856, Josipa Jelačića 11,43000 Bjelovar</item>
    </izvorni_sadrzaj>
    <derivirana_varijabla naziv="DomainObject.Predmet.SudioniciListAdressOIB_1">
      <item>FINA, RC ZAGREB, Podružnica BJELOVAR, OIB 85821130368, F. Supila 4,43000 Bjelovar</item>
      <item>KARAKAŠ jednostavno društvo s ograničenom odgovornošću za proizvodnju, trgovinu i usluge, OIB 79967995309, Bjelovarska 23,43270 Veliki Grđevac</item>
      <item>Zvonimir Karakaš, OIB 38331140984, Bjelovarska 23,43270 Veliki Grđevac</item>
      <item>Vera Kovač-Manjkas, OIB 92312668856,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0F793-11AC-4DBE-803F-D65F99FD8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1015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2019-04-12T12:17:00Z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St-802/2018-6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