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af12f" w14:paraId="b4af12f" w:rsidRDefault="00A6778E" w:rsidP="00A6778E" w:rsidR="00A6778E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778E" w:rsidP="00A6778E" w:rsidR="00A6778E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6778E" w:rsidP="00A6778E" w:rsidR="00A6778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6778E" w:rsidP="00A6778E" w:rsidR="00A6778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A6778E" w:rsidP="00A6778E" w:rsidR="00A6778E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6778E" w:rsidP="00A6778E" w:rsidR="00A6778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A6778E" w:rsidP="00A6778E" w:rsidR="00A6778E">
      <w:pPr>
        <w:jc w:val="center"/>
        <w:rPr>
          <w:rFonts w:cs="Times New Roman" w:eastAsia="Times New Roman"/>
          <w:szCs w:val="24"/>
        </w:rPr>
      </w:pPr>
    </w:p>
    <w:p w:rsidRDefault="00A6778E" w:rsidP="00A6778E" w:rsidR="00A6778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A6778E" w:rsidP="00A6778E" w:rsidR="00A6778E">
      <w:pPr>
        <w:rPr>
          <w:rFonts w:cs="Times New Roman" w:eastAsia="Times New Roman"/>
          <w:szCs w:val="24"/>
        </w:rPr>
      </w:pPr>
    </w:p>
    <w:p w:rsidRDefault="00A6778E" w:rsidP="00A6778E" w:rsidR="00A6778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Sonji Marinac Rumora,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DON LABIN j. d. o. o. Labin, Rudarska 5, OIB </w:t>
      </w:r>
      <w:r w:rsidRPr="00A6778E">
        <w:rPr>
          <w:rFonts w:cs="Times New Roman" w:eastAsia="Times New Roman"/>
        </w:rPr>
        <w:t>35166468879</w:t>
      </w:r>
      <w:r>
        <w:rPr>
          <w:rFonts w:cs="Times New Roman" w:eastAsia="Times New Roman"/>
        </w:rPr>
        <w:t xml:space="preserve">, MBS </w:t>
      </w:r>
      <w:r w:rsidRPr="00A6778E">
        <w:rPr>
          <w:rFonts w:cs="Times New Roman" w:eastAsia="Times New Roman"/>
        </w:rPr>
        <w:t>040341844</w:t>
      </w:r>
      <w:r>
        <w:rPr>
          <w:rFonts w:cs="Times New Roman" w:eastAsia="Times New Roman"/>
          <w:szCs w:val="24"/>
        </w:rPr>
        <w:t>, 6. prosinca 2017.</w:t>
      </w:r>
    </w:p>
    <w:p w:rsidRDefault="00A6778E" w:rsidP="00A6778E" w:rsidR="00A6778E">
      <w:pPr>
        <w:rPr>
          <w:rFonts w:cs="Times New Roman" w:eastAsia="Times New Roman"/>
          <w:szCs w:val="24"/>
        </w:rPr>
      </w:pPr>
    </w:p>
    <w:p w:rsidRDefault="00A6778E" w:rsidP="00A6778E" w:rsidR="00A6778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A6778E" w:rsidP="00A6778E" w:rsidR="00A6778E">
      <w:pPr>
        <w:rPr>
          <w:rFonts w:cs="Times New Roman" w:eastAsia="Times New Roman"/>
          <w:szCs w:val="24"/>
        </w:rPr>
      </w:pPr>
    </w:p>
    <w:p w:rsidRDefault="00A6778E" w:rsidP="00A6778E" w:rsidR="00A6778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DON LABIN j. d. o. o. Labin, Rudarska 5, OIB </w:t>
      </w:r>
      <w:r w:rsidRPr="00A6778E">
        <w:rPr>
          <w:rFonts w:cs="Times New Roman" w:eastAsia="Times New Roman"/>
        </w:rPr>
        <w:t>35166468879</w:t>
      </w:r>
      <w:r>
        <w:rPr>
          <w:rFonts w:cs="Times New Roman" w:eastAsia="Times New Roman"/>
        </w:rPr>
        <w:t xml:space="preserve">, MBS </w:t>
      </w:r>
      <w:r w:rsidRPr="00A6778E">
        <w:rPr>
          <w:rFonts w:cs="Times New Roman" w:eastAsia="Times New Roman"/>
        </w:rPr>
        <w:t>040341844</w:t>
      </w:r>
      <w:r>
        <w:rPr>
          <w:rFonts w:cs="Times New Roman" w:eastAsia="Times New Roman"/>
          <w:szCs w:val="24"/>
        </w:rPr>
        <w:t>.</w:t>
      </w:r>
    </w:p>
    <w:p w:rsidRDefault="00A6778E" w:rsidP="00A6778E" w:rsidR="00A6778E">
      <w:pPr>
        <w:rPr>
          <w:rFonts w:cs="Times New Roman" w:eastAsia="Times New Roman"/>
          <w:szCs w:val="24"/>
        </w:rPr>
      </w:pPr>
    </w:p>
    <w:p w:rsidRDefault="00A6778E" w:rsidP="00A6778E" w:rsidR="00A6778E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Mladen Novaković iz Pule,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44, OIB 28857584241</w:t>
      </w:r>
      <w:r>
        <w:rPr>
          <w:rFonts w:cs="Times New Roman" w:eastAsia="Times New Roman"/>
          <w:szCs w:val="20"/>
        </w:rPr>
        <w:t>.</w:t>
      </w:r>
    </w:p>
    <w:p w:rsidRDefault="00A6778E" w:rsidP="00A6778E" w:rsidR="00A6778E">
      <w:pPr>
        <w:rPr>
          <w:rFonts w:cs="Times New Roman" w:eastAsia="Times New Roman"/>
          <w:szCs w:val="20"/>
        </w:rPr>
      </w:pPr>
    </w:p>
    <w:p w:rsidRDefault="00A6778E" w:rsidP="00A6778E" w:rsidR="00A6778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DON LABIN j. d. o. o. Labin, Rudarska 5, OIB </w:t>
      </w:r>
      <w:r w:rsidRPr="00A6778E">
        <w:rPr>
          <w:rFonts w:cs="Times New Roman" w:eastAsia="Times New Roman"/>
        </w:rPr>
        <w:t>35166468879</w:t>
      </w:r>
      <w:r>
        <w:rPr>
          <w:rFonts w:cs="Times New Roman" w:eastAsia="Times New Roman"/>
        </w:rPr>
        <w:t xml:space="preserve">, MBS </w:t>
      </w:r>
      <w:r w:rsidRPr="00A6778E">
        <w:rPr>
          <w:rFonts w:cs="Times New Roman" w:eastAsia="Times New Roman"/>
        </w:rPr>
        <w:t>040341844</w:t>
      </w:r>
      <w:r>
        <w:rPr>
          <w:rFonts w:cs="Times New Roman" w:eastAsia="Times New Roman"/>
          <w:szCs w:val="24"/>
        </w:rPr>
        <w:t>.</w:t>
      </w:r>
    </w:p>
    <w:p w:rsidRDefault="00A6778E" w:rsidP="00A6778E" w:rsidR="00A6778E">
      <w:pPr>
        <w:ind w:firstLine="709"/>
        <w:rPr>
          <w:rFonts w:cs="Times New Roman" w:eastAsia="Times New Roman"/>
          <w:szCs w:val="24"/>
        </w:rPr>
      </w:pPr>
    </w:p>
    <w:p w:rsidRDefault="00A6778E" w:rsidP="00A6778E" w:rsidR="00A6778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DON LABIN j. d. o. o. Labin, Rudarska 5, OIB </w:t>
      </w:r>
      <w:r w:rsidRPr="00A6778E">
        <w:rPr>
          <w:rFonts w:cs="Times New Roman" w:eastAsia="Times New Roman"/>
        </w:rPr>
        <w:t>35166468879</w:t>
      </w:r>
      <w:r>
        <w:rPr>
          <w:rFonts w:cs="Times New Roman" w:eastAsia="Times New Roman"/>
        </w:rPr>
        <w:t xml:space="preserve">, MBS </w:t>
      </w:r>
      <w:r w:rsidRPr="00A6778E">
        <w:rPr>
          <w:rFonts w:cs="Times New Roman" w:eastAsia="Times New Roman"/>
        </w:rPr>
        <w:t>040341844</w:t>
      </w:r>
      <w:r>
        <w:rPr>
          <w:rFonts w:cs="Times New Roman" w:eastAsia="Times New Roman"/>
          <w:szCs w:val="24"/>
        </w:rPr>
        <w:t>.</w:t>
      </w:r>
    </w:p>
    <w:p w:rsidRDefault="00A6778E" w:rsidP="00A6778E" w:rsidR="00A6778E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A6778E" w:rsidP="00A6778E" w:rsidR="00A6778E">
      <w:pPr>
        <w:rPr>
          <w:rFonts w:cs="Times New Roman" w:eastAsia="Times New Roman"/>
          <w:szCs w:val="24"/>
        </w:rPr>
      </w:pPr>
    </w:p>
    <w:p w:rsidRDefault="00A6778E" w:rsidP="00A6778E" w:rsidR="00A6778E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A6778E" w:rsidP="00A6778E" w:rsidR="00A6778E">
      <w:pPr>
        <w:ind w:firstLine="708"/>
        <w:rPr>
          <w:rFonts w:cs="Times New Roman" w:eastAsia="Times New Roman"/>
          <w:szCs w:val="24"/>
        </w:rPr>
      </w:pPr>
    </w:p>
    <w:p w:rsidRDefault="00A6778E" w:rsidP="00A6778E" w:rsidR="00A6778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29. rujna 2017.,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DON LABIN j. d. o. o. Labin</w:t>
      </w:r>
      <w:r>
        <w:rPr>
          <w:rFonts w:cs="Times New Roman" w:eastAsia="Times New Roman"/>
          <w:szCs w:val="24"/>
        </w:rPr>
        <w:t>.</w:t>
      </w:r>
    </w:p>
    <w:p w:rsidRDefault="00A6778E" w:rsidP="00A6778E" w:rsidR="00A6778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26. rujna 2017. imao neizvršene osnove za plaćanje u neprekinutom razdoblju od 120 dana u ukupnom iznosu 6.637,07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3. listopada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8 St-546/2017-3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stečajnog postupka iz čl. 431. SZ-a.</w:t>
      </w:r>
    </w:p>
    <w:p w:rsidRDefault="00A6778E" w:rsidP="00A6778E" w:rsidR="00A6778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A6778E" w:rsidP="00A6778E" w:rsidR="00A6778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A6778E" w:rsidP="00A6778E" w:rsidR="00A6778E">
      <w:pPr>
        <w:rPr>
          <w:rFonts w:cs="Times New Roman" w:eastAsia="Times New Roman"/>
          <w:szCs w:val="24"/>
        </w:rPr>
      </w:pPr>
    </w:p>
    <w:p w:rsidRDefault="00A6778E" w:rsidP="00A6778E" w:rsidR="00A6778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6. prosinca 2017. </w:t>
      </w:r>
    </w:p>
    <w:p w:rsidRDefault="00A6778E" w:rsidP="00A6778E" w:rsidR="00A6778E">
      <w:pPr>
        <w:rPr>
          <w:rFonts w:cs="Times New Roman" w:eastAsia="Times New Roman"/>
          <w:szCs w:val="24"/>
        </w:rPr>
      </w:pPr>
    </w:p>
    <w:p w:rsidRDefault="00A6778E" w:rsidP="00A6778E" w:rsidR="00A6778E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6778E" w:rsidP="00A6778E" w:rsidR="00A6778E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26527B">
        <w:rPr>
          <w:rFonts w:cs="Times New Roman" w:eastAsia="Times New Roman"/>
          <w:szCs w:val="24"/>
        </w:rPr>
        <w:t>, v.r.</w:t>
      </w:r>
    </w:p>
    <w:p w:rsidRDefault="00A6778E" w:rsidP="00A6778E" w:rsidR="00A6778E">
      <w:pPr>
        <w:jc w:val="left"/>
        <w:rPr>
          <w:rFonts w:cs="Times New Roman" w:eastAsia="Times New Roman"/>
          <w:szCs w:val="24"/>
        </w:rPr>
      </w:pPr>
    </w:p>
    <w:p w:rsidRDefault="00A6778E" w:rsidP="00A6778E" w:rsidR="00A6778E">
      <w:pPr>
        <w:jc w:val="left"/>
        <w:rPr>
          <w:rFonts w:cs="Times New Roman" w:eastAsia="Times New Roman"/>
          <w:szCs w:val="24"/>
        </w:rPr>
      </w:pPr>
    </w:p>
    <w:p w:rsidRDefault="00A6778E" w:rsidP="00A6778E" w:rsidR="00A6778E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A6778E" w:rsidP="00A6778E" w:rsidR="00A6778E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A6778E" w:rsidP="00A6778E" w:rsidR="00A6778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A6778E" w:rsidP="00A6778E" w:rsidR="00A6778E">
      <w:pPr>
        <w:rPr>
          <w:rFonts w:cs="Times New Roman" w:eastAsia="Times New Roman"/>
          <w:szCs w:val="24"/>
        </w:rPr>
      </w:pPr>
    </w:p>
    <w:p w:rsidRDefault="00A6778E" w:rsidP="00A6778E" w:rsidR="00A6778E">
      <w:pPr>
        <w:rPr>
          <w:rFonts w:cs="Times New Roman" w:eastAsia="Times New Roman"/>
          <w:szCs w:val="24"/>
        </w:rPr>
      </w:pPr>
    </w:p>
    <w:p w:rsidRDefault="00A6778E" w:rsidP="00A6778E" w:rsidR="00A6778E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A6778E" w:rsidP="00A6778E" w:rsidR="00A677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A6778E" w:rsidP="00A6778E" w:rsidR="00A677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DON LABIN j. d. o. o. Labin, Rudarska 5, </w:t>
      </w:r>
    </w:p>
    <w:p w:rsidRDefault="00A6778E" w:rsidP="00A6778E" w:rsidR="00A6778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A6778E" w:rsidP="00A6778E" w:rsidR="00A677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A6778E" w:rsidP="00A6778E" w:rsidR="00A6778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Mladen Novaković, Pula, </w:t>
      </w:r>
      <w:proofErr w:type="spellStart"/>
      <w:r>
        <w:t>Štinjan</w:t>
      </w:r>
      <w:proofErr w:type="spellEnd"/>
      <w:r>
        <w:t xml:space="preserve">, </w:t>
      </w:r>
      <w:proofErr w:type="spellStart"/>
      <w:r>
        <w:t>Baližerka</w:t>
      </w:r>
      <w:proofErr w:type="spellEnd"/>
      <w:r>
        <w:t xml:space="preserve"> 44</w:t>
      </w:r>
      <w:r>
        <w:rPr>
          <w:rFonts w:cs="Times New Roman" w:eastAsia="Times New Roman"/>
          <w:szCs w:val="20"/>
        </w:rPr>
        <w:t xml:space="preserve">, </w:t>
      </w:r>
    </w:p>
    <w:p w:rsidRDefault="00A6778E" w:rsidP="00A6778E" w:rsidR="00A6778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A6778E" w:rsidP="00A6778E" w:rsidR="00A677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A6778E" w:rsidP="00A6778E" w:rsidR="00A677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A6778E" w:rsidP="00A6778E" w:rsidR="00A6778E"/>
    <w:p w:rsidRDefault="00A6778E" w:rsidP="00A6778E" w:rsidR="00A6778E"/>
    <w:p w:rsidRDefault="00A6778E" w:rsidP="00A6778E" w:rsidR="00A6778E"/>
    <w:p w:rsidRDefault="00A6778E" w:rsidP="00A6778E" w:rsidR="00A6778E"/>
    <w:p w:rsidRDefault="00A6778E" w:rsidP="00A6778E" w:rsidR="00A6778E"/>
    <w:p w:rsidRDefault="00A6778E" w:rsidP="00A6778E" w:rsidR="00A6778E"/>
    <w:p w:rsidRDefault="00FA2CE7" w:rsidR="00FA2CE7"/>
    <w:sectPr w:rsidSect="00A6778E" w:rsidR="00FA2C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8E" w:rsidP="00A6778E" w:rsidR="00A6778E">
      <w:r>
        <w:separator/>
      </w:r>
    </w:p>
  </w:endnote>
  <w:endnote w:id="0" w:type="continuationSeparator">
    <w:p w:rsidRDefault="00A6778E" w:rsidP="00A6778E" w:rsidR="00A677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8E" w:rsidP="00A6778E" w:rsidR="00A6778E">
      <w:r>
        <w:separator/>
      </w:r>
    </w:p>
  </w:footnote>
  <w:footnote w:id="0" w:type="continuationSeparator">
    <w:p w:rsidRDefault="00A6778E" w:rsidP="00A6778E" w:rsidR="00A677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778E" w:rsidR="00A6778E">
    <w:pPr>
      <w:pStyle w:val="Zaglavlje"/>
    </w:pPr>
    <w:r>
      <w:tab/>
    </w:r>
    <w:r>
      <w:tab/>
      <w:t>8 St-546/2017-4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778E" w:rsidR="00A6778E">
    <w:pPr>
      <w:pStyle w:val="Zaglavlje"/>
    </w:pPr>
    <w:r>
      <w:tab/>
    </w:r>
    <w:r>
      <w:tab/>
      <w:t>8 St-546/2017-4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6AC8"/>
    <w:rsid w:val="0026527B"/>
    <w:rsid w:val="0061128A"/>
    <w:rsid w:val="00916AC8"/>
    <w:rsid w:val="00A6778E"/>
    <w:rsid w:val="00DF3450"/>
    <w:rsid w:val="00FA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778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677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6778E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77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778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677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6778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52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27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6527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6527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6527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778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677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6778E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77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778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677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6778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52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27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6527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6527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6527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St-546/2017</izvorni_sadrzaj>
    <derivirana_varijabla naziv="DomainObject.Predmet.OznakaBroj_1">St-546/2017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 LABIN j.d.o.o. LABIN</izvorni_sadrzaj>
    <derivirana_varijabla naziv="DomainObject.Predmet.ProtustrankaFormated_1">  DON LABIN j.d.o.o. LABIN</derivirana_varijabla>
  </DomainObject.Predmet.ProtustrankaFormated>
  <DomainObject.Predmet.ProtustrankaFormatedOIB>
    <izvorni_sadrzaj>  DON LABIN j.d.o.o. LABIN, OIB 35166468879</izvorni_sadrzaj>
    <derivirana_varijabla naziv="DomainObject.Predmet.ProtustrankaFormatedOIB_1">  DON LABIN j.d.o.o. LABIN, OIB 35166468879</derivirana_varijabla>
  </DomainObject.Predmet.ProtustrankaFormatedOIB>
  <DomainObject.Predmet.ProtustrankaFormatedWithAdress>
    <izvorni_sadrzaj> DON LABIN j.d.o.o. LABIN, Rudarska 5, 52220 Labin</izvorni_sadrzaj>
    <derivirana_varijabla naziv="DomainObject.Predmet.ProtustrankaFormatedWithAdress_1"> DON LABIN j.d.o.o. LABIN, Rudarska 5, 52220 Labin</derivirana_varijabla>
  </DomainObject.Predmet.ProtustrankaFormatedWithAdress>
  <DomainObject.Predmet.ProtustrankaFormatedWithAdressOIB>
    <izvorni_sadrzaj> DON LABIN j.d.o.o. LABIN, OIB 35166468879, Rudarska 5, 52220 Labin</izvorni_sadrzaj>
    <derivirana_varijabla naziv="DomainObject.Predmet.ProtustrankaFormatedWithAdressOIB_1"> DON LABIN j.d.o.o. LABIN, OIB 35166468879, Rudarska 5, 52220 Labin</derivirana_varijabla>
  </DomainObject.Predmet.ProtustrankaFormatedWithAdressOIB>
  <DomainObject.Predmet.ProtustrankaWithAdress>
    <izvorni_sadrzaj>DON LABIN j.d.o.o. LABIN Rudarska 5, 52220 Labin</izvorni_sadrzaj>
    <derivirana_varijabla naziv="DomainObject.Predmet.ProtustrankaWithAdress_1">DON LABIN j.d.o.o. LABIN Rudarska 5, 52220 Labin</derivirana_varijabla>
  </DomainObject.Predmet.ProtustrankaWithAdress>
  <DomainObject.Predmet.ProtustrankaWithAdressOIB>
    <izvorni_sadrzaj>DON LABIN j.d.o.o. LABIN, OIB 35166468879, Rudarska 5, 52220 Labin</izvorni_sadrzaj>
    <derivirana_varijabla naziv="DomainObject.Predmet.ProtustrankaWithAdressOIB_1">DON LABIN j.d.o.o. LABIN, OIB 35166468879, Rudarska 5, 52220 Labin</derivirana_varijabla>
  </DomainObject.Predmet.ProtustrankaWithAdressOIB>
  <DomainObject.Predmet.ProtustrankaNazivFormated>
    <izvorni_sadrzaj>DON LABIN j.d.o.o. LABIN</izvorni_sadrzaj>
    <derivirana_varijabla naziv="DomainObject.Predmet.ProtustrankaNazivFormated_1">DON LABIN j.d.o.o. LABIN</derivirana_varijabla>
  </DomainObject.Predmet.ProtustrankaNazivFormated>
  <DomainObject.Predmet.ProtustrankaNazivFormatedOIB>
    <izvorni_sadrzaj>DON LABIN j.d.o.o. LABIN, OIB 35166468879</izvorni_sadrzaj>
    <derivirana_varijabla naziv="DomainObject.Predmet.ProtustrankaNazivFormatedOIB_1">DON LABIN j.d.o.o. LABIN, OIB 35166468879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6637.07</izvorni_sadrzaj>
    <derivirana_varijabla naziv="DomainObject.Predmet.TrenutnaVrijednost_1">6637.07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DON LABIN j.d.o.o. LABIN</item>
    </izvorni_sadrzaj>
    <derivirana_varijabla naziv="DomainObject.Predmet.ProtuStrankaListFormated_1">
      <item>DON LABIN j.d.o.o. LABIN</item>
    </derivirana_varijabla>
  </DomainObject.Predmet.ProtuStrankaListFormated>
  <DomainObject.Predmet.ProtuStrankaListFormatedOIB>
    <izvorni_sadrzaj>
      <item>DON LABIN j.d.o.o. LABIN, OIB 35166468879</item>
    </izvorni_sadrzaj>
    <derivirana_varijabla naziv="DomainObject.Predmet.ProtuStrankaListFormatedOIB_1">
      <item>DON LABIN j.d.o.o. LABIN, OIB 35166468879</item>
    </derivirana_varijabla>
  </DomainObject.Predmet.ProtuStrankaListFormatedOIB>
  <DomainObject.Predmet.ProtuStrankaListFormatedWithAdress>
    <izvorni_sadrzaj>
      <item>DON LABIN j.d.o.o. LABIN, Rudarska 5, 52220 Labin</item>
    </izvorni_sadrzaj>
    <derivirana_varijabla naziv="DomainObject.Predmet.ProtuStrankaListFormatedWithAdress_1">
      <item>DON LABIN j.d.o.o. LABIN, Rudarska 5, 52220 Labin</item>
    </derivirana_varijabla>
  </DomainObject.Predmet.ProtuStrankaListFormatedWithAdress>
  <DomainObject.Predmet.ProtuStrankaListFormatedWithAdressOIB>
    <izvorni_sadrzaj>
      <item>DON LABIN j.d.o.o. LABIN, OIB 35166468879, Rudarska 5, 52220 Labin</item>
    </izvorni_sadrzaj>
    <derivirana_varijabla naziv="DomainObject.Predmet.ProtuStrankaListFormatedWithAdressOIB_1">
      <item>DON LABIN j.d.o.o. LABIN, OIB 35166468879, Rudarska 5, 52220 Labin</item>
    </derivirana_varijabla>
  </DomainObject.Predmet.ProtuStrankaListFormatedWithAdressOIB>
  <DomainObject.Predmet.ProtuStrankaListNazivFormated>
    <izvorni_sadrzaj>
      <item>DON LABIN j.d.o.o. LABIN</item>
    </izvorni_sadrzaj>
    <derivirana_varijabla naziv="DomainObject.Predmet.ProtuStrankaListNazivFormated_1">
      <item>DON LABIN j.d.o.o. LABIN</item>
    </derivirana_varijabla>
  </DomainObject.Predmet.ProtuStrankaListNazivFormated>
  <DomainObject.Predmet.ProtuStrankaListNazivFormatedOIB>
    <izvorni_sadrzaj>
      <item>DON LABIN j.d.o.o. LABIN, OIB 35166468879</item>
    </izvorni_sadrzaj>
    <derivirana_varijabla naziv="DomainObject.Predmet.ProtuStrankaListNazivFormatedOIB_1">
      <item>DON LABIN j.d.o.o. LABIN, OIB 35166468879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DON LABIN j.d.o.o. LABIN</izvorni_sadrzaj>
    <derivirana_varijabla naziv="DomainObject.Predmet.ProtustrankaIDrugi_1">DON LABIN j.d.o.o. LABIN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DON LABIN j.d.o.o. LABIN, OIB 35166468879, Rudarska 5, 52220 Labin</izvorni_sadrzaj>
    <derivirana_varijabla naziv="DomainObject.Predmet.ProtustrankaIDrugiAdressOIB_1">DON LABIN j.d.o.o. LABIN, OIB 35166468879, Rudarska 5,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DON LABIN j.d.o.o. LABIN</item>
    </izvorni_sadrzaj>
    <derivirana_varijabla naziv="DomainObject.Predmet.SudioniciListNaziv_1">
      <item>FINANCIJSKA AGENCIJA, RC RIJEKA, PODRUŽNICA PULA, PULA</item>
      <item>DON LABIN j.d.o.o. LABIN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DON LABIN j.d.o.o. LABIN, OIB 35166468879, Rudarska 5,52220 Labin</item>
    </izvorni_sadrzaj>
    <derivirana_varijabla naziv="DomainObject.Predmet.SudioniciListAdressOIB_1">
      <item>FINANCIJSKA AGENCIJA, RC RIJEKA, PODRUŽNICA PULA, PULA, OIB 85821130368, F. Kurelca 8,51000 Rijeka</item>
      <item>DON LABIN j.d.o.o. LABIN, OIB 35166468879, Rudarska 5,52220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35166468879</item>
    </izvorni_sadrzaj>
    <derivirana_varijabla naziv="DomainObject.Predmet.SudioniciListNazivOIB_1">
      <item>, OIB 85821130368</item>
      <item>, OIB 35166468879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690</properties:Words>
  <properties:Characters>3585</properties:Characters>
  <properties:Lines>91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2017-12-08T07:21:00Z</dcterms:created>
  <dc:creator>Morena Brajuha</dc:creator>
  <cp:lastModifiedBy>Hani Udovičić</cp:lastModifiedBy>
  <cp:lastPrinted>2017-12-08T08:20:00Z</cp:lastPrinted>
  <dcterms:modified xmlns:xsi="http://www.w3.org/2001/XMLSchema-instance" xsi:type="dcterms:W3CDTF">2017-12-08T08:20:00Z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