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fe63" w14:paraId="2eafe63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237207">
        <w:rPr>
          <w:b/>
        </w:rPr>
        <w:t>5</w:t>
      </w:r>
      <w:r w:rsidR="002000B5">
        <w:rPr>
          <w:b/>
        </w:rPr>
        <w:t>26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2000B5" w:rsidRPr="002000B5">
        <w:t xml:space="preserve">Stambeno-graditeljska zadruga PLASA-STAN – u likvidaciji, </w:t>
      </w:r>
      <w:r w:rsidR="002000B5">
        <w:t xml:space="preserve">skraćena tvrtka: SGZ PLASA-STAN – u likvidaciji, </w:t>
      </w:r>
      <w:r w:rsidR="002000B5" w:rsidRPr="002000B5">
        <w:t>Zagreb, Masarykova ul. 12, OIB: 19062676024</w:t>
      </w:r>
      <w:r w:rsidR="00B16504" w:rsidRPr="00B16504">
        <w:t xml:space="preserve">, </w:t>
      </w:r>
      <w:r w:rsidR="00AA7765">
        <w:t xml:space="preserve">dana </w:t>
      </w:r>
      <w:r w:rsidR="000220D0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2000B5" w:rsidRPr="002000B5">
        <w:t>Stambeno-graditeljska zadruga PLASA-STAN – u likvidaciji, skraćena tvrtka: SGZ PLASA-STAN – u likvidaciji, Zagreb, Masarykova ul. 12, OIB: 19062676024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0220D0" w:rsidRPr="000220D0">
        <w:t>Mladen Beljo iz Vukovara, Zagrebačka 17, OIB: 76591147167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2000B5" w:rsidRPr="002000B5">
        <w:t>Stambeno-graditeljska zadruga PLASA-STAN – u likvidaciji, skraćena tvrtka: SGZ PLASA-STAN – u likvidaciji, Zagreb, Masarykova ul. 12, OIB: 19062676024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984DD9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  <w:r w:rsidR="009606B7">
        <w:t xml:space="preserve"> </w:t>
      </w:r>
      <w:r w:rsidR="00B908A3">
        <w:t xml:space="preserve">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984DD9" w:rsidP="00984DD9" w:rsidR="00984DD9">
      <w:pPr>
        <w:ind w:firstLine="1440"/>
        <w:jc w:val="right"/>
      </w:pPr>
      <w:r w:rsidRPr="00984DD9">
        <w:rPr>
          <w:b/>
        </w:rPr>
        <w:lastRenderedPageBreak/>
        <w:t>Broj: 7/St-1</w:t>
      </w:r>
      <w:r w:rsidR="00237207">
        <w:rPr>
          <w:b/>
        </w:rPr>
        <w:t>5</w:t>
      </w:r>
      <w:r w:rsidR="002000B5">
        <w:rPr>
          <w:b/>
        </w:rPr>
        <w:t>26</w:t>
      </w:r>
      <w:r w:rsidRPr="00984DD9">
        <w:rPr>
          <w:b/>
        </w:rPr>
        <w:t>/2016-5</w:t>
      </w:r>
    </w:p>
    <w:p w:rsidRDefault="001F6E52" w:rsidP="002B488F" w:rsidR="001F6E52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A31F7E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2000B5" w:rsidRPr="002000B5">
        <w:t>Stambeno-graditeljska zadruga PLASA-STAN – u likvidaciji, skraćena tvrtka: SGZ PLASA-STAN – u likvidaciji, Zagreb, Masarykova ul. 12, OIB: 19062676024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984DD9">
        <w:t>1</w:t>
      </w:r>
      <w:r w:rsidR="002000B5">
        <w:t>056</w:t>
      </w:r>
      <w:r w:rsidR="00D22EA8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0220D0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C92D33" w:rsidR="00DB52D3" w:rsidRP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085579" w:rsidP="00654824" w:rsidR="00085579">
      <w:pPr>
        <w:rPr>
          <w:b/>
        </w:rPr>
      </w:pPr>
    </w:p>
    <w:p w:rsidRDefault="00984DD9" w:rsidP="00654824" w:rsidR="00984DD9">
      <w:pPr>
        <w:rPr>
          <w:b/>
        </w:rPr>
      </w:pPr>
    </w:p>
    <w:p w:rsidRDefault="00984DD9" w:rsidP="00654824" w:rsidR="00984DD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97F" w:rsidR="0035397F">
      <w:r>
        <w:separator/>
      </w:r>
    </w:p>
  </w:endnote>
  <w:endnote w:id="0" w:type="continuationSeparator">
    <w:p w:rsidRDefault="0035397F" w:rsidR="0035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97F" w:rsidR="0035397F">
      <w:r>
        <w:separator/>
      </w:r>
    </w:p>
  </w:footnote>
  <w:footnote w:id="0" w:type="continuationSeparator">
    <w:p w:rsidRDefault="0035397F" w:rsidR="003539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2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0D0"/>
    <w:rsid w:val="00022715"/>
    <w:rsid w:val="00024136"/>
    <w:rsid w:val="00033726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0D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09F8"/>
    <w:rsid w:val="001F6E52"/>
    <w:rsid w:val="002000B5"/>
    <w:rsid w:val="00202563"/>
    <w:rsid w:val="0021269A"/>
    <w:rsid w:val="002208F9"/>
    <w:rsid w:val="002243C2"/>
    <w:rsid w:val="00237207"/>
    <w:rsid w:val="00243DD4"/>
    <w:rsid w:val="002474DF"/>
    <w:rsid w:val="00261AED"/>
    <w:rsid w:val="002668F2"/>
    <w:rsid w:val="00282A5D"/>
    <w:rsid w:val="002833E0"/>
    <w:rsid w:val="002A691D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0B55"/>
    <w:rsid w:val="00327888"/>
    <w:rsid w:val="00333C9B"/>
    <w:rsid w:val="003357C9"/>
    <w:rsid w:val="00337924"/>
    <w:rsid w:val="00346CC3"/>
    <w:rsid w:val="0035397F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290"/>
    <w:rsid w:val="007314AE"/>
    <w:rsid w:val="00732E3F"/>
    <w:rsid w:val="00733C42"/>
    <w:rsid w:val="00735081"/>
    <w:rsid w:val="007374FD"/>
    <w:rsid w:val="00755C5E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659AF"/>
    <w:rsid w:val="00873A1A"/>
    <w:rsid w:val="00896044"/>
    <w:rsid w:val="0089623C"/>
    <w:rsid w:val="008A4B1F"/>
    <w:rsid w:val="008C03D5"/>
    <w:rsid w:val="008D1B0D"/>
    <w:rsid w:val="009135EF"/>
    <w:rsid w:val="0093532A"/>
    <w:rsid w:val="00942E1D"/>
    <w:rsid w:val="009458D8"/>
    <w:rsid w:val="00945E0C"/>
    <w:rsid w:val="009606B7"/>
    <w:rsid w:val="00961BE6"/>
    <w:rsid w:val="0096689E"/>
    <w:rsid w:val="009762A7"/>
    <w:rsid w:val="00983065"/>
    <w:rsid w:val="00984DD9"/>
    <w:rsid w:val="00994D05"/>
    <w:rsid w:val="009A37D8"/>
    <w:rsid w:val="009A4537"/>
    <w:rsid w:val="009B282F"/>
    <w:rsid w:val="00A12410"/>
    <w:rsid w:val="00A12D69"/>
    <w:rsid w:val="00A30584"/>
    <w:rsid w:val="00A31F7E"/>
    <w:rsid w:val="00A35289"/>
    <w:rsid w:val="00A374CF"/>
    <w:rsid w:val="00A41904"/>
    <w:rsid w:val="00A562F5"/>
    <w:rsid w:val="00A56478"/>
    <w:rsid w:val="00A57AD9"/>
    <w:rsid w:val="00A651FF"/>
    <w:rsid w:val="00A832A5"/>
    <w:rsid w:val="00A90C95"/>
    <w:rsid w:val="00AA7765"/>
    <w:rsid w:val="00AC1F2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BF0EF0"/>
    <w:rsid w:val="00C04D92"/>
    <w:rsid w:val="00C32C54"/>
    <w:rsid w:val="00C4500F"/>
    <w:rsid w:val="00C53A06"/>
    <w:rsid w:val="00C63A97"/>
    <w:rsid w:val="00C63D01"/>
    <w:rsid w:val="00C74CB4"/>
    <w:rsid w:val="00C86587"/>
    <w:rsid w:val="00C868CA"/>
    <w:rsid w:val="00C87258"/>
    <w:rsid w:val="00C92D33"/>
    <w:rsid w:val="00C932E5"/>
    <w:rsid w:val="00CD1276"/>
    <w:rsid w:val="00CD466F"/>
    <w:rsid w:val="00D22AF4"/>
    <w:rsid w:val="00D22EA8"/>
    <w:rsid w:val="00D24F05"/>
    <w:rsid w:val="00D25023"/>
    <w:rsid w:val="00D25655"/>
    <w:rsid w:val="00D66FB6"/>
    <w:rsid w:val="00D80405"/>
    <w:rsid w:val="00DB48D1"/>
    <w:rsid w:val="00DB52D3"/>
    <w:rsid w:val="00DB69AB"/>
    <w:rsid w:val="00DC4AFF"/>
    <w:rsid w:val="00DC7E31"/>
    <w:rsid w:val="00DE15EC"/>
    <w:rsid w:val="00DE2256"/>
    <w:rsid w:val="00DE7AAF"/>
    <w:rsid w:val="00DF26AE"/>
    <w:rsid w:val="00E1784E"/>
    <w:rsid w:val="00E32D86"/>
    <w:rsid w:val="00E46EC8"/>
    <w:rsid w:val="00E57783"/>
    <w:rsid w:val="00E72C9F"/>
    <w:rsid w:val="00E82FB3"/>
    <w:rsid w:val="00E9327B"/>
    <w:rsid w:val="00E93D49"/>
    <w:rsid w:val="00EA2A54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705"/>
    <w:rsid w:val="00F573E2"/>
    <w:rsid w:val="00F74270"/>
    <w:rsid w:val="00F91028"/>
    <w:rsid w:val="00F911E6"/>
    <w:rsid w:val="00FB3B83"/>
    <w:rsid w:val="00FC18D7"/>
    <w:rsid w:val="00FC4209"/>
    <w:rsid w:val="00FC62AF"/>
    <w:rsid w:val="00FD652C"/>
    <w:rsid w:val="00FE0C2E"/>
    <w:rsid w:val="00FF2F5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2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2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2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2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2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2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2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2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 . SZ.</izvorni_sadrzaj>
    <derivirana_varijabla naziv="DomainObject.Predmet.Opis_1">ČL.444.ST.1 . SZ.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SZ.</izvorni_sadrzaj>
    <derivirana_varijabla naziv="DomainObject.Predmet.PrimjedbaSuca_1">ČL.11. SZ.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Stambeno-graditeljska zadruga PLASA-STAN - u likvidaciji</izvorni_sadrzaj>
    <derivirana_varijabla naziv="DomainObject.Predmet.ProtustrankaFormated_1">  Stambeno-graditeljska zadruga PLASA-STAN - u likvidaciji</derivirana_varijabla>
  </DomainObject.Predmet.ProtustrankaFormated>
  <DomainObject.Predmet.ProtustrankaFormatedOIB>
    <izvorni_sadrzaj>  Stambeno-graditeljska zadruga PLASA-STAN - u likvidaciji, OIB 19062676024</izvorni_sadrzaj>
    <derivirana_varijabla naziv="DomainObject.Predmet.ProtustrankaFormatedOIB_1">  Stambeno-graditeljska zadruga PLASA-STAN - u likvidaciji, OIB 19062676024</derivirana_varijabla>
  </DomainObject.Predmet.ProtustrankaFormatedOIB>
  <DomainObject.Predmet.ProtustrankaFormatedWithAdress>
    <izvorni_sadrzaj> Stambeno-graditeljska zadruga PLASA-STAN - u likvidaciji, Masarykova ul. 12, 10000 Zagreb</izvorni_sadrzaj>
    <derivirana_varijabla naziv="DomainObject.Predmet.ProtustrankaFormatedWithAdress_1"> Stambeno-graditeljska zadruga PLASA-STAN - u likvidaciji, Masarykova ul. 12, 10000 Zagreb</derivirana_varijabla>
  </DomainObject.Predmet.ProtustrankaFormatedWithAdress>
  <DomainObject.Predmet.ProtustrankaFormatedWithAdressOIB>
    <izvorni_sadrzaj> Stambeno-graditeljska zadruga PLASA-STAN - u likvidaciji, OIB 19062676024, Masarykova ul. 12, 10000 Zagreb</izvorni_sadrzaj>
    <derivirana_varijabla naziv="DomainObject.Predmet.ProtustrankaFormatedWithAdressOIB_1"> Stambeno-graditeljska zadruga PLASA-STAN - u likvidaciji, OIB 19062676024, Masarykova ul. 12, 10000 Zagreb</derivirana_varijabla>
  </DomainObject.Predmet.ProtustrankaFormatedWithAdressOIB>
  <DomainObject.Predmet.ProtustrankaWithAdress>
    <izvorni_sadrzaj>Stambeno-graditeljska zadruga PLASA-STAN - u likvidaciji Masarykova ul. 12, 10000 Zagreb</izvorni_sadrzaj>
    <derivirana_varijabla naziv="DomainObject.Predmet.ProtustrankaWithAdress_1">Stambeno-graditeljska zadruga PLASA-STAN - u likvidaciji Masarykova ul. 12, 10000 Zagreb</derivirana_varijabla>
  </DomainObject.Predmet.ProtustrankaWithAdress>
  <DomainObject.Predmet.ProtustrankaWithAdressOIB>
    <izvorni_sadrzaj>Stambeno-graditeljska zadruga PLASA-STAN - u likvidaciji, OIB 19062676024, Masarykova ul. 12, 10000 Zagreb</izvorni_sadrzaj>
    <derivirana_varijabla naziv="DomainObject.Predmet.ProtustrankaWithAdressOIB_1">Stambeno-graditeljska zadruga PLASA-STAN - u likvidaciji, OIB 19062676024, Masarykova ul. 12, 10000 Zagreb</derivirana_varijabla>
  </DomainObject.Predmet.ProtustrankaWithAdressOIB>
  <DomainObject.Predmet.ProtustrankaNazivFormated>
    <izvorni_sadrzaj>Stambeno-graditeljska zadruga PLASA-STAN - u likvidaciji</izvorni_sadrzaj>
    <derivirana_varijabla naziv="DomainObject.Predmet.ProtustrankaNazivFormated_1">Stambeno-graditeljska zadruga PLASA-STAN - u likvidaciji</derivirana_varijabla>
  </DomainObject.Predmet.ProtustrankaNazivFormated>
  <DomainObject.Predmet.ProtustrankaNazivFormatedOIB>
    <izvorni_sadrzaj>Stambeno-graditeljska zadruga PLASA-STAN - u likvidaciji, OIB 19062676024</izvorni_sadrzaj>
    <derivirana_varijabla naziv="DomainObject.Predmet.ProtustrankaNazivFormatedOIB_1">Stambeno-graditeljska zadruga PLASA-STAN - u likvidaciji, OIB 19062676024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9588.94</izvorni_sadrzaj>
    <derivirana_varijabla naziv="DomainObject.Predmet.TrenutnaVrijednost_1">9588.94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Stambeno-graditeljska zadruga PLASA-STAN - u likvidaciji</item>
    </izvorni_sadrzaj>
    <derivirana_varijabla naziv="DomainObject.Predmet.ProtuStrankaListFormated_1">
      <item>Stambeno-graditeljska zadruga PLASA-STAN - u likvidaciji</item>
    </derivirana_varijabla>
  </DomainObject.Predmet.ProtuStrankaListFormated>
  <DomainObject.Predmet.ProtuStrankaListFormatedOIB>
    <izvorni_sadrzaj>
      <item>Stambeno-graditeljska zadruga PLASA-STAN - u likvidaciji, OIB 19062676024</item>
    </izvorni_sadrzaj>
    <derivirana_varijabla naziv="DomainObject.Predmet.ProtuStrankaListFormatedOIB_1">
      <item>Stambeno-graditeljska zadruga PLASA-STAN - u likvidaciji, OIB 19062676024</item>
    </derivirana_varijabla>
  </DomainObject.Predmet.ProtuStrankaListFormatedOIB>
  <DomainObject.Predmet.ProtuStrankaListFormatedWithAdress>
    <izvorni_sadrzaj>
      <item>Stambeno-graditeljska zadruga PLASA-STAN - u likvidaciji, Masarykova ul. 12, 10000 Zagreb</item>
    </izvorni_sadrzaj>
    <derivirana_varijabla naziv="DomainObject.Predmet.ProtuStrankaListFormatedWithAdress_1">
      <item>Stambeno-graditeljska zadruga PLASA-STAN - u likvidaciji, Masarykova ul. 12, 10000 Zagreb</item>
    </derivirana_varijabla>
  </DomainObject.Predmet.ProtuStrankaListFormatedWithAdress>
  <DomainObject.Predmet.ProtuStrankaListFormatedWithAdressOIB>
    <izvorni_sadrzaj>
      <item>Stambeno-graditeljska zadruga PLASA-STAN - u likvidaciji, OIB 19062676024, Masarykova ul. 12, 10000 Zagreb</item>
    </izvorni_sadrzaj>
    <derivirana_varijabla naziv="DomainObject.Predmet.ProtuStrankaListFormatedWithAdressOIB_1">
      <item>Stambeno-graditeljska zadruga PLASA-STAN - u likvidaciji, OIB 19062676024, Masarykova ul. 12, 10000 Zagreb</item>
    </derivirana_varijabla>
  </DomainObject.Predmet.ProtuStrankaListFormatedWithAdressOIB>
  <DomainObject.Predmet.ProtuStrankaListNazivFormated>
    <izvorni_sadrzaj>
      <item>Stambeno-graditeljska zadruga PLASA-STAN - u likvidaciji</item>
    </izvorni_sadrzaj>
    <derivirana_varijabla naziv="DomainObject.Predmet.ProtuStrankaListNazivFormated_1">
      <item>Stambeno-graditeljska zadruga PLASA-STAN - u likvidaciji</item>
    </derivirana_varijabla>
  </DomainObject.Predmet.ProtuStrankaListNazivFormated>
  <DomainObject.Predmet.ProtuStrankaListNazivFormatedOIB>
    <izvorni_sadrzaj>
      <item>Stambeno-graditeljska zadruga PLASA-STAN - u likvidaciji, OIB 19062676024</item>
    </izvorni_sadrzaj>
    <derivirana_varijabla naziv="DomainObject.Predmet.ProtuStrankaListNazivFormatedOIB_1">
      <item>Stambeno-graditeljska zadruga PLASA-STAN - u likvidaciji, OIB 19062676024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Stambeno-graditeljska zadruga PLASA-STAN - u likvidaciji</izvorni_sadrzaj>
    <derivirana_varijabla naziv="DomainObject.Predmet.ProtustrankaIDrugi_1">Stambeno-graditeljska zadruga PLASA-STAN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Stambeno-graditeljska zadruga PLASA-STAN - u likvidaciji, OIB 19062676024, Masarykova ul. 12, 10000 Zagreb</izvorni_sadrzaj>
    <derivirana_varijabla naziv="DomainObject.Predmet.ProtustrankaIDrugiAdressOIB_1">Stambeno-graditeljska zadruga PLASA-STAN - u likvidaciji, OIB 19062676024, Masarykova ul.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Stambeno-graditeljska zadruga PLASA-STAN - u likvidaciji</item>
      <item>FINA Regionalni centar Zagreb</item>
    </izvorni_sadrzaj>
    <derivirana_varijabla naziv="DomainObject.Predmet.SudioniciListNaziv_1">
      <item>Stambeno-graditeljska zadruga PLASA-STAN - u likvidaciji</item>
      <item>FINA Regionalni centar Zagreb</item>
    </derivirana_varijabla>
  </DomainObject.Predmet.SudioniciListNaziv>
  <DomainObject.Predmet.SudioniciListAdressOIB>
    <izvorni_sadrzaj>
      <item>Stambeno-graditeljska zadruga PLASA-STAN - u likvidaciji, OIB 19062676024, Masarykova ul. 12,10000 Zagreb</item>
      <item>FINA Regionalni centar Zagreb, OIB 85821130368, Trg svibanjskih žrtava 1995. 1,10000 Zagreb</item>
    </izvorni_sadrzaj>
    <derivirana_varijabla naziv="DomainObject.Predmet.SudioniciListAdressOIB_1">
      <item>Stambeno-graditeljska zadruga PLASA-STAN - u likvidaciji, OIB 19062676024, Masarykova ul.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19062676024</item>
      <item>, OIB 85821130368</item>
    </izvorni_sadrzaj>
    <derivirana_varijabla naziv="DomainObject.Predmet.SudioniciListNazivOIB_1">
      <item>, OIB 19062676024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B9D5E-A971-406E-867A-DD111B817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803</properties:Words>
  <properties:Characters>4624</properties:Characters>
  <properties:Lines>111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2016-08-26T09:15:00Z</dcterms:created>
  <dc:creator>alet</dc:creator>
  <cp:lastModifiedBy>wsadmin</cp:lastModifiedBy>
  <cp:lastPrinted>2016-07-28T07:37:00Z</cp:lastPrinted>
  <dcterms:modified xmlns:xsi="http://www.w3.org/2001/XMLSchema-instance" xsi:type="dcterms:W3CDTF">2016-09-01T08:16:00Z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