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3950" w14:paraId="0ed3950" w:rsidRDefault="00370C55" w:rsidP="00370C55" w:rsidR="00370C5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1114</w:t>
      </w:r>
      <w:r>
        <w:rPr>
          <w:lang w:val="hr-HR"/>
        </w:rPr>
        <w:t>/15-4</w:t>
      </w:r>
    </w:p>
    <w:p w:rsidRDefault="00370C55" w:rsidP="00370C55" w:rsidR="00370C5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0C55" w:rsidP="00370C55" w:rsidR="00370C55">
      <w:r>
        <w:t xml:space="preserve">         REPUBLIKA HRVATSKA</w:t>
      </w:r>
    </w:p>
    <w:p w:rsidRDefault="00370C55" w:rsidP="00370C55" w:rsidR="00370C55">
      <w:r>
        <w:t xml:space="preserve"> TRGOVAČKI SUD U VARAŽDINU</w:t>
      </w:r>
    </w:p>
    <w:p w:rsidRDefault="00370C55" w:rsidP="00370C55" w:rsidR="00370C55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370C55" w:rsidP="00370C55" w:rsidR="00370C55">
      <w:pPr>
        <w:outlineLvl w:val="0"/>
        <w:rPr>
          <w:lang w:val="hr-HR"/>
        </w:rPr>
      </w:pPr>
    </w:p>
    <w:p w:rsidRDefault="00370C55" w:rsidP="00370C55" w:rsidR="00370C55">
      <w:pPr>
        <w:jc w:val="center"/>
        <w:rPr>
          <w:lang w:val="hr-HR"/>
        </w:rPr>
      </w:pPr>
    </w:p>
    <w:p w:rsidRDefault="00370C55" w:rsidP="00370C55" w:rsidR="00370C55">
      <w:pPr>
        <w:jc w:val="center"/>
        <w:rPr>
          <w:lang w:val="hr-HR"/>
        </w:rPr>
      </w:pPr>
    </w:p>
    <w:p w:rsidRDefault="00370C55" w:rsidP="00370C55" w:rsidR="00370C55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KIŠIČEK TIM </w:t>
      </w:r>
      <w:proofErr w:type="spellStart"/>
      <w:r>
        <w:t>j.d.o.o</w:t>
      </w:r>
      <w:proofErr w:type="spellEnd"/>
      <w:r>
        <w:t xml:space="preserve">.,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Sudete</w:t>
      </w:r>
      <w:proofErr w:type="spellEnd"/>
      <w:r>
        <w:t xml:space="preserve"> 7A, </w:t>
      </w:r>
      <w:proofErr w:type="spellStart"/>
      <w:r>
        <w:t>Varaždin</w:t>
      </w:r>
      <w:proofErr w:type="spellEnd"/>
      <w:r>
        <w:t>, OIB: 82779695774</w:t>
      </w:r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370C55" w:rsidP="00370C55" w:rsidR="00370C55">
      <w:pPr>
        <w:jc w:val="both"/>
      </w:pPr>
    </w:p>
    <w:p w:rsidRDefault="00370C55" w:rsidP="00370C55" w:rsidR="00370C5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70C55" w:rsidP="00370C55" w:rsidR="00370C55">
      <w:pPr>
        <w:jc w:val="both"/>
        <w:rPr>
          <w:lang w:val="hr-HR"/>
        </w:rPr>
      </w:pPr>
    </w:p>
    <w:p w:rsidRDefault="00370C55" w:rsidP="00370C55" w:rsidR="00370C55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KIŠIČEK TIM </w:t>
      </w:r>
      <w:proofErr w:type="spellStart"/>
      <w:r>
        <w:t>j.d.o.o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Sudete</w:t>
      </w:r>
      <w:proofErr w:type="spellEnd"/>
      <w:r>
        <w:t xml:space="preserve"> 7A, </w:t>
      </w:r>
      <w:proofErr w:type="spellStart"/>
      <w:r>
        <w:t>Varaždin</w:t>
      </w:r>
      <w:proofErr w:type="spellEnd"/>
      <w:r>
        <w:t>, OIB: 82779695774,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11.702,23</w:t>
      </w:r>
      <w:r>
        <w:rPr>
          <w:lang w:val="hr-HR"/>
        </w:rPr>
        <w:t xml:space="preserve">  </w:t>
      </w:r>
      <w:r>
        <w:t>kn.</w:t>
      </w:r>
    </w:p>
    <w:p w:rsidRDefault="00370C55" w:rsidP="00370C55" w:rsidR="00370C55">
      <w:pPr>
        <w:jc w:val="both"/>
      </w:pPr>
    </w:p>
    <w:p w:rsidRDefault="00370C55" w:rsidP="00370C55" w:rsidR="00370C55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KIŠIČEK TIM </w:t>
      </w:r>
      <w:proofErr w:type="spellStart"/>
      <w:r>
        <w:t>j.d.o.o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Sudete</w:t>
      </w:r>
      <w:proofErr w:type="spellEnd"/>
      <w:r>
        <w:t xml:space="preserve"> 7A, </w:t>
      </w:r>
      <w:proofErr w:type="spellStart"/>
      <w:r>
        <w:t>Varaždin</w:t>
      </w:r>
      <w:proofErr w:type="spellEnd"/>
      <w:r>
        <w:t xml:space="preserve">, OIB: 82779695774,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370C55" w:rsidP="00370C55" w:rsidR="00370C55">
      <w:pPr>
        <w:jc w:val="both"/>
      </w:pPr>
    </w:p>
    <w:p w:rsidRDefault="00370C55" w:rsidP="00370C55" w:rsidR="00370C55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370C55" w:rsidP="00370C55" w:rsidR="00370C55">
      <w:pPr>
        <w:jc w:val="both"/>
      </w:pPr>
    </w:p>
    <w:p w:rsidRDefault="00370C55" w:rsidP="00370C55" w:rsidR="00370C55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370C55" w:rsidP="00370C55" w:rsidR="00370C55">
      <w:pPr>
        <w:outlineLvl w:val="0"/>
        <w:rPr>
          <w:lang w:val="hr-HR"/>
        </w:rPr>
      </w:pPr>
    </w:p>
    <w:p w:rsidRDefault="00370C55" w:rsidP="00370C55" w:rsidR="00370C55">
      <w:pPr>
        <w:outlineLvl w:val="0"/>
        <w:rPr>
          <w:lang w:val="hr-HR"/>
        </w:rPr>
      </w:pPr>
    </w:p>
    <w:p w:rsidRDefault="00370C55" w:rsidP="00370C55" w:rsidR="00370C55">
      <w:pPr>
        <w:outlineLvl w:val="0"/>
        <w:rPr>
          <w:lang w:val="hr-HR"/>
        </w:rPr>
      </w:pPr>
    </w:p>
    <w:p w:rsidRDefault="00370C55" w:rsidP="00370C55" w:rsidR="00370C55">
      <w:pPr>
        <w:jc w:val="center"/>
        <w:outlineLvl w:val="0"/>
        <w:rPr>
          <w:lang w:val="hr-HR"/>
        </w:rPr>
      </w:pPr>
    </w:p>
    <w:p w:rsidRDefault="00370C55" w:rsidP="00370C55" w:rsidR="00370C55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370C55" w:rsidP="00370C55" w:rsidR="00370C55">
      <w:pPr>
        <w:outlineLvl w:val="0"/>
        <w:rPr>
          <w:lang w:val="hr-HR"/>
        </w:rPr>
      </w:pPr>
    </w:p>
    <w:p w:rsidRDefault="00370C55" w:rsidP="00370C55" w:rsidR="00370C55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18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KIŠIČEK TIM </w:t>
      </w:r>
      <w:proofErr w:type="spellStart"/>
      <w:r>
        <w:t>j.d.o.o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Sudete</w:t>
      </w:r>
      <w:proofErr w:type="spellEnd"/>
      <w:r>
        <w:t xml:space="preserve"> 7A, </w:t>
      </w:r>
      <w:proofErr w:type="spellStart"/>
      <w:r>
        <w:t>Varaždin</w:t>
      </w:r>
      <w:proofErr w:type="spellEnd"/>
      <w:r>
        <w:t>, OIB: 82779695774.</w:t>
      </w:r>
    </w:p>
    <w:p w:rsidRDefault="00370C55" w:rsidP="00370C55" w:rsidR="00370C55">
      <w:pPr>
        <w:ind w:firstLine="720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 xml:space="preserve">11.702,23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370C55" w:rsidP="00370C55" w:rsidR="00370C5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370C55" w:rsidP="00370C55" w:rsidR="00370C55">
      <w:pPr>
        <w:jc w:val="center"/>
        <w:outlineLvl w:val="0"/>
        <w:rPr>
          <w:lang w:val="hr-HR"/>
        </w:rPr>
      </w:pPr>
    </w:p>
    <w:p w:rsidRDefault="00370C55" w:rsidP="00370C55" w:rsidR="00370C55">
      <w:pPr>
        <w:jc w:val="center"/>
        <w:outlineLvl w:val="0"/>
        <w:rPr>
          <w:lang w:val="hr-HR"/>
        </w:rPr>
      </w:pPr>
    </w:p>
    <w:p w:rsidRDefault="00370C55" w:rsidP="00370C55" w:rsidR="00370C55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370C55" w:rsidP="00370C55" w:rsidR="00370C55">
      <w:pPr>
        <w:jc w:val="center"/>
        <w:outlineLvl w:val="0"/>
        <w:rPr>
          <w:lang w:val="hr-HR"/>
        </w:rPr>
      </w:pPr>
    </w:p>
    <w:p w:rsidRDefault="00370C55" w:rsidP="00370C55" w:rsidR="00370C5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70C55" w:rsidP="00370C55" w:rsidR="00370C55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370C55" w:rsidP="00370C55" w:rsidR="00370C55">
      <w:pPr>
        <w:ind w:firstLine="720" w:left="5040"/>
        <w:jc w:val="center"/>
        <w:outlineLvl w:val="0"/>
        <w:rPr>
          <w:lang w:val="hr-HR"/>
        </w:rPr>
      </w:pPr>
    </w:p>
    <w:p w:rsidRDefault="00370C55" w:rsidP="00370C55" w:rsidR="00370C55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370C55" w:rsidP="00370C55" w:rsidR="00370C55">
      <w:pPr>
        <w:ind w:firstLine="720" w:left="3600"/>
        <w:jc w:val="center"/>
        <w:outlineLvl w:val="0"/>
        <w:rPr>
          <w:lang w:val="hr-HR"/>
        </w:rPr>
      </w:pPr>
    </w:p>
    <w:p w:rsidRDefault="00370C55" w:rsidP="00370C55" w:rsidR="00370C55">
      <w:pPr>
        <w:outlineLvl w:val="0"/>
        <w:rPr>
          <w:lang w:val="hr-HR"/>
        </w:rPr>
      </w:pPr>
    </w:p>
    <w:p w:rsidRDefault="00370C55" w:rsidP="00370C55" w:rsidR="00370C55">
      <w:pPr>
        <w:outlineLvl w:val="0"/>
        <w:rPr>
          <w:lang w:val="hr-HR"/>
        </w:rPr>
      </w:pPr>
    </w:p>
    <w:p w:rsidRDefault="00370C55" w:rsidP="00370C55" w:rsidR="00370C5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70C55" w:rsidP="00370C55" w:rsidR="00370C55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370C55" w:rsidR="00DA0242" w:rsidRPr="00370C55"/>
    <w:sectPr w:rsidSect="00EB0D4C" w:rsidR="00DA0242" w:rsidRPr="00370C5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C55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70C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70C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63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St-1114/2015-4</izvorni_sadrzaj>
    <derivirana_varijabla naziv="DomainObject.Oznaka_1">St-1114/2015-4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KIŠIČEK TIM jednostavno društvo s ograničenom odgovornošću za ugostiteljstvo i turizam</izvorni_sadrzaj>
    <derivirana_varijabla naziv="DomainObject.Predmet.ProtustrankaFormated_1">  KIŠIČEK TIM jednostavno društvo s ograničenom odgovornošću za ugostiteljstvo i turizam</derivirana_varijabla>
  </DomainObject.Predmet.ProtustrankaFormated>
  <DomainObject.Predmet.ProtustrankaFormatedOIB>
    <izvorni_sadrzaj>  KIŠIČEK TIM jednostavno društvo s ograničenom odgovornošću za ugostiteljstvo i turizam, OIB 82779695774</izvorni_sadrzaj>
    <derivirana_varijabla naziv="DomainObject.Predmet.ProtustrankaFormatedOIB_1">  KIŠIČEK TIM jednostavno društvo s ograničenom odgovornošću za ugostiteljstvo i turizam, OIB 82779695774</derivirana_varijabla>
  </DomainObject.Predmet.ProtustrankaFormatedOIB>
  <DomainObject.Predmet.ProtustrankaFormatedWithAdress>
    <izvorni_sadrzaj> KIŠIČEK TIM jednostavno društvo s ograničenom odgovornošću za ugostiteljstvo i turizam, Đure Sudete 7/A, 42000 Varaždin</izvorni_sadrzaj>
    <derivirana_varijabla naziv="DomainObject.Predmet.ProtustrankaFormatedWithAdress_1"> KIŠIČEK TIM jednostavno društvo s ograničenom odgovornošću za ugostiteljstvo i turizam, Đure Sudete 7/A, 42000 Varaždin</derivirana_varijabla>
  </DomainObject.Predmet.ProtustrankaFormatedWithAdress>
  <DomainObject.Predmet.ProtustrankaFormatedWithAdressOIB>
    <izvorni_sadrzaj> KIŠIČEK TIM jednostavno društvo s ograničenom odgovornošću za ugostiteljstvo i turizam, OIB 82779695774, Đure Sudete 7/A, 42000 Varaždin</izvorni_sadrzaj>
    <derivirana_varijabla naziv="DomainObject.Predmet.ProtustrankaFormatedWithAdressOIB_1"> KIŠIČEK TIM jednostavno društvo s ograničenom odgovornošću za ugostiteljstvo i turizam, OIB 82779695774, Đure Sudete 7/A, 42000 Varaždin</derivirana_varijabla>
  </DomainObject.Predmet.ProtustrankaFormatedWithAdressOIB>
  <DomainObject.Predmet.ProtustrankaWithAdress>
    <izvorni_sadrzaj>KIŠIČEK TIM jednostavno društvo s ograničenom odgovornošću za ugostiteljstvo i turizam Đure Sudete 7/A, 42000 Varaždin</izvorni_sadrzaj>
    <derivirana_varijabla naziv="DomainObject.Predmet.ProtustrankaWithAdress_1">KIŠIČEK TIM jednostavno društvo s ograničenom odgovornošću za ugostiteljstvo i turizam Đure Sudete 7/A, 42000 Varaždin</derivirana_varijabla>
  </DomainObject.Predmet.ProtustrankaWithAdress>
  <DomainObject.Predmet.ProtustrankaWithAdressOIB>
    <izvorni_sadrzaj>KIŠIČEK TIM jednostavno društvo s ograničenom odgovornošću za ugostiteljstvo i turizam, OIB 82779695774, Đure Sudete 7/A, 42000 Varaždin</izvorni_sadrzaj>
    <derivirana_varijabla naziv="DomainObject.Predmet.ProtustrankaWithAdressOIB_1">KIŠIČEK TIM jednostavno društvo s ograničenom odgovornošću za ugostiteljstvo i turizam, OIB 82779695774, Đure Sudete 7/A, 42000 Varaždin</derivirana_varijabla>
  </DomainObject.Predmet.ProtustrankaWithAdressOIB>
  <DomainObject.Predmet.ProtustrankaNazivFormated>
    <izvorni_sadrzaj>KIŠIČEK TIM jednostavno društvo s ograničenom odgovornošću za ugostiteljstvo i turizam</izvorni_sadrzaj>
    <derivirana_varijabla naziv="DomainObject.Predmet.ProtustrankaNazivFormated_1">KIŠIČEK TIM jednostavno društvo s ograničenom odgovornošću za ugostiteljstvo i turizam</derivirana_varijabla>
  </DomainObject.Predmet.ProtustrankaNazivFormated>
  <DomainObject.Predmet.ProtustrankaNazivFormatedOIB>
    <izvorni_sadrzaj>KIŠIČEK TIM jednostavno društvo s ograničenom odgovornošću za ugostiteljstvo i turizam, OIB 82779695774</izvorni_sadrzaj>
    <derivirana_varijabla naziv="DomainObject.Predmet.ProtustrankaNazivFormatedOIB_1">KIŠIČEK TIM jednostavno društvo s ograničenom odgovornošću za ugostiteljstvo i turizam, OIB 82779695774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11702.23</izvorni_sadrzaj>
    <derivirana_varijabla naziv="DomainObject.Predmet.TrenutnaVrijednost_1">11702.23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KIŠIČEK TIM jednostavno društvo s ograničenom odgovornošću za ugostiteljstvo i turizam</item>
    </izvorni_sadrzaj>
    <derivirana_varijabla naziv="DomainObject.Predmet.ProtuStrankaListFormated_1">
      <item>KIŠIČEK TIM jednostavno društvo s ograničenom odgovornošću za ugostiteljstvo i turizam</item>
    </derivirana_varijabla>
  </DomainObject.Predmet.ProtuStrankaListFormated>
  <DomainObject.Predmet.ProtuStrankaListFormatedOIB>
    <izvorni_sadrzaj>
      <item>KIŠIČEK TIM jednostavno društvo s ograničenom odgovornošću za ugostiteljstvo i turizam, OIB 82779695774</item>
    </izvorni_sadrzaj>
    <derivirana_varijabla naziv="DomainObject.Predmet.ProtuStrankaListFormatedOIB_1">
      <item>KIŠIČEK TIM jednostavno društvo s ograničenom odgovornošću za ugostiteljstvo i turizam, OIB 82779695774</item>
    </derivirana_varijabla>
  </DomainObject.Predmet.ProtuStrankaListFormatedOIB>
  <DomainObject.Predmet.ProtuStrankaListFormatedWithAdress>
    <izvorni_sadrzaj>
      <item>KIŠIČEK TIM jednostavno društvo s ograničenom odgovornošću za ugostiteljstvo i turizam, Đure Sudete 7/A, 42000 Varaždin</item>
    </izvorni_sadrzaj>
    <derivirana_varijabla naziv="DomainObject.Predmet.ProtuStrankaListFormatedWithAdress_1">
      <item>KIŠIČEK TIM jednostavno društvo s ograničenom odgovornošću za ugostiteljstvo i turizam, Đure Sudete 7/A, 42000 Varaždin</item>
    </derivirana_varijabla>
  </DomainObject.Predmet.ProtuStrankaListFormatedWithAdress>
  <DomainObject.Predmet.ProtuStrankaListFormatedWithAdressOIB>
    <izvorni_sadrzaj>
      <item>KIŠIČEK TIM jednostavno društvo s ograničenom odgovornošću za ugostiteljstvo i turizam, OIB 82779695774, Đure Sudete 7/A, 42000 Varaždin</item>
    </izvorni_sadrzaj>
    <derivirana_varijabla naziv="DomainObject.Predmet.ProtuStrankaListFormatedWithAdressOIB_1">
      <item>KIŠIČEK TIM jednostavno društvo s ograničenom odgovornošću za ugostiteljstvo i turizam, OIB 82779695774, Đure Sudete 7/A, 42000 Varaždin</item>
    </derivirana_varijabla>
  </DomainObject.Predmet.ProtuStrankaListFormatedWithAdressOIB>
  <DomainObject.Predmet.ProtuStrankaListNazivFormated>
    <izvorni_sadrzaj>
      <item>KIŠIČEK TIM jednostavno društvo s ograničenom odgovornošću za ugostiteljstvo i turizam</item>
    </izvorni_sadrzaj>
    <derivirana_varijabla naziv="DomainObject.Predmet.ProtuStrankaListNazivFormated_1">
      <item>KIŠIČEK TIM jednostavno društvo s ograničenom odgovornošću za ugostiteljstvo i turizam</item>
    </derivirana_varijabla>
  </DomainObject.Predmet.ProtuStrankaListNazivFormated>
  <DomainObject.Predmet.ProtuStrankaListNazivFormatedOIB>
    <izvorni_sadrzaj>
      <item>KIŠIČEK TIM jednostavno društvo s ograničenom odgovornošću za ugostiteljstvo i turizam, OIB 82779695774</item>
    </izvorni_sadrzaj>
    <derivirana_varijabla naziv="DomainObject.Predmet.ProtuStrankaListNazivFormatedOIB_1">
      <item>KIŠIČEK TIM jednostavno društvo s ograničenom odgovornošću za ugostiteljstvo i turizam, OIB 82779695774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St-1114/2015-4</izvorni_sadrzaj>
    <derivirana_varijabla naziv="DomainObject.PoslovniBrojDokumenta_1">St-1114/2015-4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KIŠIČEK TIM jednostavno društvo s ograničenom odgovornošću za ugostiteljstvo i turizam</izvorni_sadrzaj>
    <derivirana_varijabla naziv="DomainObject.Predmet.ProtustrankaIDrugi_1">KIŠIČEK TIM jednostavno društvo s ograničenom odgovornošću za ugostiteljstvo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KIŠIČEK TIM jednostavno društvo s ograničenom odgovornošću za ugostiteljstvo i turizam, OIB 82779695774, Đure Sudete 7/A, 42000 Varaždin</izvorni_sadrzaj>
    <derivirana_varijabla naziv="DomainObject.Predmet.ProtustrankaIDrugiAdressOIB_1">KIŠIČEK TIM jednostavno društvo s ograničenom odgovornošću za ugostiteljstvo i turizam, OIB 82779695774, Đure Sudete 7/A,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KIŠIČEK TIM jednostavno društvo s ograničenom odgovornošću za ugostiteljstvo i turizam</item>
      <item>E-oglasna ploča</item>
      <item>Sudski registar, Trgovački sud u Varaždinu</item>
    </izvorni_sadrzaj>
    <derivirana_varijabla naziv="DomainObject.Predmet.SudioniciListNaziv_1">
      <item>Financijska agencija</item>
      <item>KIŠIČEK TIM jednostavno društvo s ograničenom odgovornošću za ugostiteljstvo i turizam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KIŠIČEK TIM jednostavno društvo s ograničenom odgovornošću za ugostiteljstvo i turizam, OIB 82779695774, Đure Sudete 7/A,42000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KIŠIČEK TIM jednostavno društvo s ograničenom odgovornošću za ugostiteljstvo i turizam, OIB 82779695774, Đure Sudete 7/A,42000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A4173-41EA-42A7-B0CA-7804D52FF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2285</properties:Characters>
  <properties:Lines>67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2016-03-08T09:00:00Z</cp:lastPrinted>
  <dcterms:modified xmlns:xsi="http://www.w3.org/2001/XMLSchema-instance" xsi:type="dcterms:W3CDTF">2016-03-08T09:00:00Z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