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1b42" w14:paraId="f231b42" w:rsidRDefault="007755BF" w:rsidP="007755BF" w:rsidR="007755B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9752D7" w:rsidP="007755BF" w:rsidR="007755BF" w:rsidRPr="004D3099">
      <w:r>
        <w:t xml:space="preserve">    </w:t>
      </w:r>
      <w:r w:rsidR="007755BF" w:rsidRPr="004D3099">
        <w:t xml:space="preserve">REPUBLIKA HRVATSKA </w:t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</w:p>
    <w:p w:rsidRDefault="007755BF" w:rsidP="007755BF" w:rsidR="007755BF" w:rsidRPr="004D3099">
      <w:r w:rsidRPr="004D3099">
        <w:t>TRGOVAČKI SUD U PAZINU</w:t>
      </w:r>
    </w:p>
    <w:p w:rsidRDefault="009752D7" w:rsidP="007755BF" w:rsidR="009752D7">
      <w:r>
        <w:t xml:space="preserve">      </w:t>
      </w:r>
      <w:r w:rsidR="0048065A" w:rsidRPr="004D3099">
        <w:t>Dršćevk</w:t>
      </w:r>
      <w:r w:rsidR="0048065A">
        <w:t>a 1,</w:t>
      </w:r>
      <w:r w:rsidR="007755BF" w:rsidRPr="004D3099">
        <w:t xml:space="preserve"> </w:t>
      </w:r>
      <w:r w:rsidR="0048065A">
        <w:t>52000 Pazin</w:t>
      </w:r>
      <w:r w:rsidR="007755BF">
        <w:tab/>
      </w:r>
      <w:r w:rsidR="007755BF">
        <w:tab/>
      </w:r>
    </w:p>
    <w:p w:rsidRDefault="007755BF" w:rsidP="007755BF" w:rsidR="007755BF" w:rsidRPr="004D3099">
      <w:r>
        <w:tab/>
      </w:r>
      <w:r>
        <w:tab/>
        <w:t xml:space="preserve">      </w:t>
      </w:r>
    </w:p>
    <w:p w:rsidRDefault="007755BF" w:rsidP="007755BF" w:rsidR="007755BF">
      <w:pPr>
        <w:jc w:val="center"/>
      </w:pPr>
      <w:r w:rsidRPr="004D3099">
        <w:t>R E P U B L I K A   H R V A T S K A</w:t>
      </w:r>
    </w:p>
    <w:p w:rsidRDefault="00D2107D" w:rsidP="007755BF" w:rsidR="00D2107D" w:rsidRPr="004D3099">
      <w:pPr>
        <w:jc w:val="center"/>
      </w:pPr>
    </w:p>
    <w:p w:rsidRDefault="007755BF" w:rsidP="007755BF" w:rsidR="007755BF">
      <w:pPr>
        <w:jc w:val="center"/>
      </w:pPr>
      <w:r w:rsidRPr="004D3099">
        <w:t>R J E Š E N J E</w:t>
      </w:r>
    </w:p>
    <w:p w:rsidRDefault="0048065A" w:rsidP="007755BF" w:rsidR="0048065A" w:rsidRPr="004D3099">
      <w:pPr>
        <w:jc w:val="center"/>
      </w:pPr>
    </w:p>
    <w:p w:rsidRDefault="0048065A" w:rsidP="007755BF" w:rsidR="007755BF">
      <w:pPr>
        <w:jc w:val="both"/>
      </w:pPr>
      <w:r>
        <w:tab/>
      </w:r>
      <w:r w:rsidR="009E2C23" w:rsidRPr="009E2C23">
        <w:t>Trgovački sud u Pazinu, po stečajnom sucu Ivanu Dujiću, u stečajnom postupku nad dužnikom UVALA SCOTT d.o.o. u stečaju Umag, Murinska 11 B, OIB: 89848026475</w:t>
      </w:r>
      <w:r w:rsidR="00913164">
        <w:t xml:space="preserve">, </w:t>
      </w:r>
      <w:r w:rsidR="009E2C23">
        <w:t>13</w:t>
      </w:r>
      <w:r w:rsidR="00B24413" w:rsidRPr="00B24413">
        <w:t xml:space="preserve">. </w:t>
      </w:r>
      <w:r w:rsidR="009E2C23">
        <w:t>prosinca</w:t>
      </w:r>
      <w:r w:rsidR="00B24413" w:rsidRPr="00B24413">
        <w:t xml:space="preserve"> 2017.</w:t>
      </w:r>
    </w:p>
    <w:p w:rsidRDefault="00913164" w:rsidP="007755BF" w:rsidR="00913164" w:rsidRPr="00294B6C">
      <w:pPr>
        <w:jc w:val="both"/>
      </w:pPr>
    </w:p>
    <w:p w:rsidRDefault="007755BF" w:rsidP="007755BF" w:rsidR="007755BF" w:rsidRPr="004D3099">
      <w:pPr>
        <w:jc w:val="center"/>
      </w:pPr>
      <w:r w:rsidRPr="004D3099">
        <w:t>r i j e š i o  j e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 xml:space="preserve">aju se vjerovnici nižih isplatnih redova </w:t>
      </w:r>
      <w:r w:rsidR="00B24413" w:rsidRPr="00B24413">
        <w:t>dužnik</w:t>
      </w:r>
      <w:r w:rsidR="00B24413">
        <w:t>a</w:t>
      </w:r>
      <w:r w:rsidR="00B24413" w:rsidRPr="00B24413">
        <w:t xml:space="preserve"> </w:t>
      </w:r>
      <w:r w:rsidR="009E2C23" w:rsidRPr="009E2C23">
        <w:t>UVALA SCOTT d.o.o. u stečaju Umag, Murinska 11 B, OIB: 89848026475</w:t>
      </w:r>
      <w:r w:rsidR="00D2107D">
        <w:t xml:space="preserve">, </w:t>
      </w:r>
      <w:r>
        <w:t>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9E2C23" w:rsidRPr="009E2C23">
        <w:t>Bogdan</w:t>
      </w:r>
      <w:r w:rsidR="009E2C23">
        <w:t>a</w:t>
      </w:r>
      <w:r w:rsidR="009E2C23" w:rsidRPr="009E2C23">
        <w:t xml:space="preserve"> Veselinović</w:t>
      </w:r>
      <w:r w:rsidR="009E2C23">
        <w:t>a</w:t>
      </w:r>
      <w:r w:rsidR="009E2C23" w:rsidRPr="009E2C23">
        <w:t xml:space="preserve"> iz Rijeke,  Marijana Stepčića 34</w:t>
      </w:r>
      <w:r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7755BF" w:rsidP="007755BF" w:rsidR="007755BF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</w:t>
      </w:r>
      <w:r w:rsidR="009E2C23">
        <w:t>363</w:t>
      </w:r>
      <w:r w:rsidR="00B24413">
        <w:t>-</w:t>
      </w:r>
      <w:r w:rsidR="009E2C23">
        <w:t>20</w:t>
      </w:r>
      <w:r w:rsidR="00B24413">
        <w:t>1</w:t>
      </w:r>
      <w:r w:rsidR="00913164">
        <w:t>6</w:t>
      </w:r>
      <w:r w:rsidRPr="00DA176A">
        <w:t>.</w:t>
      </w:r>
    </w:p>
    <w:p w:rsidRDefault="007755BF" w:rsidP="007755BF" w:rsidR="007755BF" w:rsidRPr="004D3099">
      <w:pPr>
        <w:jc w:val="both"/>
      </w:pPr>
      <w:r w:rsidRPr="004D3099">
        <w:t xml:space="preserve"> </w:t>
      </w:r>
    </w:p>
    <w:p w:rsidRDefault="007755BF" w:rsidP="007755BF" w:rsidR="007755BF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7755BF" w:rsidP="007755BF" w:rsidR="007755BF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7755BF" w:rsidP="007755BF" w:rsidR="007755BF">
      <w:pPr>
        <w:jc w:val="both"/>
      </w:pPr>
      <w:r w:rsidRPr="004D3099">
        <w:tab/>
      </w:r>
      <w:r>
        <w:tab/>
      </w:r>
    </w:p>
    <w:p w:rsidRDefault="007755BF" w:rsidP="007755BF" w:rsidR="007755BF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7755BF" w:rsidP="007755BF" w:rsidR="007755BF" w:rsidRPr="008B2467">
      <w:pPr>
        <w:jc w:val="center"/>
      </w:pPr>
    </w:p>
    <w:p w:rsidRDefault="009E2C23" w:rsidP="007755BF" w:rsidR="007755BF" w:rsidRPr="00E25754">
      <w:pPr>
        <w:jc w:val="center"/>
      </w:pPr>
      <w:r>
        <w:t>12</w:t>
      </w:r>
      <w:r w:rsidR="001B037E">
        <w:t xml:space="preserve">. </w:t>
      </w:r>
      <w:r>
        <w:t>veljače</w:t>
      </w:r>
      <w:r w:rsidR="007755BF">
        <w:t xml:space="preserve"> 201</w:t>
      </w:r>
      <w:r>
        <w:t>8</w:t>
      </w:r>
      <w:r w:rsidR="0048065A">
        <w:t xml:space="preserve">. u </w:t>
      </w:r>
      <w:r w:rsidR="00D2107D">
        <w:t>1</w:t>
      </w:r>
      <w:r>
        <w:t>4</w:t>
      </w:r>
      <w:r w:rsidR="007755BF" w:rsidRPr="00E25754">
        <w:t>:</w:t>
      </w:r>
      <w:r>
        <w:t>0</w:t>
      </w:r>
      <w:r w:rsidR="0048065A">
        <w:t>0</w:t>
      </w:r>
      <w:r w:rsidR="007755BF" w:rsidRPr="00E25754">
        <w:t xml:space="preserve"> sati,</w:t>
      </w:r>
    </w:p>
    <w:p w:rsidRDefault="007755BF" w:rsidP="007755BF" w:rsidR="007755BF" w:rsidRPr="00E25754">
      <w:pPr>
        <w:jc w:val="center"/>
      </w:pPr>
      <w:r w:rsidRPr="00E25754">
        <w:t xml:space="preserve">sudnica broj </w:t>
      </w:r>
      <w:r w:rsidR="0048065A">
        <w:t>1</w:t>
      </w:r>
      <w:r w:rsidRPr="00E25754">
        <w:t>,</w:t>
      </w:r>
    </w:p>
    <w:p w:rsidRDefault="007755BF" w:rsidP="007755BF" w:rsidR="007755BF" w:rsidRPr="00E25754">
      <w:pPr>
        <w:jc w:val="center"/>
      </w:pPr>
      <w:r w:rsidRPr="00E25754">
        <w:t xml:space="preserve">u Trgovačkom sudu u Pazinu, Dršćevka 1. 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center"/>
      </w:pPr>
      <w:r w:rsidRPr="004D3099">
        <w:t>Obrazloženje</w:t>
      </w:r>
    </w:p>
    <w:p w:rsidRDefault="007755BF" w:rsidP="007755BF" w:rsidR="007755BF" w:rsidRPr="004D3099">
      <w:pPr>
        <w:jc w:val="both"/>
      </w:pPr>
    </w:p>
    <w:p w:rsidRDefault="007755BF" w:rsidP="007755BF" w:rsidR="005A454D">
      <w:pPr>
        <w:jc w:val="both"/>
      </w:pPr>
      <w:r>
        <w:tab/>
        <w:t>Temeljem odredbe čl. 257. st. 5. i 6. S</w:t>
      </w:r>
      <w:r w:rsidR="005A454D">
        <w:t>tečajnog zakona</w:t>
      </w:r>
      <w:r>
        <w:t xml:space="preserve"> pozvani su vjerovnici nižih isplatnih redova prijaviti tražbine.</w:t>
      </w:r>
    </w:p>
    <w:p w:rsidRDefault="007755BF" w:rsidP="007755BF" w:rsidR="007755BF">
      <w:pPr>
        <w:jc w:val="both"/>
      </w:pPr>
      <w:r w:rsidRPr="004D3099">
        <w:tab/>
      </w:r>
    </w:p>
    <w:p w:rsidRDefault="007755BF" w:rsidP="007755BF" w:rsidR="007755BF">
      <w:pPr>
        <w:jc w:val="center"/>
      </w:pPr>
      <w:r w:rsidRPr="004D3099">
        <w:t>U Pazi</w:t>
      </w:r>
      <w:r>
        <w:t>nu</w:t>
      </w:r>
      <w:r w:rsidR="0048065A">
        <w:t>,</w:t>
      </w:r>
      <w:r w:rsidR="009E2C23">
        <w:t xml:space="preserve"> 13</w:t>
      </w:r>
      <w:r>
        <w:t xml:space="preserve">. </w:t>
      </w:r>
      <w:r w:rsidR="009E2C23">
        <w:t>prosinca</w:t>
      </w:r>
      <w:r>
        <w:t xml:space="preserve"> 2017.</w:t>
      </w:r>
    </w:p>
    <w:p w:rsidRDefault="005A454D" w:rsidP="007755BF" w:rsidR="005A454D" w:rsidRPr="004D3099">
      <w:pPr>
        <w:jc w:val="center"/>
      </w:pPr>
    </w:p>
    <w:p w:rsidRDefault="007755BF" w:rsidP="007755BF" w:rsidR="007755B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7755BF" w:rsidP="007755BF" w:rsidR="0048065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</w:t>
      </w:r>
    </w:p>
    <w:p w:rsidRDefault="007755BF" w:rsidP="007755BF" w:rsidR="007755BF">
      <w:pPr>
        <w:jc w:val="both"/>
      </w:pPr>
      <w:r w:rsidRPr="004D3099">
        <w:t xml:space="preserve"> </w:t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  <w:t xml:space="preserve">         </w:t>
      </w:r>
      <w:r w:rsidR="0048065A" w:rsidRPr="0048065A">
        <w:t>Ivan Dujić</w:t>
      </w:r>
      <w:r w:rsidR="00975808">
        <w:t>, v.r.</w:t>
      </w:r>
    </w:p>
    <w:p w:rsidRDefault="007755BF" w:rsidP="007755BF" w:rsidR="007755BF">
      <w:pPr>
        <w:jc w:val="both"/>
      </w:pPr>
    </w:p>
    <w:p w:rsidRDefault="001B037E" w:rsidP="007755BF" w:rsidR="001B037E" w:rsidRPr="004D3099">
      <w:pPr>
        <w:jc w:val="both"/>
      </w:pPr>
    </w:p>
    <w:p w:rsidRDefault="007755BF" w:rsidP="007755BF" w:rsidR="007755BF">
      <w:r>
        <w:t>UPUTA O PRAVNOM LIJEKU:</w:t>
      </w:r>
    </w:p>
    <w:p w:rsidRDefault="007755BF" w:rsidP="007755BF" w:rsidR="007755BF" w:rsidRPr="004D457C">
      <w:pPr>
        <w:ind w:firstLine="720"/>
        <w:jc w:val="both"/>
      </w:pPr>
      <w:r>
        <w:t>Protiv ove odluke nezadovoljna stranka može podnijeti žalbu u roku od 8 dana od dana dostave iste</w:t>
      </w:r>
      <w:r w:rsidR="00A427F5">
        <w:t>,</w:t>
      </w:r>
      <w:r>
        <w:t xml:space="preserve">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755BF" w:rsidP="007755BF" w:rsidR="007755BF" w:rsidRPr="00E605C9">
      <w:pPr>
        <w:jc w:val="both"/>
      </w:pPr>
    </w:p>
    <w:p w:rsidRDefault="007755BF" w:rsidP="007755BF" w:rsidR="007755BF" w:rsidRPr="004D3099">
      <w:pPr>
        <w:jc w:val="both"/>
      </w:pPr>
      <w:r w:rsidRPr="004D3099">
        <w:t>DNA:</w:t>
      </w:r>
    </w:p>
    <w:p w:rsidRDefault="00D2107D" w:rsidP="00D2107D" w:rsidR="00D2107D">
      <w:pPr>
        <w:jc w:val="both"/>
      </w:pPr>
      <w:r w:rsidRPr="004D3099">
        <w:t>- e-oglasna ploča 8 dana</w:t>
      </w:r>
    </w:p>
    <w:p w:rsidRDefault="007755BF" w:rsidP="00913164" w:rsidR="007755BF">
      <w:pPr>
        <w:jc w:val="both"/>
      </w:pPr>
      <w:r w:rsidRPr="00B61A0B">
        <w:t xml:space="preserve">- stečajnom upravitelju </w:t>
      </w:r>
      <w:r w:rsidR="009E2C23" w:rsidRPr="009E2C23">
        <w:t>Bogdan</w:t>
      </w:r>
      <w:r w:rsidR="009E2C23">
        <w:t>u</w:t>
      </w:r>
      <w:r w:rsidR="009E2C23" w:rsidRPr="009E2C23">
        <w:t xml:space="preserve"> Veselinović</w:t>
      </w:r>
      <w:r w:rsidR="009E2C23">
        <w:t>u</w:t>
      </w:r>
      <w:r w:rsidR="009E2C23" w:rsidRPr="009E2C23">
        <w:t xml:space="preserve"> iz Rijeke,  Marijana Stepčića 34</w:t>
      </w:r>
    </w:p>
    <w:p w:rsidRDefault="009E2C23" w:rsidP="00913164" w:rsidR="009E2C23">
      <w:pPr>
        <w:jc w:val="both"/>
      </w:pPr>
    </w:p>
    <w:p w:rsidRDefault="009E2C23" w:rsidP="00913164" w:rsidR="009E2C23">
      <w:pPr>
        <w:jc w:val="both"/>
      </w:pPr>
      <w:r>
        <w:t xml:space="preserve">R. </w:t>
      </w:r>
    </w:p>
    <w:p w:rsidRDefault="009E2C23" w:rsidP="00913164" w:rsidR="009E2C23">
      <w:pPr>
        <w:jc w:val="both"/>
      </w:pPr>
      <w:r>
        <w:t>Kalendirati do 1.2.18.</w:t>
      </w:r>
    </w:p>
    <w:p w:rsidRDefault="00975808" w:rsidR="00500701"/>
    <w:sectPr w:rsidSect="009752D7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B4D" w:rsidP="007755BF" w:rsidR="001B7B4D">
      <w:r>
        <w:separator/>
      </w:r>
    </w:p>
  </w:endnote>
  <w:endnote w:id="0" w:type="continuationSeparator">
    <w:p w:rsidRDefault="001B7B4D" w:rsidP="007755BF" w:rsidR="001B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B4D" w:rsidP="007755BF" w:rsidR="001B7B4D">
      <w:r>
        <w:separator/>
      </w:r>
    </w:p>
  </w:footnote>
  <w:footnote w:id="0" w:type="continuationSeparator">
    <w:p w:rsidRDefault="001B7B4D" w:rsidP="007755BF" w:rsidR="001B7B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580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8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2C23" w:rsidP="009752D7" w:rsidR="008A4163" w:rsidRPr="008B2467">
    <w:pPr>
      <w:jc w:val="right"/>
    </w:pPr>
    <w:r w:rsidRPr="009E2C23">
      <w:t>10 St-363/2016-67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R="00E84C66">
    <w:pPr>
      <w:pStyle w:val="Zaglavlje"/>
    </w:pPr>
    <w:r>
      <w:tab/>
    </w:r>
    <w:r>
      <w:tab/>
    </w:r>
    <w:r w:rsidR="0048065A">
      <w:t xml:space="preserve"> 10 St-</w:t>
    </w:r>
    <w:r w:rsidR="009E2C23">
      <w:t>363</w:t>
    </w:r>
    <w:r w:rsidR="00D2107D">
      <w:t>/</w:t>
    </w:r>
    <w:r w:rsidR="009E2C23">
      <w:t>20</w:t>
    </w:r>
    <w:r w:rsidR="00D2107D">
      <w:t>1</w:t>
    </w:r>
    <w:r w:rsidR="00913164">
      <w:t>6</w:t>
    </w:r>
    <w:r w:rsidR="00B24413">
      <w:t>-</w:t>
    </w:r>
    <w:r w:rsidR="009E2C23">
      <w:t>67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0962CC"/>
    <w:rsid w:val="001B037E"/>
    <w:rsid w:val="001B7B4D"/>
    <w:rsid w:val="00211318"/>
    <w:rsid w:val="003642F5"/>
    <w:rsid w:val="003E3795"/>
    <w:rsid w:val="0048065A"/>
    <w:rsid w:val="00554328"/>
    <w:rsid w:val="005A454D"/>
    <w:rsid w:val="006206FF"/>
    <w:rsid w:val="00647441"/>
    <w:rsid w:val="007755BF"/>
    <w:rsid w:val="007E0595"/>
    <w:rsid w:val="00913164"/>
    <w:rsid w:val="009752D7"/>
    <w:rsid w:val="00975808"/>
    <w:rsid w:val="00985388"/>
    <w:rsid w:val="009C1C85"/>
    <w:rsid w:val="009E2C23"/>
    <w:rsid w:val="00A427F5"/>
    <w:rsid w:val="00A94F9A"/>
    <w:rsid w:val="00B01642"/>
    <w:rsid w:val="00B24413"/>
    <w:rsid w:val="00C43056"/>
    <w:rsid w:val="00C91F89"/>
    <w:rsid w:val="00CE1FEB"/>
    <w:rsid w:val="00D2107D"/>
    <w:rsid w:val="00F32B0F"/>
    <w:rsid w:val="00F9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5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80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80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80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80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5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80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80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80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80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Scott d.o.o. UMAG</izvorni_sadrzaj>
    <derivirana_varijabla naziv="DomainObject.Predmet.ProtustrankaFormated_1">  Uvala Scott d.o.o. UMAG</derivirana_varijabla>
  </DomainObject.Predmet.ProtustrankaFormated>
  <DomainObject.Predmet.ProtustrankaFormatedOIB>
    <izvorni_sadrzaj>  Uvala Scott d.o.o. UMAG, OIB 89848026475</izvorni_sadrzaj>
    <derivirana_varijabla naziv="DomainObject.Predmet.ProtustrankaFormatedOIB_1">  Uvala Scott d.o.o. UMAG, OIB 89848026475</derivirana_varijabla>
  </DomainObject.Predmet.ProtustrankaFormatedOIB>
  <DomainObject.Predmet.ProtustrankaFormatedWithAdress>
    <izvorni_sadrzaj> Uvala Scott d.o.o. UMAG, Murinska 11 B, 52470 Umag</izvorni_sadrzaj>
    <derivirana_varijabla naziv="DomainObject.Predmet.ProtustrankaFormatedWithAdress_1"> Uvala Scott d.o.o. UMAG, Murinska 11 B, 52470 Umag</derivirana_varijabla>
  </DomainObject.Predmet.ProtustrankaFormatedWithAdress>
  <DomainObject.Predmet.ProtustrankaFormatedWithAdressOIB>
    <izvorni_sadrzaj> Uvala Scott d.o.o. UMAG, OIB 89848026475, Murinska 11 B, 52470 Umag</izvorni_sadrzaj>
    <derivirana_varijabla naziv="DomainObject.Predmet.ProtustrankaFormatedWithAdressOIB_1"> Uvala Scott d.o.o. UMAG, OIB 89848026475, Murinska 11 B, 52470 Umag</derivirana_varijabla>
  </DomainObject.Predmet.ProtustrankaFormatedWithAdressOIB>
  <DomainObject.Predmet.ProtustrankaWithAdress>
    <izvorni_sadrzaj>Uvala Scott d.o.o. UMAG Murinska 11 B, 52470 Umag</izvorni_sadrzaj>
    <derivirana_varijabla naziv="DomainObject.Predmet.ProtustrankaWithAdress_1">Uvala Scott d.o.o. UMAG Murinska 11 B, 52470 Umag</derivirana_varijabla>
  </DomainObject.Predmet.ProtustrankaWithAdress>
  <DomainObject.Predmet.ProtustrankaWithAdressOIB>
    <izvorni_sadrzaj>Uvala Scott d.o.o. UMAG, OIB 89848026475, Murinska 11 B, 52470 Umag</izvorni_sadrzaj>
    <derivirana_varijabla naziv="DomainObject.Predmet.ProtustrankaWithAdressOIB_1">Uvala Scott d.o.o. UMAG, OIB 89848026475, Murinska 11 B, 52470 Umag</derivirana_varijabla>
  </DomainObject.Predmet.ProtustrankaWithAdressOIB>
  <DomainObject.Predmet.ProtustrankaNazivFormated>
    <izvorni_sadrzaj>Uvala Scott d.o.o. UMAG</izvorni_sadrzaj>
    <derivirana_varijabla naziv="DomainObject.Predmet.ProtustrankaNazivFormated_1">Uvala Scott d.o.o. UMAG</derivirana_varijabla>
  </DomainObject.Predmet.ProtustrankaNazivFormated>
  <DomainObject.Predmet.ProtustrankaNazivFormatedOIB>
    <izvorni_sadrzaj>Uvala Scott d.o.o. UMAG, OIB 89848026475</izvorni_sadrzaj>
    <derivirana_varijabla naziv="DomainObject.Predmet.ProtustrankaNazivFormatedOIB_1">Uvala Scott d.o.o. UMAG, OIB 89848026475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89568.80</izvorni_sadrzaj>
    <derivirana_varijabla naziv="DomainObject.Predmet.TrenutnaVrijednost_1">89568.80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Uvala Scott d.o.o. UMAG</item>
    </izvorni_sadrzaj>
    <derivirana_varijabla naziv="DomainObject.Predmet.ProtuStrankaListFormated_1">
      <item>Uvala Scott d.o.o. UMAG</item>
    </derivirana_varijabla>
  </DomainObject.Predmet.ProtuStrankaListFormated>
  <DomainObject.Predmet.ProtuStrankaListFormatedOIB>
    <izvorni_sadrzaj>
      <item>Uvala Scott d.o.o. UMAG, OIB 89848026475</item>
    </izvorni_sadrzaj>
    <derivirana_varijabla naziv="DomainObject.Predmet.ProtuStrankaListFormatedOIB_1">
      <item>Uvala Scott d.o.o. UMAG, OIB 89848026475</item>
    </derivirana_varijabla>
  </DomainObject.Predmet.ProtuStrankaListFormatedOIB>
  <DomainObject.Predmet.ProtuStrankaListFormatedWithAdress>
    <izvorni_sadrzaj>
      <item>Uvala Scott d.o.o. UMAG, Murinska 11 B, 52470 Umag</item>
    </izvorni_sadrzaj>
    <derivirana_varijabla naziv="DomainObject.Predmet.ProtuStrankaListFormatedWithAdress_1">
      <item>Uvala Scott d.o.o. UMAG, Murinska 11 B, 52470 Umag</item>
    </derivirana_varijabla>
  </DomainObject.Predmet.ProtuStrankaListFormatedWithAdress>
  <DomainObject.Predmet.ProtuStrankaListFormatedWithAdressOIB>
    <izvorni_sadrzaj>
      <item>Uvala Scott d.o.o. UMAG, OIB 89848026475, Murinska 11 B, 52470 Umag</item>
    </izvorni_sadrzaj>
    <derivirana_varijabla naziv="DomainObject.Predmet.ProtuStrankaListFormatedWithAdressOIB_1">
      <item>Uvala Scott d.o.o. UMAG, OIB 89848026475, Murinska 11 B, 52470 Umag</item>
    </derivirana_varijabla>
  </DomainObject.Predmet.ProtuStrankaListFormatedWithAdressOIB>
  <DomainObject.Predmet.ProtuStrankaListNazivFormated>
    <izvorni_sadrzaj>
      <item>Uvala Scott d.o.o. UMAG</item>
    </izvorni_sadrzaj>
    <derivirana_varijabla naziv="DomainObject.Predmet.ProtuStrankaListNazivFormated_1">
      <item>Uvala Scott d.o.o. UMAG</item>
    </derivirana_varijabla>
  </DomainObject.Predmet.ProtuStrankaListNazivFormated>
  <DomainObject.Predmet.ProtuStrankaListNazivFormatedOIB>
    <izvorni_sadrzaj>
      <item>Uvala Scott d.o.o. UMAG, OIB 89848026475</item>
    </izvorni_sadrzaj>
    <derivirana_varijabla naziv="DomainObject.Predmet.ProtuStrankaListNazivFormatedOIB_1">
      <item>Uvala Scott d.o.o. UMAG, OIB 89848026475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Uvala Scott d.o.o. UMAG</izvorni_sadrzaj>
    <derivirana_varijabla naziv="DomainObject.Predmet.ProtustrankaIDrugi_1">Uvala Scott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Uvala Scott d.o.o. UMAG, OIB 89848026475, Murinska 11 B, 52470 Umag</izvorni_sadrzaj>
    <derivirana_varijabla naziv="DomainObject.Predmet.ProtustrankaIDrugiAdressOIB_1">Uvala Scott d.o.o. UMAG, OIB 89848026475,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Scott d.o.o.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Uvala Scott d.o.o.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Uvala Scott d.o.o. UMAG, OIB 89848026475, Murinska 11 B,52470 Umag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Uvala Scott d.o.o. UMAG, OIB 89848026475, Murinska 11 B,52470 Umag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89848026475</item>
      <item>, OIB 52634238587</item>
      <item>, OIB null</item>
    </izvorni_sadrzaj>
    <derivirana_varijabla naziv="DomainObject.Predmet.SudioniciListNazivOIB_1">
      <item>, OIB 89848026475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1828</properties:Characters>
  <properties:Lines>62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2017-12-13T08:20:00Z</dcterms:created>
  <dc:creator>Jasmina Matika</dc:creator>
  <cp:lastModifiedBy>Sanja Lakošeljac</cp:lastModifiedBy>
  <dcterms:modified xmlns:xsi="http://www.w3.org/2001/XMLSchema-instance" xsi:type="dcterms:W3CDTF">2017-12-13T08:22:00Z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