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d5ef" w14:paraId="5ddd5ef" w:rsidRDefault="003A2359" w:rsidP="00910611" w:rsidR="003A235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2359" w:rsidP="00910611" w:rsidR="003A2359">
      <w:r>
        <w:rPr>
          <w:rFonts w:eastAsia="MS Mincho"/>
          <w:szCs w:val="24"/>
        </w:rPr>
        <w:t>REPUBLIKA HRVATSKA</w:t>
      </w:r>
    </w:p>
    <w:p w:rsidRDefault="003A2359" w:rsidP="00910611" w:rsidR="003A2359">
      <w:r>
        <w:rPr>
          <w:rFonts w:eastAsia="MS Mincho"/>
          <w:szCs w:val="24"/>
        </w:rPr>
        <w:t>TRGOVAČKI SUD U RIJECI</w:t>
      </w:r>
    </w:p>
    <w:p w:rsidRDefault="003A2359" w:rsidR="003A235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E436DF">
        <w:rPr>
          <w:sz w:val="24"/>
          <w:szCs w:val="24"/>
        </w:rPr>
        <w:t xml:space="preserve"> </w:t>
      </w:r>
      <w:r w:rsidR="001F49A8" w:rsidRPr="001F49A8">
        <w:rPr>
          <w:sz w:val="24"/>
          <w:szCs w:val="24"/>
        </w:rPr>
        <w:t>A. Š. RIJEKA društvo s ograničenom odgovornošću za trgovinu Rijeka (Grad Rijeka), Trg Republike Hrvatske 1</w:t>
      </w:r>
      <w:r w:rsidR="0036315D" w:rsidRPr="001F49A8">
        <w:rPr>
          <w:sz w:val="24"/>
          <w:szCs w:val="24"/>
        </w:rPr>
        <w:t xml:space="preserve">, </w:t>
      </w:r>
      <w:r w:rsidR="00B106C9" w:rsidRPr="001F49A8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1F49A8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1F49A8" w:rsidRPr="001F49A8">
        <w:rPr>
          <w:sz w:val="24"/>
          <w:szCs w:val="24"/>
        </w:rPr>
        <w:t>040200601</w:t>
      </w:r>
      <w:r w:rsidR="00D50E52" w:rsidRPr="001F49A8">
        <w:rPr>
          <w:sz w:val="24"/>
          <w:szCs w:val="24"/>
        </w:rPr>
        <w:t xml:space="preserve">, </w:t>
      </w:r>
      <w:r w:rsidR="009E57FF" w:rsidRPr="001F49A8">
        <w:rPr>
          <w:sz w:val="24"/>
          <w:szCs w:val="24"/>
        </w:rPr>
        <w:t xml:space="preserve">OIB: </w:t>
      </w:r>
      <w:r w:rsidR="001F49A8" w:rsidRPr="001F49A8">
        <w:rPr>
          <w:sz w:val="24"/>
          <w:szCs w:val="24"/>
        </w:rPr>
        <w:t>16433006183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70C3C">
        <w:rPr>
          <w:sz w:val="24"/>
          <w:szCs w:val="24"/>
        </w:rPr>
        <w:t>9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F49A8" w:rsidRPr="001F49A8">
        <w:rPr>
          <w:sz w:val="24"/>
          <w:szCs w:val="24"/>
        </w:rPr>
        <w:t xml:space="preserve">A. Š. RIJEKA društvo s ograničenom odgovornošću za trgovinu Rijeka (Grad Rijeka), Trg Republike Hrvatske 1, </w:t>
      </w:r>
      <w:r w:rsidR="001F49A8" w:rsidRPr="001F49A8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F49A8" w:rsidRPr="001F49A8">
        <w:rPr>
          <w:sz w:val="24"/>
          <w:szCs w:val="24"/>
        </w:rPr>
        <w:t>040200601, OIB: 16433006183</w:t>
      </w:r>
      <w:r w:rsidR="001F49A8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F49A8" w:rsidRPr="001F49A8">
        <w:rPr>
          <w:sz w:val="24"/>
          <w:szCs w:val="24"/>
        </w:rPr>
        <w:t xml:space="preserve">A. Š. RIJEKA društvo s ograničenom odgovornošću za trgovinu Rijeka (Grad Rijeka), Trg Republike Hrvatske 1, </w:t>
      </w:r>
      <w:r w:rsidR="001F49A8" w:rsidRPr="001F49A8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F49A8" w:rsidRPr="001F49A8">
        <w:rPr>
          <w:sz w:val="24"/>
          <w:szCs w:val="24"/>
        </w:rPr>
        <w:t>040200601, OIB: 16433006183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A70C3C">
        <w:rPr>
          <w:sz w:val="24"/>
          <w:szCs w:val="24"/>
        </w:rPr>
        <w:t>9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ECF" w:rsidP="00C31925" w:rsidR="00C51ECF">
      <w:r>
        <w:separator/>
      </w:r>
    </w:p>
  </w:endnote>
  <w:endnote w:id="0" w:type="continuationSeparator">
    <w:p w:rsidRDefault="00C51ECF" w:rsidP="00C31925" w:rsidR="00C51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BA2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ECF" w:rsidP="00C31925" w:rsidR="00C51ECF">
      <w:r>
        <w:separator/>
      </w:r>
    </w:p>
  </w:footnote>
  <w:footnote w:id="0" w:type="continuationSeparator">
    <w:p w:rsidRDefault="00C51ECF" w:rsidP="00C31925" w:rsidR="00C51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801E56">
      <w:rPr>
        <w:sz w:val="24"/>
        <w:szCs w:val="24"/>
      </w:rPr>
      <w:t>5</w:t>
    </w:r>
    <w:r w:rsidR="001F49A8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F49A8"/>
    <w:rsid w:val="00255ABB"/>
    <w:rsid w:val="0028378D"/>
    <w:rsid w:val="002B79F7"/>
    <w:rsid w:val="002C445B"/>
    <w:rsid w:val="0036315D"/>
    <w:rsid w:val="00365951"/>
    <w:rsid w:val="003732E4"/>
    <w:rsid w:val="00376710"/>
    <w:rsid w:val="003A2359"/>
    <w:rsid w:val="003D032B"/>
    <w:rsid w:val="004416C3"/>
    <w:rsid w:val="00471684"/>
    <w:rsid w:val="00474B10"/>
    <w:rsid w:val="00490DF2"/>
    <w:rsid w:val="00491DD7"/>
    <w:rsid w:val="004B71DC"/>
    <w:rsid w:val="004E0B90"/>
    <w:rsid w:val="004F6C16"/>
    <w:rsid w:val="005072BC"/>
    <w:rsid w:val="00521E4C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1E5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0BA2"/>
    <w:rsid w:val="00C16D69"/>
    <w:rsid w:val="00C31925"/>
    <w:rsid w:val="00C41A54"/>
    <w:rsid w:val="00C42E5C"/>
    <w:rsid w:val="00C51ECF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F095B"/>
    <w:rsid w:val="00E436DF"/>
    <w:rsid w:val="00E518D1"/>
    <w:rsid w:val="00E67E0D"/>
    <w:rsid w:val="00E91A71"/>
    <w:rsid w:val="00E97BA7"/>
    <w:rsid w:val="00EA695E"/>
    <w:rsid w:val="00EC77A5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0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0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St-856/2015-2</izvorni_sadrzaj>
    <derivirana_varijabla naziv="DomainObject.Oznaka_1">St-856/2015-2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A.Š. RIJEKA d.o.o.  Rijeka</izvorni_sadrzaj>
    <derivirana_varijabla naziv="DomainObject.Predmet.ProtustrankaFormated_1">  A.Š. RIJEKA d.o.o.  Rijeka</derivirana_varijabla>
  </DomainObject.Predmet.ProtustrankaFormated>
  <DomainObject.Predmet.ProtustrankaFormatedOIB>
    <izvorni_sadrzaj>  A.Š. RIJEKA d.o.o.  Rijeka, OIB 16433006183</izvorni_sadrzaj>
    <derivirana_varijabla naziv="DomainObject.Predmet.ProtustrankaFormatedOIB_1">  A.Š. RIJEKA d.o.o.  Rijeka, OIB 16433006183</derivirana_varijabla>
  </DomainObject.Predmet.ProtustrankaFormatedOIB>
  <DomainObject.Predmet.ProtustrankaFormatedWithAdress>
    <izvorni_sadrzaj> A.Š. RIJEKA d.o.o.  Rijeka, Trg Republike Hrvatske 1, 51000 Rijeka</izvorni_sadrzaj>
    <derivirana_varijabla naziv="DomainObject.Predmet.ProtustrankaFormatedWithAdress_1"> A.Š. RIJEKA d.o.o.  Rijeka, Trg Republike Hrvatske 1, 51000 Rijeka</derivirana_varijabla>
  </DomainObject.Predmet.ProtustrankaFormatedWithAdress>
  <DomainObject.Predmet.ProtustrankaFormatedWithAdressOIB>
    <izvorni_sadrzaj> A.Š. RIJEKA d.o.o.  Rijeka, OIB 16433006183, Trg Republike Hrvatske 1, 51000 Rijeka</izvorni_sadrzaj>
    <derivirana_varijabla naziv="DomainObject.Predmet.ProtustrankaFormatedWithAdressOIB_1"> A.Š. RIJEKA d.o.o.  Rijeka, OIB 16433006183, Trg Republike Hrvatske 1, 51000 Rijeka</derivirana_varijabla>
  </DomainObject.Predmet.ProtustrankaFormatedWithAdressOIB>
  <DomainObject.Predmet.ProtustrankaWithAdress>
    <izvorni_sadrzaj>A.Š. RIJEKA d.o.o.  Rijeka Trg Republike Hrvatske 1, 51000 Rijeka</izvorni_sadrzaj>
    <derivirana_varijabla naziv="DomainObject.Predmet.ProtustrankaWithAdress_1">A.Š. RIJEKA d.o.o.  Rijeka Trg Republike Hrvatske 1, 51000 Rijeka</derivirana_varijabla>
  </DomainObject.Predmet.ProtustrankaWithAdress>
  <DomainObject.Predmet.ProtustrankaWithAdressOIB>
    <izvorni_sadrzaj>A.Š. RIJEKA d.o.o.  Rijeka, OIB 16433006183, Trg Republike Hrvatske 1, 51000 Rijeka</izvorni_sadrzaj>
    <derivirana_varijabla naziv="DomainObject.Predmet.ProtustrankaWithAdressOIB_1">A.Š. RIJEKA d.o.o.  Rijeka, OIB 16433006183, Trg Republike Hrvatske 1, 51000 Rijeka</derivirana_varijabla>
  </DomainObject.Predmet.ProtustrankaWithAdressOIB>
  <DomainObject.Predmet.ProtustrankaNazivFormated>
    <izvorni_sadrzaj>A.Š. RIJEKA d.o.o.  Rijeka</izvorni_sadrzaj>
    <derivirana_varijabla naziv="DomainObject.Predmet.ProtustrankaNazivFormated_1">A.Š. RIJEKA d.o.o.  Rijeka</derivirana_varijabla>
  </DomainObject.Predmet.ProtustrankaNazivFormated>
  <DomainObject.Predmet.ProtustrankaNazivFormatedOIB>
    <izvorni_sadrzaj>A.Š. RIJEKA d.o.o.  Rijeka, OIB 16433006183</izvorni_sadrzaj>
    <derivirana_varijabla naziv="DomainObject.Predmet.ProtustrankaNazivFormatedOIB_1">A.Š. RIJEKA d.o.o.  Rijeka, OIB 16433006183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A.Š. RIJEKA d.o.o.  Rijeka</item>
    </izvorni_sadrzaj>
    <derivirana_varijabla naziv="DomainObject.Predmet.ProtuStrankaListFormated_1">
      <item>A.Š. RIJEKA d.o.o.  Rijeka</item>
    </derivirana_varijabla>
  </DomainObject.Predmet.ProtuStrankaListFormated>
  <DomainObject.Predmet.ProtuStrankaListFormatedOIB>
    <izvorni_sadrzaj>
      <item>A.Š. RIJEKA d.o.o.  Rijeka, OIB 16433006183</item>
    </izvorni_sadrzaj>
    <derivirana_varijabla naziv="DomainObject.Predmet.ProtuStrankaListFormatedOIB_1">
      <item>A.Š. RIJEKA d.o.o.  Rijeka, OIB 16433006183</item>
    </derivirana_varijabla>
  </DomainObject.Predmet.ProtuStrankaListFormatedOIB>
  <DomainObject.Predmet.ProtuStrankaListFormatedWithAdress>
    <izvorni_sadrzaj>
      <item>A.Š. RIJEKA d.o.o.  Rijeka, Trg Republike Hrvatske 1, 51000 Rijeka</item>
    </izvorni_sadrzaj>
    <derivirana_varijabla naziv="DomainObject.Predmet.ProtuStrankaListFormatedWithAdress_1">
      <item>A.Š. RIJEKA d.o.o.  Rijeka, Trg Republike Hrvatske 1, 51000 Rijeka</item>
    </derivirana_varijabla>
  </DomainObject.Predmet.ProtuStrankaListFormatedWithAdress>
  <DomainObject.Predmet.ProtuStrankaListFormatedWithAdressOIB>
    <izvorni_sadrzaj>
      <item>A.Š. RIJEKA d.o.o.  Rijeka, OIB 16433006183, Trg Republike Hrvatske 1, 51000 Rijeka</item>
    </izvorni_sadrzaj>
    <derivirana_varijabla naziv="DomainObject.Predmet.ProtuStrankaListFormatedWithAdressOIB_1">
      <item>A.Š. RIJEKA d.o.o.  Rijeka, OIB 16433006183, Trg Republike Hrvatske 1, 51000 Rijeka</item>
    </derivirana_varijabla>
  </DomainObject.Predmet.ProtuStrankaListFormatedWithAdressOIB>
  <DomainObject.Predmet.ProtuStrankaListNazivFormated>
    <izvorni_sadrzaj>
      <item>A.Š. RIJEKA d.o.o.  Rijeka</item>
    </izvorni_sadrzaj>
    <derivirana_varijabla naziv="DomainObject.Predmet.ProtuStrankaListNazivFormated_1">
      <item>A.Š. RIJEKA d.o.o.  Rijeka</item>
    </derivirana_varijabla>
  </DomainObject.Predmet.ProtuStrankaListNazivFormated>
  <DomainObject.Predmet.ProtuStrankaListNazivFormatedOIB>
    <izvorni_sadrzaj>
      <item>A.Š. RIJEKA d.o.o.  Rijeka, OIB 16433006183</item>
    </izvorni_sadrzaj>
    <derivirana_varijabla naziv="DomainObject.Predmet.ProtuStrankaListNazivFormatedOIB_1">
      <item>A.Š. RIJEKA d.o.o.  Rijeka, OIB 16433006183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St-856/2015-2</izvorni_sadrzaj>
    <derivirana_varijabla naziv="DomainObject.PoslovniBrojDokumenta_1">St-856/2015-2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A.Š. RIJEKA d.o.o.  Rijeka</izvorni_sadrzaj>
    <derivirana_varijabla naziv="DomainObject.Predmet.ProtustrankaIDrugi_1">A.Š. RIJEKA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A.Š. RIJEKA d.o.o.  Rijeka, OIB 16433006183, Trg Republike Hrvatske 1, 51000 Rijeka</izvorni_sadrzaj>
    <derivirana_varijabla naziv="DomainObject.Predmet.ProtustrankaIDrugiAdressOIB_1">A.Š. RIJEKA d.o.o.  Rijeka, OIB 16433006183, Trg Republike Hrvatske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A.Š. RIJEKA d.o.o.  Rijeka</item>
    </izvorni_sadrzaj>
    <derivirana_varijabla naziv="DomainObject.Predmet.SudioniciListNaziv_1">
      <item>FINA Rijeka</item>
      <item>A.Š. RIJEKA d.o.o.  Rijeka</item>
    </derivirana_varijabla>
  </DomainObject.Predmet.SudioniciListNaziv>
  <DomainObject.Predmet.SudioniciListAdressOIB>
    <izvorni_sadrzaj>
      <item>FINA Rijeka, OIB 85821130368, Frana Kurelca 8,51000 Rijeka</item>
      <item>A.Š. RIJEKA d.o.o.  Rijeka, OIB 16433006183, Trg Republike Hrvatske 1,51000 Rijeka</item>
    </izvorni_sadrzaj>
    <derivirana_varijabla naziv="DomainObject.Predmet.SudioniciListAdressOIB_1">
      <item>FINA Rijeka, OIB 85821130368, Frana Kurelca 8,51000 Rijeka</item>
      <item>A.Š. RIJEKA d.o.o.  Rijeka, OIB 16433006183, Trg Republike Hrvatske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16433006183</item>
    </izvorni_sadrzaj>
    <derivirana_varijabla naziv="DomainObject.Predmet.SudioniciListNazivOIB_1">
      <item>, OIB 85821130368</item>
      <item>, OIB 16433006183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384</properties:Words>
  <properties:Characters>2081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2015-12-09T13:19:00Z</dcterms:created>
  <dc:creator>Vera Jelenović</dc:creator>
  <cp:lastModifiedBy>wsadmin</cp:lastModifiedBy>
  <cp:lastPrinted>2015-12-09T13:19:00Z</cp:lastPrinted>
  <dcterms:modified xmlns:xsi="http://www.w3.org/2001/XMLSchema-instance" xsi:type="dcterms:W3CDTF">2015-12-09T13:20:00Z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