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dde6" w14:paraId="ac8dde6" w:rsidRDefault="00B577CE" w:rsidP="005D7BF8" w:rsidR="00B577C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7CE" w:rsidP="005D7BF8" w:rsidR="00B577CE" w:rsidRPr="00B577CE">
      <w:pPr>
        <w:pStyle w:val="Bezproreda"/>
        <w:jc w:val="both"/>
        <w:rPr>
          <w:rFonts w:hAnsi="Times New Roman" w:ascii="Times New Roman"/>
          <w:b w:val="false"/>
        </w:rPr>
      </w:pPr>
      <w:r w:rsidRPr="00B577CE">
        <w:rPr>
          <w:rFonts w:eastAsia="MS Mincho" w:hAnsi="Times New Roman" w:ascii="Times New Roman"/>
          <w:b w:val="false"/>
        </w:rPr>
        <w:t xml:space="preserve">   REPUBLIKA HRVATSKA</w:t>
      </w:r>
    </w:p>
    <w:p w:rsidRDefault="00B577CE" w:rsidP="005D7BF8" w:rsidR="00B577CE" w:rsidRPr="00B577CE">
      <w:pPr>
        <w:pStyle w:val="Bezproreda"/>
        <w:jc w:val="both"/>
        <w:rPr>
          <w:rFonts w:hAnsi="Times New Roman" w:ascii="Times New Roman"/>
          <w:b w:val="false"/>
        </w:rPr>
      </w:pPr>
      <w:r w:rsidRPr="00B577CE">
        <w:rPr>
          <w:rFonts w:eastAsia="MS Mincho" w:hAnsi="Times New Roman" w:ascii="Times New Roman"/>
          <w:b w:val="false"/>
        </w:rPr>
        <w:t>TRGOVAČKI SUD U RIJECI</w:t>
      </w:r>
    </w:p>
    <w:p w:rsidRDefault="00B577CE" w:rsidP="005D7BF8" w:rsidR="00B577CE" w:rsidRPr="00B577CE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577C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577CE" w:rsidR="00B577CE"/>
    <w:p w:rsidRDefault="00B577CE" w:rsidR="00B577CE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746A2A" w:rsidP="00746A2A" w:rsidR="00746A2A" w:rsidRPr="00746A2A">
      <w:pPr>
        <w:jc w:val="both"/>
      </w:pPr>
      <w:r>
        <w:tab/>
      </w:r>
      <w:r w:rsidRPr="00746A2A">
        <w:t xml:space="preserve">Trgovački sud u Rijeci, OIB 88785964957, po sucu pojedincu Danieli Korlević, u predstečajnom postupku nad dužnikom </w:t>
      </w:r>
      <w:r w:rsidRPr="00746A2A">
        <w:rPr>
          <w:b/>
        </w:rPr>
        <w:t xml:space="preserve">ELES d.o.o. RIJEKA, Adamićeva 18/II, OIB 43334256878, </w:t>
      </w:r>
      <w:r w:rsidRPr="00746A2A">
        <w:t xml:space="preserve">dana </w:t>
      </w:r>
      <w:r>
        <w:t>20</w:t>
      </w:r>
      <w:r w:rsidRPr="00746A2A">
        <w:t>. rujna 2017.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746A2A">
      <w:pPr>
        <w:jc w:val="both"/>
      </w:pPr>
      <w:r w:rsidRPr="00E31274">
        <w:tab/>
        <w:t>Ispravlja se</w:t>
      </w:r>
      <w:r w:rsidR="00F571DC" w:rsidRPr="00E31274">
        <w:t xml:space="preserve"> </w:t>
      </w:r>
      <w:r w:rsidR="00216722">
        <w:t>rješenje</w:t>
      </w:r>
      <w:r w:rsidR="00382391">
        <w:t xml:space="preserve"> </w:t>
      </w:r>
      <w:r w:rsidRPr="00E31274">
        <w:t>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746A2A">
        <w:rPr>
          <w:b/>
        </w:rPr>
        <w:t>154/2017-18</w:t>
      </w:r>
      <w:r w:rsidR="00BB52A2">
        <w:t xml:space="preserve"> od</w:t>
      </w:r>
      <w:r w:rsidR="00382391">
        <w:t xml:space="preserve"> </w:t>
      </w:r>
      <w:r w:rsidR="00216722">
        <w:t>1</w:t>
      </w:r>
      <w:r w:rsidR="00746A2A">
        <w:t>9</w:t>
      </w:r>
      <w:r w:rsidR="00382391">
        <w:t xml:space="preserve">. </w:t>
      </w:r>
      <w:r w:rsidR="00216722">
        <w:t xml:space="preserve">rujna </w:t>
      </w:r>
      <w:r w:rsidR="00327266">
        <w:t>2017</w:t>
      </w:r>
      <w:r w:rsidR="00FF6984" w:rsidRPr="00E31274">
        <w:t>.</w:t>
      </w:r>
      <w:r w:rsidR="00112F3F">
        <w:t xml:space="preserve"> godine </w:t>
      </w:r>
      <w:r w:rsidR="00216722">
        <w:t xml:space="preserve">na stranici 1. </w:t>
      </w:r>
      <w:r w:rsidR="004B359E">
        <w:t xml:space="preserve">u </w:t>
      </w:r>
      <w:r w:rsidR="00216722">
        <w:t>izreci, redak</w:t>
      </w:r>
      <w:r w:rsidR="00746A2A">
        <w:t xml:space="preserve"> 28</w:t>
      </w:r>
      <w:r w:rsidR="00216722">
        <w:t xml:space="preserve">, </w:t>
      </w:r>
      <w:r w:rsidR="00281AA0">
        <w:t>tako</w:t>
      </w:r>
      <w:r w:rsidR="00112F3F">
        <w:t xml:space="preserve"> da umjesto </w:t>
      </w:r>
      <w:r w:rsidR="00216722">
        <w:t>iznosa "</w:t>
      </w:r>
      <w:r w:rsidR="00746A2A">
        <w:t>97.401,63</w:t>
      </w:r>
      <w:r w:rsidR="00216722">
        <w:t>", treba pisati "</w:t>
      </w:r>
      <w:r w:rsidR="00746A2A">
        <w:t>56.910.501,21 kn</w:t>
      </w:r>
      <w:r w:rsidR="00382391">
        <w:t>"</w:t>
      </w:r>
      <w:r w:rsidR="00216722">
        <w:t xml:space="preserve">, te </w:t>
      </w:r>
      <w:r w:rsidR="00746A2A">
        <w:t>se iza dvadesetosmog retka dodaje dvadesetdeveti redak:</w:t>
      </w:r>
    </w:p>
    <w:p w:rsidRDefault="00746A2A" w:rsidP="00D5144B" w:rsidR="00746A2A">
      <w:pPr>
        <w:jc w:val="both"/>
      </w:pPr>
      <w:r>
        <w:t xml:space="preserve"> </w:t>
      </w:r>
    </w:p>
    <w:p w:rsidRDefault="00746A2A" w:rsidP="00D5144B" w:rsidR="00746A2A">
      <w:pPr>
        <w:jc w:val="both"/>
      </w:pPr>
      <w:r>
        <w:t>"HEP OPSKRBA d.o.o. Zagreb</w:t>
      </w:r>
    </w:p>
    <w:p w:rsidRDefault="00746A2A" w:rsidP="00D5144B" w:rsidR="00112F3F">
      <w:pPr>
        <w:jc w:val="both"/>
        <w:rPr>
          <w:b/>
        </w:rPr>
      </w:pPr>
      <w:r>
        <w:t>Ulica grada Vukovara 3, OIB 63073332379</w:t>
      </w:r>
      <w:r>
        <w:tab/>
      </w:r>
      <w:r>
        <w:tab/>
      </w:r>
      <w:r>
        <w:tab/>
      </w:r>
      <w:r>
        <w:tab/>
      </w:r>
      <w:r>
        <w:tab/>
        <w:t>97.401,63 kn"</w:t>
      </w:r>
      <w:r w:rsidR="00216722">
        <w:t>.</w:t>
      </w:r>
      <w:r w:rsidR="004700A4">
        <w:rPr>
          <w:b/>
        </w:rPr>
        <w:t xml:space="preserve"> </w:t>
      </w:r>
      <w:r w:rsidR="00E13EF1" w:rsidRPr="00E13EF1">
        <w:rPr>
          <w:b/>
        </w:rPr>
        <w:t xml:space="preserve"> </w:t>
      </w:r>
    </w:p>
    <w:p w:rsidRDefault="00746A2A" w:rsidP="00D5144B" w:rsidR="00746A2A" w:rsidRPr="00E13EF1">
      <w:pPr>
        <w:jc w:val="both"/>
        <w:rPr>
          <w:b/>
        </w:rPr>
      </w:pP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216722">
        <w:t xml:space="preserve">rješenje </w:t>
      </w:r>
      <w:r w:rsidRPr="00E31274">
        <w:t>ostaj</w:t>
      </w:r>
      <w:r w:rsidR="00BB52A2">
        <w:t>e</w:t>
      </w:r>
      <w:r w:rsidRPr="00E31274">
        <w:t xml:space="preserve"> neizmijenjen</w:t>
      </w:r>
      <w:r w:rsidR="0021672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216722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746A2A">
        <w:t>154/17-18</w:t>
      </w:r>
      <w:r w:rsidR="00917320">
        <w:t xml:space="preserve"> od </w:t>
      </w:r>
      <w:r w:rsidR="00216722">
        <w:t>1</w:t>
      </w:r>
      <w:r w:rsidR="00746A2A">
        <w:t>9</w:t>
      </w:r>
      <w:r w:rsidR="00216722">
        <w:t>1. rujna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</w:t>
      </w:r>
      <w:r w:rsidR="00B577CE">
        <w:t xml:space="preserve"> i propusta</w:t>
      </w:r>
      <w:r w:rsidR="009538AF" w:rsidRPr="00E31274">
        <w:t xml:space="preserve"> u pisanju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382391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382391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746A2A">
        <w:t>20</w:t>
      </w:r>
      <w:r w:rsidR="00382391">
        <w:t>. rujna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E20254" w:rsidR="00E20254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</w:p>
    <w:p w:rsidRDefault="00E20254" w:rsidP="001A5F3A" w:rsidR="00E20254">
      <w:pPr>
        <w:ind w:firstLine="708" w:left="1416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4B359E" w:rsidP="00214C3F" w:rsidR="004B359E" w:rsidRPr="000A7232">
      <w:pPr>
        <w:jc w:val="both"/>
      </w:pPr>
      <w:r w:rsidRPr="00E31274">
        <w:t xml:space="preserve">Protiv  ovog  rješenja pravo na žalbu ima podnositelj prijave tražbine </w:t>
      </w: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B359E" w:rsidP="00BB52A2" w:rsidR="004B359E">
      <w:pPr>
        <w:jc w:val="both"/>
      </w:pPr>
    </w:p>
    <w:p w:rsidRDefault="00B577CE" w:rsidP="00BB52A2" w:rsidR="00B577CE">
      <w:pPr>
        <w:jc w:val="both"/>
      </w:pPr>
    </w:p>
    <w:p w:rsidRDefault="00B577CE" w:rsidP="00BB52A2" w:rsidR="00B577CE">
      <w:pPr>
        <w:jc w:val="both"/>
      </w:pPr>
    </w:p>
    <w:p w:rsidRDefault="00B577CE" w:rsidP="00BB52A2" w:rsidR="00B577CE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746A2A">
        <w:rPr>
          <w:sz w:val="20"/>
          <w:szCs w:val="20"/>
        </w:rPr>
        <w:t>20</w:t>
      </w:r>
      <w:r w:rsidR="00382391">
        <w:rPr>
          <w:sz w:val="20"/>
          <w:szCs w:val="20"/>
        </w:rPr>
        <w:t>.9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E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746A2A">
      <w:t>154/2017-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6228C"/>
    <w:rsid w:val="000953CA"/>
    <w:rsid w:val="00112F3F"/>
    <w:rsid w:val="00161DE3"/>
    <w:rsid w:val="00216722"/>
    <w:rsid w:val="00281AA0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5221BC"/>
    <w:rsid w:val="00627A71"/>
    <w:rsid w:val="00667199"/>
    <w:rsid w:val="00685E0C"/>
    <w:rsid w:val="006E5449"/>
    <w:rsid w:val="00735F23"/>
    <w:rsid w:val="00746A2A"/>
    <w:rsid w:val="00751DAD"/>
    <w:rsid w:val="007907C7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9397F"/>
    <w:rsid w:val="00AE42B4"/>
    <w:rsid w:val="00B32FDA"/>
    <w:rsid w:val="00B45B54"/>
    <w:rsid w:val="00B577CE"/>
    <w:rsid w:val="00BB1564"/>
    <w:rsid w:val="00BB52A2"/>
    <w:rsid w:val="00BF763A"/>
    <w:rsid w:val="00C0541C"/>
    <w:rsid w:val="00C70229"/>
    <w:rsid w:val="00D02005"/>
    <w:rsid w:val="00D03A40"/>
    <w:rsid w:val="00D442D0"/>
    <w:rsid w:val="00D5144B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Bezproreda" w:type="paragraph">
    <w:name w:val="No Spacing"/>
    <w:uiPriority w:val="1"/>
    <w:qFormat/>
    <w:rsid w:val="00751DAD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51D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1D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7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7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7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7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Bezproreda" w:type="paragraph">
    <w:name w:val="No Spacing"/>
    <w:uiPriority w:val="1"/>
    <w:qFormat/>
    <w:rsid w:val="00751DAD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51D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1D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7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7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7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7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St-154/2017-20</izvorni_sadrzaj>
    <derivirana_varijabla naziv="DomainObject.Oznaka_1">St-154/2017-20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RIMAC</item>
      <item>IGOR UDOVIČIĆ</item>
      <item>Abdel Fattah Shalabi</item>
      <item>Saša POLDAN</item>
    </izvorni_sadrzaj>
    <derivirana_varijabla naziv="DomainObject.Predmet.OstaliListFormated_1">
      <item>LUKA RIMAC</item>
      <item>IGOR UDOVIČIĆ</item>
      <item>Abdel Fattah Shalabi</item>
      <item>Saša POLDAN</item>
    </derivirana_varijabla>
  </DomainObject.Predmet.OstaliListFormated>
  <DomainObject.Predmet.OstaliListFormatedOIB>
    <izvorni_sadrzaj>
      <item>LUKA RIMAC</item>
      <item>IGOR UDOVIČIĆ</item>
      <item>Abdel Fattah Shalabi</item>
      <item>Saša POLDAN</item>
    </izvorni_sadrzaj>
    <derivirana_varijabla naziv="DomainObject.Predmet.OstaliListFormatedOIB_1">
      <item>LUKA RIMAC</item>
      <item>IGOR UDOVIČIĆ</item>
      <item>Abdel Fattah Shalabi</item>
      <item>Saša POLDAN</item>
    </derivirana_varijabla>
  </DomainObject.Predmet.OstaliListFormatedOIB>
  <DomainObject.Predmet.OstaliListFormatedWithAdress>
    <izvorni_sadrzaj>
      <item>LUKA RIMAC</item>
      <item>IGOR UDOVIČIĆ</item>
      <item>Abdel Fattah Shalabi</item>
      <item>Saša POLDAN</item>
    </izvorni_sadrzaj>
    <derivirana_varijabla naziv="DomainObject.Predmet.OstaliListFormatedWithAdress_1">
      <item>LUKA RIMAC</item>
      <item>IGOR UDOVIČIĆ</item>
      <item>Abdel Fattah Shalabi</item>
      <item>Saša POLDAN</item>
    </derivirana_varijabla>
  </DomainObject.Predmet.OstaliListFormatedWithAdress>
  <DomainObject.Predmet.OstaliListFormatedWithAdressOIB>
    <izvorni_sadrzaj>
      <item>LUKA RIMAC</item>
      <item>IGOR UDOVIČIĆ</item>
      <item>Abdel Fattah Shalabi</item>
      <item>Saša POLDAN</item>
    </izvorni_sadrzaj>
    <derivirana_varijabla naziv="DomainObject.Predmet.OstaliListFormatedWithAdressOIB_1">
      <item>LUKA RIMAC</item>
      <item>IGOR UDOVIČIĆ</item>
      <item>Abdel Fattah Shalabi</item>
      <item>Saša POLDAN</item>
    </derivirana_varijabla>
  </DomainObject.Predmet.OstaliListFormatedWithAdressOIB>
  <DomainObject.Predmet.OstaliListNazivFormated>
    <izvorni_sadrzaj>
      <item>LUKA RIMAC</item>
      <item>IGOR UDOVIČIĆ</item>
      <item>Abdel Fattah Shalabi</item>
      <item>Saša POLDAN</item>
    </izvorni_sadrzaj>
    <derivirana_varijabla naziv="DomainObject.Predmet.OstaliListNazivFormated_1">
      <item>LUKA RIMAC</item>
      <item>IGOR UDOVIČIĆ</item>
      <item>Abdel Fattah Shalabi</item>
      <item>Saša POLDAN</item>
    </derivirana_varijabla>
  </DomainObject.Predmet.OstaliListNazivFormated>
  <DomainObject.Predmet.OstaliListNazivFormatedOIB>
    <izvorni_sadrzaj>
      <item>LUKA RIMAC</item>
      <item>IGOR UDOVIČIĆ</item>
      <item>Abdel Fattah Shalabi</item>
      <item>Saša POLDAN</item>
    </izvorni_sadrzaj>
    <derivirana_varijabla naziv="DomainObject.Predmet.OstaliListNazivFormatedOIB_1">
      <item>LUKA RIMAC</item>
      <item>IGOR UDOVIČIĆ</item>
      <item>Abdel Fattah Shalabi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St-154/2017-20</izvorni_sadrzaj>
    <derivirana_varijabla naziv="DomainObject.PoslovniBrojDokumenta_1">St-154/2017-20</derivirana_varijabla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</item>
      <item>LUKA RIMAC</item>
      <item>IGOR UDOVIČIĆ</item>
      <item>Abdel Fattah Shalabi</item>
      <item>Saša POLDAN</item>
    </izvorni_sadrzaj>
    <derivirana_varijabla naziv="DomainObject.Predmet.SudioniciListNaziv_1">
      <item>ELES d.o.o.</item>
      <item>LUKA RIMAC</item>
      <item>IGOR UDOVIČIĆ</item>
      <item>Abdel Fattah Shalabi</item>
      <item>Saša POLDAN</item>
    </derivirana_varijabla>
  </DomainObject.Predmet.SudioniciListNaziv>
  <DomainObject.Predmet.SudioniciListAdressOIB>
    <izvorni_sadrzaj>
      <item>ELES d.o.o., OIB 43334256878, Adamićeva 18,51000 Rijeka</item>
      <item>LUKA RIMAC</item>
      <item>IGOR UDOVIČIĆ</item>
      <item>Abdel Fattah Shalabi</item>
      <item>Saša POLDAN</item>
    </izvorni_sadrzaj>
    <derivirana_varijabla naziv="DomainObject.Predmet.SudioniciListAdressOIB_1">
      <item>ELES d.o.o., OIB 43334256878, Adamićeva 18,51000 Rijeka</item>
      <item>LUKA RIMAC</item>
      <item>IGOR UDOVIČIĆ</item>
      <item>Abdel Fattah Shalabi</item>
      <item>Saša POLDAN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null</item>
      <item>, OIB null</item>
      <item>, OIB null</item>
      <item>, OIB null</item>
    </izvorni_sadrzaj>
    <derivirana_varijabla naziv="DomainObject.Predmet.SudioniciListNazivOIB_1">
      <item>, OIB 43334256878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1343</properties:Characters>
  <properties:Lines>55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2017-09-20T12:04:00Z</dcterms:created>
  <dc:creator>dcmelik</dc:creator>
  <cp:lastModifiedBy>Jasna Radulović</cp:lastModifiedBy>
  <cp:lastPrinted>2017-09-19T11:19:00Z</cp:lastPrinted>
  <dcterms:modified xmlns:xsi="http://www.w3.org/2001/XMLSchema-instance" xsi:type="dcterms:W3CDTF">2017-09-20T12:06:00Z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St-154/2017-20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