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e814" w14:paraId="b07e814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</w:t>
      </w:r>
      <w:proofErr w:type="spellStart"/>
      <w:r w:rsidR="00300097" w:rsidRPr="00F64300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AB27DE">
        <w:t>18. siječnja 2017</w:t>
      </w:r>
      <w:r w:rsidR="001C3059">
        <w:t xml:space="preserve">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D92F27">
        <w:rPr>
          <w:iCs/>
        </w:rPr>
        <w:t>Nekretnina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>
        <w:rPr>
          <w:iCs/>
        </w:rPr>
        <w:t>k</w:t>
      </w:r>
      <w:r w:rsidR="00381203" w:rsidRPr="00381203">
        <w:rPr>
          <w:iCs/>
        </w:rPr>
        <w:t>.č</w:t>
      </w:r>
      <w:proofErr w:type="spellEnd"/>
      <w:r w:rsidR="00381203" w:rsidRPr="00381203">
        <w:rPr>
          <w:iCs/>
        </w:rPr>
        <w:t>. 808/4 pašnjak površine 70 m2</w:t>
      </w:r>
      <w:r>
        <w:rPr>
          <w:iCs/>
        </w:rPr>
        <w:t xml:space="preserve">. Utvrđena vrijednost nekretnine je  </w:t>
      </w:r>
      <w:r w:rsidR="00AB27DE">
        <w:rPr>
          <w:iCs/>
        </w:rPr>
        <w:t>6</w:t>
      </w:r>
      <w:r>
        <w:rPr>
          <w:iCs/>
        </w:rPr>
        <w:t>.</w:t>
      </w:r>
      <w:r w:rsidR="00AB27DE">
        <w:rPr>
          <w:iCs/>
        </w:rPr>
        <w:t>3</w:t>
      </w:r>
      <w:r w:rsidR="0021578C">
        <w:rPr>
          <w:iCs/>
        </w:rPr>
        <w:t>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6B4F65">
        <w:rPr>
          <w:iCs/>
        </w:rPr>
        <w:t>.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>
        <w:rPr>
          <w:iCs/>
        </w:rPr>
        <w:t xml:space="preserve">. Utvrđena vrijednost nekretnine je  </w:t>
      </w:r>
      <w:r w:rsidR="00AB27DE">
        <w:rPr>
          <w:iCs/>
        </w:rPr>
        <w:t>18</w:t>
      </w:r>
      <w:r w:rsidR="001C3059">
        <w:rPr>
          <w:iCs/>
        </w:rPr>
        <w:t>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BD7892">
        <w:rPr>
          <w:iCs/>
        </w:rPr>
        <w:t>.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k. č. 811/2 pašnjak površine 4330 m2</w:t>
      </w:r>
      <w:r>
        <w:rPr>
          <w:iCs/>
        </w:rPr>
        <w:t xml:space="preserve">. Utvrđena vrijednost nekretnine je  </w:t>
      </w:r>
      <w:r w:rsidR="00AB27DE">
        <w:rPr>
          <w:iCs/>
        </w:rPr>
        <w:t>36</w:t>
      </w:r>
      <w:r w:rsidR="0020236E">
        <w:rPr>
          <w:iCs/>
        </w:rPr>
        <w:t>0</w:t>
      </w:r>
      <w:r w:rsidR="0021578C">
        <w:rPr>
          <w:iCs/>
        </w:rPr>
        <w:t>.</w:t>
      </w:r>
      <w:r w:rsidR="0020236E">
        <w:rPr>
          <w:iCs/>
        </w:rPr>
        <w:t>000</w:t>
      </w:r>
      <w:r w:rsidR="0021578C" w:rsidRPr="0021578C">
        <w:rPr>
          <w:iCs/>
        </w:rPr>
        <w:t>,</w:t>
      </w:r>
      <w:r w:rsidR="0020236E">
        <w:rPr>
          <w:iCs/>
        </w:rPr>
        <w:t>0</w:t>
      </w:r>
      <w:r w:rsidR="0021578C">
        <w:rPr>
          <w:iCs/>
        </w:rPr>
        <w:t xml:space="preserve">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811/3 pašnjak površine 659 m2</w:t>
      </w:r>
      <w:r>
        <w:rPr>
          <w:iCs/>
        </w:rPr>
        <w:t xml:space="preserve">. Utvrđena vrijednost nekretnine je  </w:t>
      </w:r>
      <w:r w:rsidR="00AB27DE">
        <w:rPr>
          <w:iCs/>
        </w:rPr>
        <w:t>54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816/107 pašnjak površine 1420 m2</w:t>
      </w:r>
      <w:r>
        <w:rPr>
          <w:iCs/>
        </w:rPr>
        <w:t xml:space="preserve">. Utvrđena vrijednost nekretnine je  </w:t>
      </w:r>
      <w:r w:rsidR="001C3059">
        <w:rPr>
          <w:iCs/>
        </w:rPr>
        <w:t>1</w:t>
      </w:r>
      <w:r w:rsidR="00AB27DE">
        <w:rPr>
          <w:iCs/>
        </w:rPr>
        <w:t>26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AB27DE">
        <w:rPr>
          <w:iCs/>
        </w:rPr>
        <w:t>36</w:t>
      </w:r>
      <w:r w:rsidR="001C3059">
        <w:rPr>
          <w:iCs/>
        </w:rPr>
        <w:t>0</w:t>
      </w:r>
      <w:r w:rsidR="0021578C">
        <w:rPr>
          <w:iCs/>
        </w:rPr>
        <w:t xml:space="preserve">.000,00 </w:t>
      </w:r>
      <w:r>
        <w:rPr>
          <w:iCs/>
        </w:rPr>
        <w:t>kn</w:t>
      </w:r>
      <w:r w:rsidR="006B4F65">
        <w:rPr>
          <w:iCs/>
        </w:rPr>
        <w:t>.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D92F27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816/108 pašnjak površine 16000 m2</w:t>
      </w:r>
      <w:r>
        <w:rPr>
          <w:iCs/>
        </w:rPr>
        <w:t xml:space="preserve">. Utvrđena vrijednost nekretnine je  </w:t>
      </w:r>
      <w:r w:rsidR="00AB27DE">
        <w:rPr>
          <w:iCs/>
        </w:rPr>
        <w:t>900</w:t>
      </w:r>
      <w:r w:rsidR="009250AC" w:rsidRPr="009250AC">
        <w:rPr>
          <w:iCs/>
        </w:rPr>
        <w:t xml:space="preserve">.000,00 </w:t>
      </w:r>
      <w:r>
        <w:rPr>
          <w:iCs/>
        </w:rPr>
        <w:t>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D92F27">
        <w:rPr>
          <w:iCs/>
        </w:rPr>
        <w:t xml:space="preserve">Nekretnina upisana </w:t>
      </w:r>
      <w:r w:rsidR="00381203" w:rsidRPr="00381203">
        <w:rPr>
          <w:iCs/>
        </w:rPr>
        <w:t xml:space="preserve">u z.k.ul. 11978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 xml:space="preserve">vrijednost nekretnine je  </w:t>
      </w:r>
      <w:r w:rsidR="00AB27DE">
        <w:rPr>
          <w:iCs/>
        </w:rPr>
        <w:t>135</w:t>
      </w:r>
      <w:r w:rsidRPr="008C03DD">
        <w:rPr>
          <w:iCs/>
        </w:rPr>
        <w:t>.0</w:t>
      </w:r>
      <w:r w:rsidR="0021578C">
        <w:rPr>
          <w:iCs/>
        </w:rPr>
        <w:t>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7D1080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>9</w:t>
      </w:r>
      <w:r w:rsidR="008C03DD" w:rsidRPr="008C03DD">
        <w:rPr>
          <w:iCs/>
        </w:rPr>
        <w:t xml:space="preserve">.    </w:t>
      </w:r>
      <w:r w:rsidR="00381203" w:rsidRPr="008C03DD">
        <w:rPr>
          <w:iCs/>
        </w:rPr>
        <w:t xml:space="preserve"> </w:t>
      </w:r>
      <w:r w:rsidR="00D92F27">
        <w:rPr>
          <w:iCs/>
        </w:rPr>
        <w:t xml:space="preserve">Nekretnina upisana </w:t>
      </w:r>
      <w:r w:rsidR="00381203" w:rsidRPr="008C03DD">
        <w:rPr>
          <w:iCs/>
        </w:rPr>
        <w:t xml:space="preserve">u z.k.ul. 17920 k.o. </w:t>
      </w:r>
      <w:proofErr w:type="spellStart"/>
      <w:r w:rsidR="00381203" w:rsidRPr="008C03DD">
        <w:rPr>
          <w:iCs/>
        </w:rPr>
        <w:t>Galižana</w:t>
      </w:r>
      <w:proofErr w:type="spellEnd"/>
      <w:r w:rsidR="00381203" w:rsidRPr="008C03DD">
        <w:rPr>
          <w:iCs/>
        </w:rPr>
        <w:t xml:space="preserve"> na </w:t>
      </w:r>
      <w:proofErr w:type="spellStart"/>
      <w:r w:rsidR="00381203" w:rsidRPr="008C03DD">
        <w:rPr>
          <w:iCs/>
        </w:rPr>
        <w:t>k.č</w:t>
      </w:r>
      <w:proofErr w:type="spellEnd"/>
      <w:r w:rsidR="00381203" w:rsidRPr="008C03DD">
        <w:rPr>
          <w:iCs/>
        </w:rPr>
        <w:t>. 812/7 oranica 4725 m2,</w:t>
      </w:r>
      <w:r w:rsidR="008C03DD" w:rsidRPr="008C03DD">
        <w:rPr>
          <w:iCs/>
        </w:rPr>
        <w:t xml:space="preserve"> Utvrđena vrijednost nekretnine je </w:t>
      </w:r>
      <w:r w:rsidR="00AB27DE">
        <w:rPr>
          <w:iCs/>
        </w:rPr>
        <w:t>45</w:t>
      </w:r>
      <w:r w:rsidR="001C3059">
        <w:rPr>
          <w:iCs/>
        </w:rPr>
        <w:t>0</w:t>
      </w:r>
      <w:r w:rsidR="0021578C">
        <w:rPr>
          <w:iCs/>
        </w:rPr>
        <w:t>.000,00</w:t>
      </w:r>
      <w:r w:rsidR="008C03DD" w:rsidRPr="008C03DD">
        <w:rPr>
          <w:iCs/>
        </w:rPr>
        <w:t xml:space="preserve"> kn.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II.</w:t>
      </w:r>
      <w:r w:rsidRPr="00F64300">
        <w:rPr>
          <w:rFonts w:eastAsia="MS Mincho"/>
        </w:rPr>
        <w:tab/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opisan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1C3059" w:rsidP="00441FA3" w:rsidR="00441FA3" w:rsidRPr="00891A0F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F609F6">
        <w:rPr>
          <w:rFonts w:eastAsia="MS Mincho"/>
        </w:rPr>
        <w:t>9</w:t>
      </w:r>
      <w:r w:rsidR="00BD7892">
        <w:rPr>
          <w:rFonts w:eastAsia="MS Mincho"/>
        </w:rPr>
        <w:t xml:space="preserve">. </w:t>
      </w:r>
      <w:r w:rsidR="00AB27DE">
        <w:rPr>
          <w:rFonts w:eastAsia="MS Mincho"/>
        </w:rPr>
        <w:t xml:space="preserve">travnja </w:t>
      </w:r>
      <w:r w:rsidR="00BD7892">
        <w:rPr>
          <w:rFonts w:eastAsia="MS Mincho"/>
        </w:rPr>
        <w:t>201</w:t>
      </w:r>
      <w:r>
        <w:rPr>
          <w:rFonts w:eastAsia="MS Mincho"/>
        </w:rPr>
        <w:t>7</w:t>
      </w:r>
      <w:r w:rsidR="00BD7892">
        <w:rPr>
          <w:rFonts w:eastAsia="MS Mincho"/>
        </w:rPr>
        <w:t>.</w:t>
      </w:r>
      <w:r w:rsidR="00441FA3" w:rsidRPr="00891A0F">
        <w:rPr>
          <w:rFonts w:eastAsia="MS Mincho"/>
        </w:rPr>
        <w:t xml:space="preserve"> u </w:t>
      </w:r>
      <w:r w:rsidR="00CB5526">
        <w:rPr>
          <w:rFonts w:eastAsia="MS Mincho"/>
        </w:rPr>
        <w:t>9</w:t>
      </w:r>
      <w:r w:rsidR="00441FA3" w:rsidRPr="00891A0F">
        <w:rPr>
          <w:rFonts w:eastAsia="MS Mincho"/>
        </w:rPr>
        <w:t>,</w:t>
      </w:r>
      <w:r w:rsidR="00652140">
        <w:rPr>
          <w:rFonts w:eastAsia="MS Mincho"/>
        </w:rPr>
        <w:t>00</w:t>
      </w:r>
      <w:r w:rsidR="00441FA3" w:rsidRPr="00891A0F">
        <w:rPr>
          <w:rFonts w:eastAsia="MS Mincho"/>
        </w:rPr>
        <w:t xml:space="preserve"> sati</w:t>
      </w: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u zgradi Trgovačkog suda u Rijeci, Zadarska 1 i 3, soba br. 11, prvi kat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color w:val="000000"/>
        </w:rPr>
      </w:pPr>
      <w:r w:rsidRPr="00F64300">
        <w:rPr>
          <w:rFonts w:eastAsia="MS Mincho"/>
        </w:rPr>
        <w:t>III.</w:t>
      </w:r>
      <w:r w:rsidRPr="00F64300">
        <w:rPr>
          <w:rFonts w:eastAsia="MS Mincho"/>
        </w:rPr>
        <w:tab/>
        <w:t xml:space="preserve">Ovaj zaključak bit će objavljen na </w:t>
      </w:r>
      <w:r w:rsidR="00D92F27">
        <w:rPr>
          <w:rFonts w:eastAsia="MS Mincho"/>
        </w:rPr>
        <w:t>mrežnoj stranici e-oglasne ploče suda</w:t>
      </w:r>
      <w:r w:rsidRPr="00F64300">
        <w:rPr>
          <w:rFonts w:eastAsia="MS Mincho"/>
        </w:rPr>
        <w:t xml:space="preserve">, web stečaju, te </w:t>
      </w:r>
      <w:r w:rsidRPr="00F64300">
        <w:rPr>
          <w:color w:val="000000"/>
        </w:rPr>
        <w:t>u sredstvima javnoga priopćavanja.</w:t>
      </w:r>
    </w:p>
    <w:p w:rsidRDefault="00CE299C" w:rsidP="00CE299C" w:rsidR="00CE299C" w:rsidRPr="00F64300">
      <w:pPr>
        <w:jc w:val="both"/>
        <w:rPr>
          <w:rFonts w:eastAsia="MS Mincho"/>
        </w:rPr>
      </w:pPr>
    </w:p>
    <w:p w:rsidRDefault="00CE299C" w:rsidP="00CE299C" w:rsidR="00CE299C" w:rsidRPr="00F64300">
      <w:pPr>
        <w:jc w:val="both"/>
        <w:rPr>
          <w:lang w:val="de-DE"/>
        </w:rPr>
      </w:pPr>
      <w:r w:rsidRPr="00F64300">
        <w:rPr>
          <w:rFonts w:eastAsia="MS Mincho"/>
        </w:rPr>
        <w:t>IV.</w:t>
      </w:r>
      <w:r w:rsidRPr="00F64300">
        <w:rPr>
          <w:rFonts w:eastAsia="MS Mincho"/>
        </w:rPr>
        <w:tab/>
        <w:t>Uvjeti prodaje</w:t>
      </w:r>
      <w:r w:rsidRPr="00F64300">
        <w:rPr>
          <w:lang w:val="de-DE"/>
        </w:rPr>
        <w:t>: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lastRenderedPageBreak/>
        <w:t>1.</w:t>
      </w:r>
      <w:r w:rsidRPr="00F64300">
        <w:rPr>
          <w:rFonts w:eastAsia="MS Mincho"/>
        </w:rPr>
        <w:tab/>
        <w:t>Prodaj</w:t>
      </w:r>
      <w:r w:rsidR="00300097" w:rsidRPr="00F64300">
        <w:rPr>
          <w:rFonts w:eastAsia="MS Mincho"/>
        </w:rPr>
        <w:t>u</w:t>
      </w:r>
      <w:r w:rsidRPr="00F64300">
        <w:rPr>
          <w:rFonts w:eastAsia="MS Mincho"/>
        </w:rPr>
        <w:t xml:space="preserve"> se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6B4F65">
        <w:rPr>
          <w:rFonts w:eastAsia="MS Mincho"/>
        </w:rPr>
        <w:t xml:space="preserve">pobliže opisane </w:t>
      </w:r>
      <w:r w:rsidRPr="00F64300">
        <w:rPr>
          <w:rFonts w:eastAsia="MS Mincho"/>
        </w:rPr>
        <w:t xml:space="preserve">pod točkom I. izreke ovog zaključka prema vrijednosti koja </w:t>
      </w:r>
      <w:r w:rsidR="006B4F65">
        <w:rPr>
          <w:rFonts w:eastAsia="MS Mincho"/>
        </w:rPr>
        <w:t>su</w:t>
      </w:r>
      <w:r w:rsidRPr="00F64300">
        <w:rPr>
          <w:rFonts w:eastAsia="MS Mincho"/>
        </w:rPr>
        <w:t xml:space="preserve"> određen</w:t>
      </w:r>
      <w:r w:rsidR="006B4F65">
        <w:rPr>
          <w:rFonts w:eastAsia="MS Mincho"/>
        </w:rPr>
        <w:t>e</w:t>
      </w:r>
      <w:r w:rsidRPr="00F64300">
        <w:rPr>
          <w:rFonts w:eastAsia="MS Mincho"/>
        </w:rPr>
        <w:t xml:space="preserve"> u toj točci.</w:t>
      </w:r>
    </w:p>
    <w:p w:rsidRDefault="00CE299C" w:rsidP="00300097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>2.      Nekretnin</w:t>
      </w:r>
      <w:r w:rsidR="00300097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označene pod točkom I. na ročištu za </w:t>
      </w:r>
      <w:r w:rsidR="00EC413F">
        <w:rPr>
          <w:rFonts w:eastAsia="MS Mincho"/>
        </w:rPr>
        <w:t xml:space="preserve">javnu </w:t>
      </w:r>
      <w:r w:rsidRPr="00F64300">
        <w:rPr>
          <w:rFonts w:eastAsia="MS Mincho"/>
        </w:rPr>
        <w:t>dražbu ne mo</w:t>
      </w:r>
      <w:r w:rsidR="00300097" w:rsidRPr="00F64300">
        <w:rPr>
          <w:rFonts w:eastAsia="MS Mincho"/>
        </w:rPr>
        <w:t xml:space="preserve">gu </w:t>
      </w:r>
      <w:r w:rsidRPr="00F64300">
        <w:rPr>
          <w:rFonts w:eastAsia="MS Mincho"/>
        </w:rPr>
        <w:t xml:space="preserve">se prodati za cijenu </w:t>
      </w:r>
      <w:r w:rsidR="00BD5E64" w:rsidRPr="00F64300">
        <w:rPr>
          <w:rFonts w:eastAsia="MS Mincho"/>
        </w:rPr>
        <w:t xml:space="preserve">nižu od </w:t>
      </w:r>
      <w:r w:rsidR="00EC413F">
        <w:rPr>
          <w:rFonts w:eastAsia="MS Mincho"/>
        </w:rPr>
        <w:t xml:space="preserve">njihove </w:t>
      </w:r>
      <w:r w:rsidR="00BD5E64" w:rsidRPr="00F64300">
        <w:rPr>
          <w:rFonts w:eastAsia="MS Mincho"/>
        </w:rPr>
        <w:t>vrijednosti</w:t>
      </w:r>
      <w:r w:rsidRPr="00F64300">
        <w:t>.</w:t>
      </w:r>
    </w:p>
    <w:p w:rsidRDefault="00CE299C" w:rsidP="00447F4A" w:rsidR="00CE299C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 xml:space="preserve">3.    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Nekretnin</w:t>
      </w:r>
      <w:r w:rsidR="00447F4A" w:rsidRPr="00F64300">
        <w:rPr>
          <w:rFonts w:eastAsia="MS Mincho"/>
        </w:rPr>
        <w:t>e</w:t>
      </w:r>
      <w:r w:rsidRPr="00F64300">
        <w:rPr>
          <w:rFonts w:eastAsia="MS Mincho"/>
        </w:rPr>
        <w:t xml:space="preserve">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 xml:space="preserve">će </w:t>
      </w:r>
      <w:r w:rsidR="007E74AA">
        <w:rPr>
          <w:rFonts w:eastAsia="MS Mincho"/>
        </w:rPr>
        <w:t xml:space="preserve"> </w:t>
      </w:r>
      <w:r w:rsidRPr="00F64300">
        <w:rPr>
          <w:rFonts w:eastAsia="MS Mincho"/>
        </w:rPr>
        <w:t>se prodati putem javne dražbe</w:t>
      </w:r>
      <w:r w:rsidR="00D92F27">
        <w:rPr>
          <w:rFonts w:eastAsia="MS Mincho"/>
        </w:rPr>
        <w:t>. R</w:t>
      </w:r>
      <w:r w:rsidRPr="00F64300">
        <w:rPr>
          <w:rFonts w:eastAsia="MS Mincho"/>
        </w:rPr>
        <w:t xml:space="preserve">očište </w:t>
      </w:r>
      <w:r w:rsidR="00D92F27">
        <w:rPr>
          <w:rFonts w:eastAsia="MS Mincho"/>
        </w:rPr>
        <w:t xml:space="preserve">za dražbu održat će se </w:t>
      </w:r>
      <w:r w:rsidRPr="00F64300">
        <w:rPr>
          <w:rFonts w:eastAsia="MS Mincho"/>
        </w:rPr>
        <w:t>iako na njemu sudjeluje jedan ponuditelj.</w:t>
      </w:r>
    </w:p>
    <w:p w:rsidRDefault="001C3059" w:rsidP="00CE299C" w:rsidR="00CE299C">
      <w:pPr>
        <w:jc w:val="both"/>
      </w:pPr>
      <w:r>
        <w:t>4</w:t>
      </w:r>
      <w:r w:rsidR="00D92F27">
        <w:t>.</w:t>
      </w:r>
      <w:r w:rsidR="00CE299C" w:rsidRPr="00F64300">
        <w:tab/>
        <w:t xml:space="preserve">Imovina se prodaje po principu viđeno kupljeno što isključuje sve naknadne prigovore kupca na nedostatke, pravne ili činjenične naravi. </w:t>
      </w:r>
    </w:p>
    <w:p w:rsidRDefault="001C3059" w:rsidP="00FB30C3" w:rsidR="00CE299C" w:rsidRPr="00F64300">
      <w:pPr>
        <w:jc w:val="both"/>
      </w:pPr>
      <w:r>
        <w:rPr>
          <w:rFonts w:eastAsia="MS Mincho"/>
        </w:rPr>
        <w:t>5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  <w:t xml:space="preserve">Kupac je obvezan položiti </w:t>
      </w:r>
      <w:proofErr w:type="spellStart"/>
      <w:r w:rsidR="00CE299C" w:rsidRPr="00F64300">
        <w:rPr>
          <w:rFonts w:eastAsia="MS Mincho"/>
        </w:rPr>
        <w:t>kupovninu</w:t>
      </w:r>
      <w:proofErr w:type="spellEnd"/>
      <w:r w:rsidR="00CE299C" w:rsidRPr="00F64300">
        <w:rPr>
          <w:rFonts w:eastAsia="MS Mincho"/>
        </w:rPr>
        <w:t xml:space="preserve"> u roku od </w:t>
      </w:r>
      <w:r w:rsidR="00FB30C3" w:rsidRPr="00F64300">
        <w:rPr>
          <w:rFonts w:eastAsia="MS Mincho"/>
        </w:rPr>
        <w:t>3</w:t>
      </w:r>
      <w:r w:rsidR="00CE299C" w:rsidRPr="00F64300">
        <w:rPr>
          <w:rFonts w:eastAsia="MS Mincho"/>
        </w:rPr>
        <w:t xml:space="preserve">0 dana </w:t>
      </w:r>
      <w:r w:rsidR="00CE299C" w:rsidRPr="00F64300">
        <w:t>nakon pravomoćnosti rješenja o dosudi.</w:t>
      </w:r>
    </w:p>
    <w:p w:rsidRDefault="001C3059" w:rsidP="00CE299C" w:rsidR="00CE299C" w:rsidRPr="00F64300">
      <w:pPr>
        <w:jc w:val="both"/>
      </w:pPr>
      <w:r>
        <w:rPr>
          <w:rFonts w:eastAsia="MS Mincho"/>
        </w:rPr>
        <w:t>6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CE299C" w:rsidRPr="00F64300">
        <w:t>Poreze, pristojbe i troškove kupac je dužan platiti u skladu sa zakonom.</w:t>
      </w:r>
    </w:p>
    <w:p w:rsidRDefault="001C3059" w:rsidP="00F64300" w:rsidR="00CE299C" w:rsidRPr="00F64300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CE299C" w:rsidRPr="00F64300">
        <w:rPr>
          <w:rFonts w:eastAsia="MS Mincho"/>
        </w:rPr>
        <w:t>.</w:t>
      </w:r>
      <w:r w:rsidR="00CE299C" w:rsidRPr="00F64300">
        <w:rPr>
          <w:rFonts w:eastAsia="MS Mincho"/>
        </w:rPr>
        <w:tab/>
      </w:r>
      <w:r w:rsidR="00F50B01">
        <w:rPr>
          <w:color w:val="000000"/>
        </w:rPr>
        <w:t>D</w:t>
      </w:r>
      <w:r w:rsidR="00EC413F">
        <w:rPr>
          <w:color w:val="000000"/>
        </w:rPr>
        <w:t xml:space="preserve">ražbi mogu sudjelovati osobe koje prema pravnom sustavu Republike Hrvatske mogu steći pravo vlasništva na nekretninama i koje </w:t>
      </w:r>
      <w:r w:rsidR="009228DE">
        <w:rPr>
          <w:color w:val="000000"/>
        </w:rPr>
        <w:t xml:space="preserve">su </w:t>
      </w:r>
      <w:r w:rsidR="00EC413F">
        <w:rPr>
          <w:color w:val="000000"/>
        </w:rPr>
        <w:t xml:space="preserve">najkasnije </w:t>
      </w:r>
      <w:r w:rsidR="002F0C49">
        <w:rPr>
          <w:color w:val="000000"/>
        </w:rPr>
        <w:t xml:space="preserve">dana </w:t>
      </w:r>
      <w:r>
        <w:rPr>
          <w:rFonts w:eastAsia="MS Mincho"/>
        </w:rPr>
        <w:t>1</w:t>
      </w:r>
      <w:r w:rsidR="00F609F6">
        <w:rPr>
          <w:rFonts w:eastAsia="MS Mincho"/>
        </w:rPr>
        <w:t>7</w:t>
      </w:r>
      <w:r>
        <w:rPr>
          <w:rFonts w:eastAsia="MS Mincho"/>
        </w:rPr>
        <w:t xml:space="preserve">. </w:t>
      </w:r>
      <w:r w:rsidR="00F609F6">
        <w:rPr>
          <w:rFonts w:eastAsia="MS Mincho"/>
        </w:rPr>
        <w:t xml:space="preserve">travnja </w:t>
      </w:r>
      <w:r>
        <w:rPr>
          <w:rFonts w:eastAsia="MS Mincho"/>
        </w:rPr>
        <w:t>2017</w:t>
      </w:r>
      <w:r w:rsidR="002F0C49">
        <w:rPr>
          <w:color w:val="000000"/>
        </w:rPr>
        <w:t>.</w:t>
      </w:r>
      <w:r w:rsidR="00EC413F">
        <w:rPr>
          <w:color w:val="000000"/>
        </w:rPr>
        <w:t xml:space="preserve"> održavanja </w:t>
      </w:r>
      <w:r w:rsidR="00F50B01">
        <w:rPr>
          <w:color w:val="000000"/>
        </w:rPr>
        <w:t xml:space="preserve">dale osiguranje </w:t>
      </w:r>
      <w:r w:rsidR="00EC413F">
        <w:rPr>
          <w:color w:val="000000"/>
        </w:rPr>
        <w:t xml:space="preserve">u </w:t>
      </w:r>
      <w:r w:rsidR="00F50B01">
        <w:rPr>
          <w:color w:val="000000"/>
        </w:rPr>
        <w:t xml:space="preserve">visini </w:t>
      </w:r>
      <w:r w:rsidR="00EC413F">
        <w:rPr>
          <w:color w:val="000000"/>
        </w:rPr>
        <w:t xml:space="preserve">od </w:t>
      </w:r>
      <w:r w:rsidR="0020236E">
        <w:rPr>
          <w:color w:val="000000"/>
        </w:rPr>
        <w:t>10</w:t>
      </w:r>
      <w:r w:rsidR="00EC413F">
        <w:rPr>
          <w:color w:val="000000"/>
        </w:rPr>
        <w:t xml:space="preserve">% </w:t>
      </w:r>
      <w:r w:rsidR="00F50B01">
        <w:rPr>
          <w:color w:val="000000"/>
        </w:rPr>
        <w:t xml:space="preserve">utvrđene vrijednosti nekretnina. </w:t>
      </w:r>
      <w:r w:rsidR="00CE299C" w:rsidRPr="00F64300">
        <w:rPr>
          <w:rFonts w:eastAsia="MS Mincho"/>
        </w:rPr>
        <w:t xml:space="preserve">Osiguranje se </w:t>
      </w:r>
      <w:r w:rsidR="009228DE">
        <w:rPr>
          <w:rFonts w:eastAsia="MS Mincho"/>
        </w:rPr>
        <w:t xml:space="preserve">ima </w:t>
      </w:r>
      <w:r w:rsidR="00CE299C" w:rsidRPr="00F64300">
        <w:rPr>
          <w:rFonts w:eastAsia="MS Mincho"/>
        </w:rPr>
        <w:t>upla</w:t>
      </w:r>
      <w:r w:rsidR="009228DE">
        <w:rPr>
          <w:rFonts w:eastAsia="MS Mincho"/>
        </w:rPr>
        <w:t xml:space="preserve">titi </w:t>
      </w:r>
      <w:r w:rsidR="00CE299C" w:rsidRPr="00F64300">
        <w:rPr>
          <w:rFonts w:eastAsia="MS Mincho"/>
        </w:rPr>
        <w:t>na prolazni depozit ovog suda broj</w:t>
      </w:r>
      <w:r w:rsidR="0098311F" w:rsidRPr="00F64300">
        <w:rPr>
          <w:rFonts w:eastAsia="MS Mincho"/>
        </w:rPr>
        <w:t xml:space="preserve"> IBAN </w:t>
      </w:r>
      <w:r w:rsidR="00BD5E64" w:rsidRPr="00F64300">
        <w:t>HR59</w:t>
      </w:r>
      <w:r w:rsidR="002F0C49">
        <w:t xml:space="preserve"> </w:t>
      </w:r>
      <w:r w:rsidR="00BD5E64" w:rsidRPr="00F64300">
        <w:t>23900011300002703</w:t>
      </w:r>
      <w:r w:rsidR="00CE299C" w:rsidRPr="00F64300">
        <w:rPr>
          <w:rFonts w:eastAsia="MS Mincho"/>
        </w:rPr>
        <w:t xml:space="preserve">, pozivom na broj </w:t>
      </w:r>
      <w:r w:rsidR="00300097" w:rsidRPr="00F64300">
        <w:rPr>
          <w:rFonts w:eastAsia="MS Mincho"/>
        </w:rPr>
        <w:t>1039 11</w:t>
      </w:r>
      <w:r w:rsidR="004F4C18" w:rsidRPr="00F64300">
        <w:rPr>
          <w:rFonts w:eastAsia="MS Mincho"/>
        </w:rPr>
        <w:t xml:space="preserve"> </w:t>
      </w:r>
      <w:r w:rsidR="00CE299C" w:rsidRPr="00F64300">
        <w:rPr>
          <w:rFonts w:eastAsia="MS Mincho"/>
        </w:rPr>
        <w:t>( bez oznake modela ), a kupac je potvrdu o prethodnoj uplati osiguranja</w:t>
      </w:r>
      <w:r w:rsidR="00F50B01">
        <w:rPr>
          <w:rFonts w:eastAsia="MS Mincho"/>
        </w:rPr>
        <w:t xml:space="preserve">, </w:t>
      </w:r>
      <w:r w:rsidR="00CE299C" w:rsidRPr="00F64300">
        <w:rPr>
          <w:rFonts w:eastAsia="MS Mincho"/>
        </w:rPr>
        <w:t xml:space="preserve">obvezan predočiti sucu prije nego što sudac pristupi dražbi. Ponuditeljima čija ponuda nije prihvaćena </w:t>
      </w:r>
      <w:r w:rsidR="009228DE">
        <w:rPr>
          <w:rFonts w:eastAsia="MS Mincho"/>
        </w:rPr>
        <w:t xml:space="preserve">osiguranje će se </w:t>
      </w:r>
      <w:r w:rsidR="00CE299C" w:rsidRPr="00F64300">
        <w:rPr>
          <w:rFonts w:eastAsia="MS Mincho"/>
        </w:rPr>
        <w:t>vratit</w:t>
      </w:r>
      <w:r w:rsidR="009228DE">
        <w:rPr>
          <w:rFonts w:eastAsia="MS Mincho"/>
        </w:rPr>
        <w:t xml:space="preserve">i </w:t>
      </w:r>
      <w:r w:rsidR="00CE299C" w:rsidRPr="00F64300">
        <w:rPr>
          <w:rFonts w:eastAsia="MS Mincho"/>
        </w:rPr>
        <w:t xml:space="preserve">nakon zaključenja javne dražbe. </w:t>
      </w:r>
    </w:p>
    <w:p w:rsidRDefault="001C3059" w:rsidP="00CE299C" w:rsidR="00CE299C" w:rsidRPr="00F64300">
      <w:pPr>
        <w:jc w:val="both"/>
      </w:pPr>
      <w:r>
        <w:t>8</w:t>
      </w:r>
      <w:r w:rsidR="00CE299C" w:rsidRPr="00F64300">
        <w:t>.</w:t>
      </w:r>
      <w:r w:rsidR="00CE299C" w:rsidRPr="00F64300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CE299C" w:rsidRPr="00F64300">
        <w:t>kupovninu</w:t>
      </w:r>
      <w:proofErr w:type="spellEnd"/>
      <w:r w:rsidR="00CE299C" w:rsidRPr="00F64300">
        <w:t xml:space="preserve"> u roku koji im je određen.</w:t>
      </w:r>
    </w:p>
    <w:p w:rsidRDefault="00CE299C" w:rsidP="00CE299C" w:rsidR="00CE299C" w:rsidRPr="00F64300">
      <w:pPr>
        <w:jc w:val="both"/>
      </w:pPr>
      <w:r w:rsidRPr="00F64300">
        <w:t xml:space="preserve">Nakon što rješenje o dosudi postane pravomoćno i kupac položi </w:t>
      </w:r>
      <w:proofErr w:type="spellStart"/>
      <w:r w:rsidRPr="00F64300">
        <w:t>kupovninu</w:t>
      </w:r>
      <w:proofErr w:type="spellEnd"/>
      <w:r w:rsidRPr="00F64300">
        <w:t xml:space="preserve"> sud će zaključkom o predaji nekretnine kupcu odrediti upis prava vlasništva u korist kupca, te brisanje tereta na nekretnini.</w:t>
      </w:r>
    </w:p>
    <w:p w:rsidRDefault="00CE299C" w:rsidP="00CE299C" w:rsidR="00CE299C" w:rsidRPr="00F64300">
      <w:pPr>
        <w:jc w:val="both"/>
      </w:pPr>
    </w:p>
    <w:p w:rsidRDefault="00CE299C" w:rsidP="00447F4A" w:rsidR="00CE299C" w:rsidRPr="00F64300">
      <w:pPr>
        <w:jc w:val="both"/>
      </w:pPr>
      <w:r w:rsidRPr="00F64300">
        <w:t xml:space="preserve">V. </w:t>
      </w:r>
      <w:r w:rsidR="00F7707C" w:rsidRPr="00F64300">
        <w:tab/>
      </w:r>
      <w:r w:rsidRPr="00F64300">
        <w:t>Nekretnin</w:t>
      </w:r>
      <w:r w:rsidR="00447F4A" w:rsidRPr="00F64300">
        <w:t>e</w:t>
      </w:r>
      <w:r w:rsidRPr="00F64300">
        <w:t xml:space="preserve"> se mo</w:t>
      </w:r>
      <w:r w:rsidR="00447F4A" w:rsidRPr="00F64300">
        <w:t>gu</w:t>
      </w:r>
      <w:r w:rsidRPr="00F64300">
        <w:t xml:space="preserve"> razgledati uz prethodni dogovor s</w:t>
      </w:r>
      <w:r w:rsidR="00AC5C46" w:rsidRPr="00F64300">
        <w:t>a stečajnim upraviteljem tel.</w:t>
      </w:r>
      <w:r w:rsidR="000C07A6">
        <w:t xml:space="preserve"> 098292281.  </w:t>
      </w:r>
      <w:r w:rsidR="00AC5C46" w:rsidRPr="00F64300">
        <w:t xml:space="preserve"> </w:t>
      </w:r>
      <w:r w:rsidRPr="00F64300">
        <w:t xml:space="preserve">  </w:t>
      </w:r>
    </w:p>
    <w:p w:rsidRDefault="00F64300" w:rsidP="00CE299C" w:rsidR="00F64300">
      <w:pPr>
        <w:jc w:val="center"/>
        <w:rPr>
          <w:rFonts w:eastAsia="MS Mincho"/>
        </w:rPr>
      </w:pPr>
    </w:p>
    <w:p w:rsidRDefault="00CE299C" w:rsidP="00CE299C" w:rsidR="00CE299C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Obrazloženje</w:t>
      </w:r>
    </w:p>
    <w:p w:rsidRDefault="00CE299C" w:rsidP="00CE299C" w:rsidR="00590968" w:rsidRPr="00F64300">
      <w:pPr>
        <w:jc w:val="both"/>
        <w:rPr>
          <w:rFonts w:eastAsia="MS Mincho"/>
        </w:rPr>
      </w:pPr>
      <w:r w:rsidRPr="00F64300">
        <w:rPr>
          <w:rFonts w:eastAsia="MS Mincho"/>
        </w:rPr>
        <w:tab/>
      </w:r>
    </w:p>
    <w:p w:rsidRDefault="00D92F27" w:rsidP="005C3947" w:rsidR="00CB601A" w:rsidRPr="00F64300">
      <w:pPr>
        <w:ind w:firstLine="708"/>
        <w:jc w:val="both"/>
        <w:rPr>
          <w:rFonts w:eastAsia="MS Mincho"/>
        </w:rPr>
      </w:pPr>
      <w:r>
        <w:rPr>
          <w:rFonts w:eastAsia="MS Mincho"/>
        </w:rPr>
        <w:t>Na</w:t>
      </w:r>
      <w:r w:rsidR="00F128E3">
        <w:rPr>
          <w:rFonts w:eastAsia="MS Mincho"/>
        </w:rPr>
        <w:t xml:space="preserve">kon što nekretnine pobliže opisane pod točkom I. izreke ovog zaključka </w:t>
      </w:r>
      <w:r w:rsidR="002B0CD9">
        <w:rPr>
          <w:rFonts w:eastAsia="MS Mincho"/>
        </w:rPr>
        <w:t>u stečajnom postupku n</w:t>
      </w:r>
      <w:r w:rsidR="00F128E3">
        <w:rPr>
          <w:rFonts w:eastAsia="MS Mincho"/>
        </w:rPr>
        <w:t>isu proda</w:t>
      </w:r>
      <w:r w:rsidR="002B0CD9">
        <w:rPr>
          <w:rFonts w:eastAsia="MS Mincho"/>
        </w:rPr>
        <w:t xml:space="preserve">ne </w:t>
      </w:r>
      <w:r w:rsidR="006B4F65">
        <w:rPr>
          <w:rFonts w:eastAsia="MS Mincho"/>
        </w:rPr>
        <w:t xml:space="preserve">kao cjelina </w:t>
      </w:r>
      <w:r w:rsidR="00F128E3">
        <w:rPr>
          <w:rFonts w:eastAsia="MS Mincho"/>
        </w:rPr>
        <w:t xml:space="preserve">na </w:t>
      </w:r>
      <w:r w:rsidR="0020236E">
        <w:rPr>
          <w:rFonts w:eastAsia="MS Mincho"/>
        </w:rPr>
        <w:t>deset</w:t>
      </w:r>
      <w:r w:rsidR="00F128E3">
        <w:rPr>
          <w:rFonts w:eastAsia="MS Mincho"/>
        </w:rPr>
        <w:t xml:space="preserve"> </w:t>
      </w:r>
      <w:r w:rsidR="002B0CD9">
        <w:rPr>
          <w:rFonts w:eastAsia="MS Mincho"/>
        </w:rPr>
        <w:t xml:space="preserve">ročišta za javnu </w:t>
      </w:r>
      <w:r w:rsidR="00F128E3">
        <w:rPr>
          <w:rFonts w:eastAsia="MS Mincho"/>
        </w:rPr>
        <w:t>dražb</w:t>
      </w:r>
      <w:r w:rsidR="002B0CD9">
        <w:rPr>
          <w:rFonts w:eastAsia="MS Mincho"/>
        </w:rPr>
        <w:t>u</w:t>
      </w:r>
      <w:r w:rsidR="00F128E3">
        <w:rPr>
          <w:rFonts w:eastAsia="MS Mincho"/>
        </w:rPr>
        <w:t xml:space="preserve">, </w:t>
      </w:r>
      <w:r w:rsidR="001C3059">
        <w:rPr>
          <w:rFonts w:eastAsia="MS Mincho"/>
        </w:rPr>
        <w:t xml:space="preserve">a ni na dosadašnjim ročištima za javnu dražbu u </w:t>
      </w:r>
      <w:proofErr w:type="spellStart"/>
      <w:r w:rsidR="001C3059">
        <w:rPr>
          <w:rFonts w:eastAsia="MS Mincho"/>
        </w:rPr>
        <w:t>djelovima</w:t>
      </w:r>
      <w:proofErr w:type="spellEnd"/>
      <w:r w:rsidR="001C3059">
        <w:rPr>
          <w:rFonts w:eastAsia="MS Mincho"/>
        </w:rPr>
        <w:t xml:space="preserve">, </w:t>
      </w:r>
      <w:r w:rsidR="0020236E">
        <w:rPr>
          <w:rFonts w:eastAsia="MS Mincho"/>
        </w:rPr>
        <w:t>v</w:t>
      </w:r>
      <w:r w:rsidR="002B0CD9">
        <w:rPr>
          <w:rFonts w:eastAsia="MS Mincho"/>
        </w:rPr>
        <w:t>alja</w:t>
      </w:r>
      <w:r w:rsidR="00F128E3">
        <w:rPr>
          <w:rFonts w:eastAsia="MS Mincho"/>
        </w:rPr>
        <w:t xml:space="preserve">lo </w:t>
      </w:r>
      <w:r w:rsidR="005C3947">
        <w:t xml:space="preserve">sukladno odredbi </w:t>
      </w:r>
      <w:r w:rsidR="00AC19F4">
        <w:rPr>
          <w:rFonts w:eastAsia="MS Mincho"/>
        </w:rPr>
        <w:t xml:space="preserve">164. </w:t>
      </w:r>
      <w:r w:rsidR="002836FA" w:rsidRPr="00F64300">
        <w:t>stavk</w:t>
      </w:r>
      <w:r w:rsidR="007E74AA">
        <w:t>a</w:t>
      </w:r>
      <w:r w:rsidR="002836FA" w:rsidRPr="00F64300">
        <w:t xml:space="preserve"> </w:t>
      </w:r>
      <w:r w:rsidR="00E3290E" w:rsidRPr="00F64300">
        <w:t>4</w:t>
      </w:r>
      <w:r w:rsidR="002836FA" w:rsidRPr="00F64300">
        <w:t>.</w:t>
      </w:r>
      <w:r w:rsidR="00AC19F4">
        <w:t xml:space="preserve"> </w:t>
      </w:r>
      <w:r w:rsidR="0020236E">
        <w:t xml:space="preserve">i 6. </w:t>
      </w:r>
      <w:r w:rsidR="002B0CD9" w:rsidRPr="002B0CD9">
        <w:t>Stečajnog zakona ( „Narodne novine“ broj 44/96, 29/99, 129/00, 123/03, 82/06,  116/10, 25/12 i 133/12, u daljnjem tekstu SZ )</w:t>
      </w:r>
      <w:r w:rsidR="002B0CD9">
        <w:t xml:space="preserve"> </w:t>
      </w:r>
      <w:r w:rsidR="00AC19F4">
        <w:t>odluč</w:t>
      </w:r>
      <w:r w:rsidR="00F128E3">
        <w:t xml:space="preserve">iti </w:t>
      </w:r>
      <w:r w:rsidR="00763F5D">
        <w:t>o</w:t>
      </w:r>
      <w:r w:rsidR="00E3290E" w:rsidRPr="00F64300">
        <w:t xml:space="preserve"> način</w:t>
      </w:r>
      <w:r w:rsidR="00763F5D">
        <w:t xml:space="preserve">u </w:t>
      </w:r>
      <w:r w:rsidR="00E3290E" w:rsidRPr="00F64300">
        <w:t>i uvjet</w:t>
      </w:r>
      <w:r w:rsidR="00763F5D">
        <w:t xml:space="preserve">ima </w:t>
      </w:r>
      <w:r w:rsidR="00E3290E" w:rsidRPr="00F64300">
        <w:t>prodaje</w:t>
      </w:r>
      <w:r w:rsidR="00763F5D">
        <w:t xml:space="preserve">, te </w:t>
      </w:r>
      <w:r w:rsidR="002B0CD9">
        <w:t xml:space="preserve">utvrditi </w:t>
      </w:r>
      <w:r w:rsidR="001C3059">
        <w:t xml:space="preserve">nižu </w:t>
      </w:r>
      <w:r w:rsidR="002B0CD9">
        <w:t xml:space="preserve">vrijednost predmetnih nekretnina, </w:t>
      </w:r>
      <w:r w:rsidR="000C07A6">
        <w:t xml:space="preserve">kao </w:t>
      </w:r>
      <w:r w:rsidR="002B0CD9">
        <w:t xml:space="preserve">je određeno </w:t>
      </w:r>
      <w:r w:rsidR="005C3947">
        <w:t xml:space="preserve">izreci ovog </w:t>
      </w:r>
      <w:r w:rsidR="00265B33">
        <w:t>zaključka</w:t>
      </w:r>
      <w:r w:rsidR="005C3947">
        <w:t xml:space="preserve">.  </w:t>
      </w:r>
    </w:p>
    <w:p w:rsidRDefault="00093CCA" w:rsidP="00834D20" w:rsidR="00093CCA">
      <w:pPr>
        <w:jc w:val="center"/>
        <w:rPr>
          <w:rFonts w:eastAsia="MS Mincho"/>
        </w:rPr>
      </w:pPr>
    </w:p>
    <w:p w:rsidRDefault="003D085B" w:rsidP="00652140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Dana,</w:t>
      </w:r>
      <w:r w:rsidRPr="00F64300">
        <w:rPr>
          <w:bCs/>
        </w:rPr>
        <w:t xml:space="preserve"> </w:t>
      </w:r>
      <w:r w:rsidR="00AB27DE">
        <w:t>18. siječnja 2017</w:t>
      </w:r>
      <w:r w:rsidR="006C69EC" w:rsidRPr="00F64300">
        <w:rPr>
          <w:bCs/>
        </w:rPr>
        <w:t>.</w:t>
      </w:r>
    </w:p>
    <w:p w:rsidRDefault="00E3290E" w:rsidP="00407C7A" w:rsidR="00E3290E" w:rsidRPr="00F6430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5C3947" w:rsidR="00407C7A" w:rsidRPr="00F6430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3290E" w:rsidP="005C3947" w:rsidR="00E3290E" w:rsidRPr="00F6430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F643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F64300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64300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5C3947" w:rsidP="008D7E07" w:rsidR="005C3947" w:rsidRPr="00F6430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lastRenderedPageBreak/>
        <w:t xml:space="preserve">DNA </w:t>
      </w:r>
    </w:p>
    <w:p w:rsidRDefault="007D1080" w:rsidP="00CE299C" w:rsidR="007D108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</w:p>
    <w:p w:rsidRDefault="00FB30C3" w:rsidP="00CE299C" w:rsidR="00C7437D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r w:rsidR="00CE299C" w:rsidRPr="00265B33">
        <w:rPr>
          <w:rFonts w:cs="Times New Roman" w:hAnsi="Times New Roman" w:ascii="Times New Roman"/>
          <w:sz w:val="22"/>
          <w:szCs w:val="22"/>
        </w:rPr>
        <w:t>Z</w:t>
      </w:r>
      <w:r w:rsidR="00FE1DDC" w:rsidRPr="00265B33">
        <w:rPr>
          <w:rFonts w:cs="Times New Roman" w:hAnsi="Times New Roman" w:ascii="Times New Roman"/>
          <w:sz w:val="22"/>
          <w:szCs w:val="22"/>
        </w:rPr>
        <w:t xml:space="preserve">aključak </w:t>
      </w:r>
      <w:r w:rsidR="00C7437D" w:rsidRPr="00265B33">
        <w:rPr>
          <w:rFonts w:cs="Times New Roman" w:hAnsi="Times New Roman" w:ascii="Times New Roman"/>
          <w:sz w:val="22"/>
          <w:szCs w:val="22"/>
        </w:rPr>
        <w:t xml:space="preserve"> dostaviti:</w:t>
      </w:r>
    </w:p>
    <w:p w:rsidRDefault="009C4293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1.</w:t>
      </w:r>
      <w:r w:rsidRPr="00265B33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4F4C18" w:rsidRPr="00265B33">
        <w:rPr>
          <w:rFonts w:cs="Times New Roman" w:hAnsi="Times New Roman" w:ascii="Times New Roman"/>
          <w:sz w:val="22"/>
          <w:szCs w:val="22"/>
        </w:rPr>
        <w:t>razlučn</w:t>
      </w:r>
      <w:r w:rsidR="00834D20" w:rsidRPr="00265B33">
        <w:rPr>
          <w:rFonts w:cs="Times New Roman" w:hAnsi="Times New Roman" w:ascii="Times New Roman"/>
          <w:sz w:val="22"/>
          <w:szCs w:val="22"/>
        </w:rPr>
        <w:t>i</w:t>
      </w:r>
      <w:r w:rsidR="004F4C18" w:rsidRPr="00265B33">
        <w:rPr>
          <w:rFonts w:cs="Times New Roman" w:hAnsi="Times New Roman" w:ascii="Times New Roman"/>
          <w:sz w:val="22"/>
          <w:szCs w:val="22"/>
        </w:rPr>
        <w:t>m</w:t>
      </w:r>
      <w:proofErr w:type="spellEnd"/>
      <w:r w:rsidR="004F4C18" w:rsidRPr="00265B33">
        <w:rPr>
          <w:rFonts w:cs="Times New Roman" w:hAnsi="Times New Roman" w:ascii="Times New Roman"/>
          <w:sz w:val="22"/>
          <w:szCs w:val="22"/>
        </w:rPr>
        <w:t xml:space="preserve"> vjerovni</w:t>
      </w:r>
      <w:r w:rsidR="00834D20" w:rsidRPr="00265B33">
        <w:rPr>
          <w:rFonts w:cs="Times New Roman" w:hAnsi="Times New Roman" w:ascii="Times New Roman"/>
          <w:sz w:val="22"/>
          <w:szCs w:val="22"/>
        </w:rPr>
        <w:t>cima</w:t>
      </w:r>
      <w:r w:rsid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86D8F">
        <w:rPr>
          <w:rFonts w:cs="Times New Roman" w:hAnsi="Times New Roman" w:ascii="Times New Roman"/>
          <w:sz w:val="22"/>
          <w:szCs w:val="22"/>
        </w:rPr>
        <w:t xml:space="preserve">    </w:t>
      </w:r>
      <w:r w:rsidR="00834D20" w:rsidRPr="00265B33">
        <w:rPr>
          <w:rFonts w:cs="Times New Roman" w:hAnsi="Times New Roman" w:ascii="Times New Roman"/>
          <w:sz w:val="22"/>
          <w:szCs w:val="22"/>
        </w:rPr>
        <w:t>Republika Hrvatska</w:t>
      </w:r>
      <w:r w:rsidR="00265B33">
        <w:rPr>
          <w:rFonts w:cs="Times New Roman" w:hAnsi="Times New Roman" w:ascii="Times New Roman"/>
          <w:sz w:val="22"/>
          <w:szCs w:val="22"/>
        </w:rPr>
        <w:t>, ŽDO Pula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</w:p>
    <w:p w:rsidRDefault="00834D20" w:rsidP="002F0C49" w:rsidR="004F4C18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</w:t>
      </w:r>
      <w:r w:rsidR="00265B33">
        <w:rPr>
          <w:rFonts w:cs="Times New Roman" w:hAnsi="Times New Roman" w:ascii="Times New Roman"/>
          <w:sz w:val="22"/>
          <w:szCs w:val="22"/>
        </w:rPr>
        <w:t xml:space="preserve"> </w:t>
      </w:r>
      <w:r w:rsidRPr="00265B33">
        <w:rPr>
          <w:rFonts w:cs="Times New Roman" w:hAnsi="Times New Roman" w:ascii="Times New Roman"/>
          <w:sz w:val="22"/>
          <w:szCs w:val="22"/>
        </w:rPr>
        <w:t>Zagrebačka banka d.d.</w:t>
      </w:r>
    </w:p>
    <w:p w:rsidRDefault="00834D20" w:rsidP="002F0C49" w:rsidR="00834D20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 xml:space="preserve">                                                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   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I.G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.-</w:t>
      </w:r>
      <w:proofErr w:type="spellStart"/>
      <w:r w:rsidRPr="00265B33">
        <w:rPr>
          <w:rFonts w:cs="Times New Roman" w:hAnsi="Times New Roman" w:ascii="Times New Roman"/>
          <w:sz w:val="22"/>
          <w:szCs w:val="22"/>
        </w:rPr>
        <w:t>Lab</w:t>
      </w:r>
      <w:proofErr w:type="spellEnd"/>
      <w:r w:rsidRPr="00265B33">
        <w:rPr>
          <w:rFonts w:cs="Times New Roman" w:hAnsi="Times New Roman" w:ascii="Times New Roman"/>
          <w:sz w:val="22"/>
          <w:szCs w:val="22"/>
        </w:rPr>
        <w:t>.</w:t>
      </w:r>
    </w:p>
    <w:p w:rsidRDefault="00EF41A5" w:rsidP="002F0C49" w:rsidR="009C4293" w:rsidRPr="00265B33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2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.       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2F0C49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834D20" w:rsidRPr="00265B33">
        <w:rPr>
          <w:rFonts w:cs="Times New Roman" w:hAnsi="Times New Roman" w:ascii="Times New Roman"/>
          <w:sz w:val="22"/>
          <w:szCs w:val="22"/>
        </w:rPr>
        <w:t xml:space="preserve"> </w:t>
      </w:r>
      <w:r w:rsidR="009C4293" w:rsidRPr="00265B33">
        <w:rPr>
          <w:rFonts w:cs="Times New Roman" w:hAnsi="Times New Roman" w:ascii="Times New Roman"/>
          <w:sz w:val="22"/>
          <w:szCs w:val="22"/>
        </w:rPr>
        <w:t>stečajn</w:t>
      </w:r>
      <w:r w:rsidR="00FB30C3" w:rsidRPr="00265B33">
        <w:rPr>
          <w:rFonts w:cs="Times New Roman" w:hAnsi="Times New Roman" w:ascii="Times New Roman"/>
          <w:sz w:val="22"/>
          <w:szCs w:val="22"/>
        </w:rPr>
        <w:t>om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 upravitelj</w:t>
      </w:r>
      <w:r w:rsidR="00FB30C3" w:rsidRPr="00265B33">
        <w:rPr>
          <w:rFonts w:cs="Times New Roman" w:hAnsi="Times New Roman" w:ascii="Times New Roman"/>
          <w:sz w:val="22"/>
          <w:szCs w:val="22"/>
        </w:rPr>
        <w:t>u</w:t>
      </w:r>
    </w:p>
    <w:p w:rsidRDefault="00FB30C3" w:rsidP="00D34501" w:rsidR="009C4293" w:rsidRPr="00265B33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 w:rsidRPr="00265B33">
        <w:rPr>
          <w:rFonts w:cs="Times New Roman" w:hAnsi="Times New Roman" w:ascii="Times New Roman"/>
          <w:sz w:val="22"/>
          <w:szCs w:val="22"/>
        </w:rPr>
        <w:t>II.</w:t>
      </w:r>
      <w:r w:rsidRPr="00265B33">
        <w:rPr>
          <w:rFonts w:cs="Times New Roman" w:hAnsi="Times New Roman" w:ascii="Times New Roman"/>
          <w:sz w:val="22"/>
          <w:szCs w:val="22"/>
        </w:rPr>
        <w:tab/>
        <w:t xml:space="preserve">Zaključak </w:t>
      </w:r>
      <w:r w:rsidR="009C4293" w:rsidRPr="00265B33">
        <w:rPr>
          <w:rFonts w:cs="Times New Roman" w:hAnsi="Times New Roman" w:ascii="Times New Roman"/>
          <w:sz w:val="22"/>
          <w:szCs w:val="22"/>
        </w:rPr>
        <w:t xml:space="preserve">objaviti na </w:t>
      </w:r>
      <w:r w:rsidR="00C40CF7">
        <w:rPr>
          <w:rFonts w:cs="Times New Roman" w:hAnsi="Times New Roman" w:ascii="Times New Roman"/>
          <w:sz w:val="22"/>
          <w:szCs w:val="22"/>
        </w:rPr>
        <w:t>E-</w:t>
      </w:r>
      <w:r w:rsidR="009C4293" w:rsidRPr="00265B33">
        <w:rPr>
          <w:rFonts w:cs="Times New Roman" w:hAnsi="Times New Roman" w:ascii="Times New Roman"/>
          <w:sz w:val="22"/>
          <w:szCs w:val="22"/>
        </w:rPr>
        <w:t>oglasnoj ploči suda i na web stranicama</w:t>
      </w:r>
    </w:p>
    <w:p w:rsidRDefault="007D1080" w:rsidP="00F64300" w:rsidR="007D108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F64300" w:rsidR="003C6D7F" w:rsidRPr="00AB27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B27D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B27DE" w:rsidRPr="00AB27DE">
        <w:rPr>
          <w:rFonts w:cs="Times New Roman" w:hAnsi="Times New Roman" w:ascii="Times New Roman"/>
          <w:sz w:val="24"/>
          <w:szCs w:val="24"/>
        </w:rPr>
        <w:t>18. siječnja 2017</w:t>
      </w:r>
      <w:r w:rsidR="006C69EC" w:rsidRPr="00AB27DE">
        <w:rPr>
          <w:rFonts w:cs="Times New Roman" w:hAnsi="Times New Roman" w:ascii="Times New Roman"/>
          <w:bCs/>
          <w:sz w:val="24"/>
          <w:szCs w:val="24"/>
        </w:rPr>
        <w:t>.</w:t>
      </w:r>
    </w:p>
    <w:sectPr w:rsidSect="00393C96" w:rsidR="003C6D7F" w:rsidRPr="00AB27D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3B0" w:rsidR="009D33B0">
      <w:r>
        <w:separator/>
      </w:r>
    </w:p>
  </w:endnote>
  <w:endnote w:id="0" w:type="continuationSeparator">
    <w:p w:rsidRDefault="009D33B0" w:rsidR="009D3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D51781">
      <w:rPr>
        <w:rStyle w:val="Brojstranice"/>
        <w:noProof/>
      </w:rPr>
      <w:t>1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3B0" w:rsidR="009D33B0">
      <w:r>
        <w:separator/>
      </w:r>
    </w:p>
  </w:footnote>
  <w:footnote w:id="0" w:type="continuationSeparator">
    <w:p w:rsidRDefault="009D33B0" w:rsidR="009D33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proofErr w:type="spellStart"/>
    <w:r w:rsidR="00676E00" w:rsidRPr="00763F5D">
      <w:rPr>
        <w:rFonts w:cs="Times New Roman" w:hAnsi="Times New Roman" w:ascii="Times New Roman"/>
        <w:sz w:val="24"/>
        <w:szCs w:val="24"/>
      </w:rPr>
      <w:t>Posl</w:t>
    </w:r>
    <w:proofErr w:type="spellEnd"/>
    <w:r w:rsidR="00676E00" w:rsidRPr="00763F5D">
      <w:rPr>
        <w:rFonts w:cs="Times New Roman" w:hAnsi="Times New Roman" w:ascii="Times New Roman"/>
        <w:sz w:val="24"/>
        <w:szCs w:val="24"/>
      </w:rPr>
      <w:t>. br. 7 St-1039/11-</w:t>
    </w:r>
    <w:r w:rsidR="00106C76">
      <w:rPr>
        <w:rFonts w:cs="Times New Roman" w:hAnsi="Times New Roman" w:ascii="Times New Roman"/>
        <w:sz w:val="24"/>
        <w:szCs w:val="24"/>
      </w:rPr>
      <w:t>460</w:t>
    </w:r>
    <w:r w:rsidR="00AC19F4" w:rsidRPr="00763F5D">
      <w:rPr>
        <w:rFonts w:cs="Times New Roman"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06C76"/>
    <w:rsid w:val="001160D6"/>
    <w:rsid w:val="00130854"/>
    <w:rsid w:val="001329EB"/>
    <w:rsid w:val="00135D42"/>
    <w:rsid w:val="001448B8"/>
    <w:rsid w:val="0015446E"/>
    <w:rsid w:val="00176C5B"/>
    <w:rsid w:val="00183515"/>
    <w:rsid w:val="00190260"/>
    <w:rsid w:val="001916FD"/>
    <w:rsid w:val="001A544D"/>
    <w:rsid w:val="001A5F51"/>
    <w:rsid w:val="001A7445"/>
    <w:rsid w:val="001B0995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26ADD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5ECC"/>
    <w:rsid w:val="00276E26"/>
    <w:rsid w:val="002836FA"/>
    <w:rsid w:val="00283820"/>
    <w:rsid w:val="00286D8F"/>
    <w:rsid w:val="00292C18"/>
    <w:rsid w:val="00297D6B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5768"/>
    <w:rsid w:val="00307837"/>
    <w:rsid w:val="00321092"/>
    <w:rsid w:val="00321C21"/>
    <w:rsid w:val="00332920"/>
    <w:rsid w:val="00334482"/>
    <w:rsid w:val="00336043"/>
    <w:rsid w:val="0035047E"/>
    <w:rsid w:val="0036578E"/>
    <w:rsid w:val="00381203"/>
    <w:rsid w:val="00393C96"/>
    <w:rsid w:val="003A3EA5"/>
    <w:rsid w:val="003B178D"/>
    <w:rsid w:val="003C5105"/>
    <w:rsid w:val="003C6D7F"/>
    <w:rsid w:val="003D085B"/>
    <w:rsid w:val="003F0D43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95646"/>
    <w:rsid w:val="004A04C3"/>
    <w:rsid w:val="004A3824"/>
    <w:rsid w:val="004C2135"/>
    <w:rsid w:val="004D312A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85B94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D33B0"/>
    <w:rsid w:val="009E4054"/>
    <w:rsid w:val="009E70F4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27DE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06A4"/>
    <w:rsid w:val="00C40CF7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51781"/>
    <w:rsid w:val="00D76634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459E7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7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7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78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7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7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7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7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78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7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7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774</properties:Words>
  <properties:Characters>4235</properties:Characters>
  <properties:Lines>107</properties:Lines>
  <properties:Paragraphs>45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2017-01-19T08:37:00Z</dcterms:created>
  <dc:creator>Korisnik</dc:creator>
  <cp:lastModifiedBy>Tanja Fidel</cp:lastModifiedBy>
  <cp:lastPrinted>2017-01-19T08:56:00Z</cp:lastPrinted>
  <dcterms:modified xmlns:xsi="http://www.w3.org/2001/XMLSchema-instance" xsi:type="dcterms:W3CDTF">2017-01-19T09:00:00Z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