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ba76" w14:paraId="212ba76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A2625B">
        <w:rPr>
          <w:rFonts w:hAnsi="Times New Roman" w:ascii="Times New Roman"/>
        </w:rPr>
        <w:t>3665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A2625B" w:rsidRPr="00A2625B">
        <w:rPr>
          <w:rFonts w:hAnsi="Times New Roman" w:ascii="Times New Roman"/>
          <w:szCs w:val="24"/>
        </w:rPr>
        <w:t>BOTIĆNET d.o.o., Zagreb, Šetalište 150. Brigade br. 8, OIB: 84045457765</w:t>
      </w:r>
      <w:r w:rsidR="00A2625B">
        <w:rPr>
          <w:rFonts w:hAnsi="Times New Roman" w:ascii="Times New Roman"/>
          <w:szCs w:val="24"/>
        </w:rPr>
        <w:t>, 23</w:t>
      </w:r>
      <w:r w:rsidR="00F05263" w:rsidRPr="00F05263">
        <w:rPr>
          <w:rFonts w:hAnsi="Times New Roman" w:ascii="Times New Roman"/>
          <w:szCs w:val="24"/>
        </w:rPr>
        <w:t>. siječnja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>tečajnog upravitelja imenuje se Ana Šakić</w:t>
      </w:r>
      <w:r w:rsidRPr="007F17A7">
        <w:rPr>
          <w:rFonts w:hAnsi="Times New Roman" w:ascii="Times New Roman"/>
          <w:szCs w:val="24"/>
        </w:rPr>
        <w:t xml:space="preserve">, iz </w:t>
      </w:r>
      <w:r w:rsidR="003E5490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8137F7">
        <w:rPr>
          <w:rFonts w:hAnsi="Times New Roman" w:ascii="Times New Roman"/>
          <w:szCs w:val="24"/>
        </w:rPr>
        <w:t>Dubovačka 29</w:t>
      </w:r>
      <w:r w:rsidRPr="007F17A7">
        <w:rPr>
          <w:rFonts w:hAnsi="Times New Roman" w:ascii="Times New Roman"/>
          <w:szCs w:val="24"/>
        </w:rPr>
        <w:t xml:space="preserve">, OIB: </w:t>
      </w:r>
      <w:r w:rsidR="003E5490">
        <w:rPr>
          <w:rFonts w:hAnsi="Times New Roman" w:ascii="Times New Roman"/>
          <w:szCs w:val="24"/>
        </w:rPr>
        <w:t xml:space="preserve"> </w:t>
      </w:r>
      <w:r w:rsidR="008137F7">
        <w:rPr>
          <w:rFonts w:hAnsi="Times New Roman" w:ascii="Times New Roman"/>
          <w:szCs w:val="24"/>
        </w:rPr>
        <w:t>06903243250.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627AF6">
        <w:rPr>
          <w:rFonts w:hAnsi="Times New Roman" w:ascii="Times New Roman"/>
          <w:szCs w:val="24"/>
        </w:rPr>
        <w:t>13</w:t>
      </w:r>
      <w:r w:rsidRPr="00F45F28">
        <w:rPr>
          <w:rFonts w:hAnsi="Times New Roman" w:ascii="Times New Roman"/>
          <w:szCs w:val="24"/>
        </w:rPr>
        <w:t xml:space="preserve">. </w:t>
      </w:r>
      <w:r w:rsidR="00627AF6">
        <w:rPr>
          <w:rFonts w:hAnsi="Times New Roman" w:ascii="Times New Roman"/>
          <w:szCs w:val="24"/>
        </w:rPr>
        <w:t>travnja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A2625B" w:rsidRPr="00A2625B">
        <w:rPr>
          <w:rFonts w:hAnsi="Times New Roman" w:ascii="Times New Roman"/>
          <w:szCs w:val="24"/>
        </w:rPr>
        <w:t>BOTIĆNET d.o.o., Zagreb, Šetalište 150. Brigade br. 8, OIB: 84045457765</w:t>
      </w:r>
      <w:r w:rsidRPr="00F45F28">
        <w:rPr>
          <w:rFonts w:hAnsi="Times New Roman" w:ascii="Times New Roman"/>
          <w:szCs w:val="24"/>
        </w:rPr>
        <w:t>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Rješenjem ovog suda poslovni broj St-3</w:t>
      </w:r>
      <w:r w:rsidR="00A2625B">
        <w:rPr>
          <w:rFonts w:hAnsi="Times New Roman" w:ascii="Times New Roman"/>
          <w:szCs w:val="24"/>
        </w:rPr>
        <w:t>665/16 od 1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A2625B" w:rsidRPr="00A2625B">
        <w:rPr>
          <w:rFonts w:hAnsi="Times New Roman" w:ascii="Times New Roman"/>
          <w:szCs w:val="24"/>
        </w:rPr>
        <w:t>BOTIĆNET d.o.o., Zagreb, Šetalište 150. Brigade br. 8, OIB: 84045457765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</w:t>
      </w:r>
      <w:r w:rsidR="00A2625B">
        <w:rPr>
          <w:rFonts w:hAnsi="Times New Roman" w:ascii="Times New Roman"/>
          <w:szCs w:val="24"/>
        </w:rPr>
        <w:t xml:space="preserve"> održavanja zakazanog ročišta 23</w:t>
      </w:r>
      <w:r w:rsidRPr="00F45F28">
        <w:rPr>
          <w:rFonts w:hAnsi="Times New Roman" w:ascii="Times New Roman"/>
          <w:szCs w:val="24"/>
        </w:rPr>
        <w:t>. siječnja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u neprekinutom razdoblju od </w:t>
      </w:r>
      <w:r w:rsidR="00A2625B">
        <w:rPr>
          <w:rFonts w:hAnsi="Times New Roman" w:ascii="Times New Roman"/>
          <w:szCs w:val="24"/>
        </w:rPr>
        <w:t>728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A2625B">
        <w:rPr>
          <w:rFonts w:hAnsi="Times New Roman" w:ascii="Times New Roman"/>
          <w:szCs w:val="24"/>
        </w:rPr>
        <w:t>93.400,86</w:t>
      </w:r>
      <w:r w:rsidRPr="00F45F28">
        <w:rPr>
          <w:rFonts w:hAnsi="Times New Roman" w:ascii="Times New Roman"/>
          <w:szCs w:val="24"/>
        </w:rPr>
        <w:t xml:space="preserve"> kn, prema </w:t>
      </w:r>
      <w:r w:rsidRPr="00F45F28">
        <w:rPr>
          <w:rFonts w:hAnsi="Times New Roman" w:ascii="Times New Roman"/>
          <w:szCs w:val="24"/>
        </w:rPr>
        <w:lastRenderedPageBreak/>
        <w:t>podacima o broju zaposlenika ima jednog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A2625B">
        <w:rPr>
          <w:rFonts w:hAnsi="Times New Roman" w:ascii="Times New Roman"/>
          <w:szCs w:val="24"/>
        </w:rPr>
        <w:t>23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A45AAF">
        <w:rPr>
          <w:rFonts w:hAnsi="Times New Roman" w:ascii="Times New Roman"/>
          <w:szCs w:val="24"/>
        </w:rPr>
        <w:t>, v.r.</w:t>
      </w:r>
    </w:p>
    <w:p w:rsidRDefault="00A45AAF" w:rsidP="007F17A7" w:rsidR="00A45AAF">
      <w:pPr>
        <w:ind w:firstLine="720"/>
        <w:jc w:val="right"/>
        <w:rPr>
          <w:rFonts w:hAnsi="Times New Roman" w:ascii="Times New Roman"/>
          <w:szCs w:val="24"/>
        </w:rPr>
      </w:pPr>
    </w:p>
    <w:p w:rsidRDefault="00A45AAF" w:rsidP="00A45AAF" w:rsidR="00A45AAF" w:rsidRPr="00A45AAF">
      <w:pPr>
        <w:ind w:firstLine="720"/>
        <w:jc w:val="right"/>
        <w:rPr>
          <w:rFonts w:hAnsi="Times New Roman" w:ascii="Times New Roman"/>
          <w:szCs w:val="24"/>
        </w:rPr>
      </w:pPr>
      <w:r w:rsidRPr="00A45AAF">
        <w:rPr>
          <w:rFonts w:hAnsi="Times New Roman" w:ascii="Times New Roman"/>
          <w:szCs w:val="24"/>
        </w:rPr>
        <w:t>Za točnost otpravka-</w:t>
      </w:r>
    </w:p>
    <w:p w:rsidRDefault="00A45AAF" w:rsidP="00A45AAF" w:rsidR="00A45AAF" w:rsidRPr="00A45AAF">
      <w:pPr>
        <w:ind w:firstLine="720"/>
        <w:jc w:val="right"/>
        <w:rPr>
          <w:rFonts w:hAnsi="Times New Roman" w:ascii="Times New Roman"/>
          <w:szCs w:val="24"/>
        </w:rPr>
      </w:pPr>
      <w:r w:rsidRPr="00A45AAF">
        <w:rPr>
          <w:rFonts w:hAnsi="Times New Roman" w:ascii="Times New Roman"/>
          <w:szCs w:val="24"/>
        </w:rPr>
        <w:t>Ovlašteni službenik:</w:t>
      </w:r>
    </w:p>
    <w:p w:rsidRDefault="00A45AAF" w:rsidP="00A45AAF" w:rsidR="00A45AAF">
      <w:pPr>
        <w:ind w:firstLine="720"/>
        <w:jc w:val="right"/>
        <w:rPr>
          <w:rFonts w:hAnsi="Times New Roman" w:ascii="Times New Roman"/>
          <w:szCs w:val="24"/>
        </w:rPr>
      </w:pPr>
      <w:r w:rsidRPr="00A45AAF">
        <w:rPr>
          <w:rFonts w:hAnsi="Times New Roman" w:ascii="Times New Roman"/>
          <w:szCs w:val="24"/>
        </w:rPr>
        <w:t>Žana Livaja</w:t>
      </w:r>
    </w:p>
    <w:p w:rsidRDefault="00A45AAF" w:rsidP="00A45AAF" w:rsidR="00A45AAF">
      <w:pPr>
        <w:ind w:firstLine="720"/>
        <w:jc w:val="right"/>
        <w:rPr>
          <w:rFonts w:hAnsi="Times New Roman" w:ascii="Times New Roman"/>
          <w:szCs w:val="24"/>
        </w:rPr>
      </w:pP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4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A2625B">
      <w:rPr>
        <w:rFonts w:hAnsi="Times New Roman" w:ascii="Times New Roman"/>
      </w:rPr>
      <w:t>3665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448F8"/>
    <w:rsid w:val="00181DFE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B5A6A"/>
    <w:rsid w:val="002C0A48"/>
    <w:rsid w:val="002C7F1C"/>
    <w:rsid w:val="002F4231"/>
    <w:rsid w:val="0036322E"/>
    <w:rsid w:val="003A572A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4F0CDD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E0EEF"/>
    <w:rsid w:val="00627AF6"/>
    <w:rsid w:val="00627D00"/>
    <w:rsid w:val="006C4E0B"/>
    <w:rsid w:val="0070668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37F7"/>
    <w:rsid w:val="008145B1"/>
    <w:rsid w:val="0081479D"/>
    <w:rsid w:val="008816DA"/>
    <w:rsid w:val="008E0EF7"/>
    <w:rsid w:val="008E1F59"/>
    <w:rsid w:val="00942F7E"/>
    <w:rsid w:val="009432E4"/>
    <w:rsid w:val="009A259C"/>
    <w:rsid w:val="009C2E2C"/>
    <w:rsid w:val="00A25FC7"/>
    <w:rsid w:val="00A2625B"/>
    <w:rsid w:val="00A364AD"/>
    <w:rsid w:val="00A45AAF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C156FD"/>
    <w:rsid w:val="00C32687"/>
    <w:rsid w:val="00C51F11"/>
    <w:rsid w:val="00C54465"/>
    <w:rsid w:val="00C703D0"/>
    <w:rsid w:val="00C75F6C"/>
    <w:rsid w:val="00C761AE"/>
    <w:rsid w:val="00CA69A3"/>
    <w:rsid w:val="00CB1E0D"/>
    <w:rsid w:val="00CB732E"/>
    <w:rsid w:val="00CC6A3C"/>
    <w:rsid w:val="00CF00C3"/>
    <w:rsid w:val="00CF285F"/>
    <w:rsid w:val="00CF68C5"/>
    <w:rsid w:val="00D8282F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05263"/>
    <w:rsid w:val="00F1030C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45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A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45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A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3665</izvorni_sadrzaj>
    <derivirana_varijabla naziv="DomainObject.Predmet.Broj_1">3665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St-3665/2016</izvorni_sadrzaj>
    <derivirana_varijabla naziv="DomainObject.Predmet.OznakaBroj_1">St-3665/2016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BOTIĆNET d.o.o. zastupanog po punomoćniku Siniša Botić</izvorni_sadrzaj>
    <derivirana_varijabla naziv="DomainObject.Predmet.ProtustrankaFormated_1">  BOTIĆNET d.o.o. zastupanog po punomoćniku Siniša Botić</derivirana_varijabla>
  </DomainObject.Predmet.ProtustrankaFormated>
  <DomainObject.Predmet.ProtustrankaFormatedOIB>
    <izvorni_sadrzaj>  BOTIĆNET d.o.o., OIB 84045457765 zastupanog po punomoćniku Siniša Botić</izvorni_sadrzaj>
    <derivirana_varijabla naziv="DomainObject.Predmet.ProtustrankaFormatedOIB_1">  BOTIĆNET d.o.o., OIB 84045457765 zastupanog po punomoćniku Siniša Botić</derivirana_varijabla>
  </DomainObject.Predmet.ProtustrankaFormatedOIB>
  <DomainObject.Predmet.ProtustrankaFormatedWithAdress>
    <izvorni_sadrzaj> BOTIĆNET d.o.o., Šetalište 150. brigade br. 8, 10000 Zagreb zastupanog po punomoćniku Siniša Botić</izvorni_sadrzaj>
    <derivirana_varijabla naziv="DomainObject.Predmet.ProtustrankaFormatedWithAdress_1"> BOTIĆNET d.o.o., Šetalište 150. brigade br. 8, 10000 Zagreb zastupanog po punomoćniku Siniša Botić</derivirana_varijabla>
  </DomainObject.Predmet.ProtustrankaFormatedWithAdress>
  <DomainObject.Predmet.ProtustrankaFormatedWithAdressOIB>
    <izvorni_sadrzaj> BOTIĆNET d.o.o., OIB 84045457765, Šetalište 150. brigade br. 8, 10000 Zagreb zastupanog po punomoćniku Siniša Botić</izvorni_sadrzaj>
    <derivirana_varijabla naziv="DomainObject.Predmet.ProtustrankaFormatedWithAdressOIB_1"> BOTIĆNET d.o.o., OIB 84045457765, Šetalište 150. brigade br. 8, 10000 Zagreb zastupanog po punomoćniku Siniša Botić</derivirana_varijabla>
  </DomainObject.Predmet.ProtustrankaFormatedWithAdressOIB>
  <DomainObject.Predmet.ProtustrankaWithAdress>
    <izvorni_sadrzaj>BOTIĆNET d.o.o. Šetalište 150. brigade br. 8, 10000 Zagreb</izvorni_sadrzaj>
    <derivirana_varijabla naziv="DomainObject.Predmet.ProtustrankaWithAdress_1">BOTIĆNET d.o.o. Šetalište 150. brigade br. 8, 10000 Zagreb</derivirana_varijabla>
  </DomainObject.Predmet.ProtustrankaWithAdress>
  <DomainObject.Predmet.ProtustrankaWithAdressOIB>
    <izvorni_sadrzaj>BOTIĆNET d.o.o., OIB 84045457765, Šetalište 150. brigade br. 8, 10000 Zagreb</izvorni_sadrzaj>
    <derivirana_varijabla naziv="DomainObject.Predmet.ProtustrankaWithAdressOIB_1">BOTIĆNET d.o.o., OIB 84045457765, Šetalište 150. brigade br. 8, 10000 Zagreb</derivirana_varijabla>
  </DomainObject.Predmet.ProtustrankaWithAdressOIB>
  <DomainObject.Predmet.ProtustrankaNazivFormated>
    <izvorni_sadrzaj>BOTIĆNET d.o.o.</izvorni_sadrzaj>
    <derivirana_varijabla naziv="DomainObject.Predmet.ProtustrankaNazivFormated_1">BOTIĆNET d.o.o.</derivirana_varijabla>
  </DomainObject.Predmet.ProtustrankaNazivFormated>
  <DomainObject.Predmet.ProtustrankaNazivFormatedOIB>
    <izvorni_sadrzaj>BOTIĆNET d.o.o., OIB 84045457765</izvorni_sadrzaj>
    <derivirana_varijabla naziv="DomainObject.Predmet.ProtustrankaNazivFormatedOIB_1">BOTIĆNET d.o.o., OIB 84045457765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BOTIĆNET d.o.o. zastupanog po punomoćniku Siniša Botić</item>
    </izvorni_sadrzaj>
    <derivirana_varijabla naziv="DomainObject.Predmet.ProtuStrankaListFormated_1">
      <item>BOTIĆNET d.o.o. zastupanog po punomoćniku Siniša Botić</item>
    </derivirana_varijabla>
  </DomainObject.Predmet.ProtuStrankaListFormated>
  <DomainObject.Predmet.ProtuStrankaListFormatedOIB>
    <izvorni_sadrzaj>
      <item>BOTIĆNET d.o.o., OIB 84045457765 zastupanog po punomoćniku Siniša Botić</item>
    </izvorni_sadrzaj>
    <derivirana_varijabla naziv="DomainObject.Predmet.ProtuStrankaListFormatedOIB_1">
      <item>BOTIĆNET d.o.o., OIB 84045457765 zastupanog po punomoćniku Siniša Botić</item>
    </derivirana_varijabla>
  </DomainObject.Predmet.ProtuStrankaListFormatedOIB>
  <DomainObject.Predmet.ProtuStrankaListFormatedWithAdress>
    <izvorni_sadrzaj>
      <item>BOTIĆNET d.o.o., Šetalište 150. brigade br. 8, 10000 Zagreb zastupanog po punomoćniku Siniša Botić</item>
    </izvorni_sadrzaj>
    <derivirana_varijabla naziv="DomainObject.Predmet.ProtuStrankaListFormatedWithAdress_1">
      <item>BOTIĆNET d.o.o., Šetalište 150. brigade br. 8, 10000 Zagreb zastupanog po punomoćniku Siniša Botić</item>
    </derivirana_varijabla>
  </DomainObject.Predmet.ProtuStrankaListFormatedWithAdress>
  <DomainObject.Predmet.ProtuStrankaListFormatedWithAdressOIB>
    <izvorni_sadrzaj>
      <item>BOTIĆNET d.o.o., OIB 84045457765, Šetalište 150. brigade br. 8, 10000 Zagreb zastupanog po punomoćniku Siniša Botić</item>
    </izvorni_sadrzaj>
    <derivirana_varijabla naziv="DomainObject.Predmet.ProtuStrankaListFormatedWithAdressOIB_1">
      <item>BOTIĆNET d.o.o., OIB 84045457765, Šetalište 150. brigade br. 8, 10000 Zagreb zastupanog po punomoćniku Siniša Botić</item>
    </derivirana_varijabla>
  </DomainObject.Predmet.ProtuStrankaListFormatedWithAdressOIB>
  <DomainObject.Predmet.ProtuStrankaListNazivFormated>
    <izvorni_sadrzaj>
      <item>BOTIĆNET d.o.o.</item>
    </izvorni_sadrzaj>
    <derivirana_varijabla naziv="DomainObject.Predmet.ProtuStrankaListNazivFormated_1">
      <item>BOTIĆNET d.o.o.</item>
    </derivirana_varijabla>
  </DomainObject.Predmet.ProtuStrankaListNazivFormated>
  <DomainObject.Predmet.ProtuStrankaListNazivFormatedOIB>
    <izvorni_sadrzaj>
      <item>BOTIĆNET d.o.o., OIB 84045457765</item>
    </izvorni_sadrzaj>
    <derivirana_varijabla naziv="DomainObject.Predmet.ProtuStrankaListNazivFormatedOIB_1">
      <item>BOTIĆNET d.o.o., OIB 84045457765</item>
    </derivirana_varijabla>
  </DomainObject.Predmet.ProtuStrankaListNazivFormatedOIB>
  <DomainObject.Predmet.OstaliListFormated>
    <izvorni_sadrzaj>
      <item>Siniša Botić punomoćnik sudionika u postupku BOTIĆNET d.o.o.</item>
    </izvorni_sadrzaj>
    <derivirana_varijabla naziv="DomainObject.Predmet.OstaliListFormated_1">
      <item>Siniša Botić punomoćnik sudionika u postupku BOTIĆNET d.o.o.</item>
    </derivirana_varijabla>
  </DomainObject.Predmet.OstaliListFormated>
  <DomainObject.Predmet.OstaliListFormatedOIB>
    <izvorni_sadrzaj>
      <item>Siniša Botić, OIB 22699101510 punomoćnik sudionika u postupku BOTIĆNET d.o.o.</item>
    </izvorni_sadrzaj>
    <derivirana_varijabla naziv="DomainObject.Predmet.OstaliListFormatedOIB_1">
      <item>Siniša Botić, OIB 22699101510 punomoćnik sudionika u postupku BOTIĆNET d.o.o.</item>
    </derivirana_varijabla>
  </DomainObject.Predmet.OstaliListFormatedOIB>
  <DomainObject.Predmet.OstaliListFormatedWithAdress>
    <izvorni_sadrzaj>
      <item>Siniša Botić, Antuna Šoljana 14., 10000 Zagreb punomoćnik sudionika u postupku BOTIĆNET d.o.o.</item>
    </izvorni_sadrzaj>
    <derivirana_varijabla naziv="DomainObject.Predmet.OstaliListFormatedWithAdress_1">
      <item>Siniša Botić, Antuna Šoljana 14., 10000 Zagreb punomoćnik sudionika u postupku BOTIĆNET d.o.o.</item>
    </derivirana_varijabla>
  </DomainObject.Predmet.OstaliListFormatedWithAdress>
  <DomainObject.Predmet.OstaliListFormatedWithAdressOIB>
    <izvorni_sadrzaj>
      <item>Siniša Botić, OIB 22699101510, Antuna Šoljana 14., 10000 Zagreb punomoćnik sudionika u postupku BOTIĆNET d.o.o.</item>
    </izvorni_sadrzaj>
    <derivirana_varijabla naziv="DomainObject.Predmet.OstaliListFormatedWithAdressOIB_1">
      <item>Siniša Botić, OIB 22699101510, Antuna Šoljana 14., 10000 Zagreb punomoćnik sudionika u postupku BOTIĆNET d.o.o.</item>
    </derivirana_varijabla>
  </DomainObject.Predmet.OstaliListFormatedWithAdressOIB>
  <DomainObject.Predmet.OstaliListNazivFormated>
    <izvorni_sadrzaj>
      <item>Siniša Botić</item>
    </izvorni_sadrzaj>
    <derivirana_varijabla naziv="DomainObject.Predmet.OstaliListNazivFormated_1">
      <item>Siniša Botić</item>
    </derivirana_varijabla>
  </DomainObject.Predmet.OstaliListNazivFormated>
  <DomainObject.Predmet.OstaliListNazivFormatedOIB>
    <izvorni_sadrzaj>
      <item>Siniša Botić, OIB 22699101510</item>
    </izvorni_sadrzaj>
    <derivirana_varijabla naziv="DomainObject.Predmet.OstaliListNazivFormatedOIB_1">
      <item>Siniša Botić, OIB 22699101510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BOTIĆNET d.o.o.</izvorni_sadrzaj>
    <derivirana_varijabla naziv="DomainObject.Predmet.ProtustrankaIDrugi_1">BOTIĆNET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BOTIĆNET d.o.o., OIB 84045457765, Šetalište 150. brigade br. 8, 10000 Zagreb</izvorni_sadrzaj>
    <derivirana_varijabla naziv="DomainObject.Predmet.ProtustrankaIDrugiAdressOIB_1">BOTIĆNET d.o.o., OIB 84045457765, Šetalište 150. brigade br.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BOTIĆNET d.o.o.</item>
      <item>Siniša Botić</item>
    </izvorni_sadrzaj>
    <derivirana_varijabla naziv="DomainObject.Predmet.SudioniciListNaziv_1">
      <item>FINA Regionalni centar Zagreb</item>
      <item>BOTIĆNET d.o.o.</item>
      <item>Siniša Botić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BOTIĆNET d.o.o., OIB 84045457765, Šetalište 150. brigade br. 8,10000 Zagreb</item>
      <item>Siniša Botić, OIB 22699101510, Antuna Šoljana 14.,10000 Zagreb</item>
    </izvorni_sadrzaj>
    <derivirana_varijabla naziv="DomainObject.Predmet.SudioniciListAdressOIB_1">
      <item>FINA Regionalni centar Zagreb, OIB 85821130368, Trg svibanjskih žrtava 1995. br. 1,10000 Zagreb</item>
      <item>BOTIĆNET d.o.o., OIB 84045457765, Šetalište 150. brigade br. 8,10000 Zagreb</item>
      <item>Siniša Botić, OIB 22699101510, Antuna Šoljana 14.,10000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84045457765</item>
      <item>, OIB 22699101510</item>
    </izvorni_sadrzaj>
    <derivirana_varijabla naziv="DomainObject.Predmet.SudioniciListNazivOIB_1">
      <item>, OIB 85821130368</item>
      <item>, OIB 84045457765</item>
      <item>, OIB 22699101510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525B4E-7B07-4EE3-AF00-F4D7CB789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440</properties:Words>
  <properties:Characters>2344</properties:Characters>
  <properties:Lines>73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2017-01-23T08:04:00Z</dcterms:created>
  <dc:creator>x</dc:creator>
  <cp:lastModifiedBy>Žana Livaja</cp:lastModifiedBy>
  <cp:lastPrinted>2017-01-23T08:11:00Z</cp:lastPrinted>
  <dcterms:modified xmlns:xsi="http://www.w3.org/2001/XMLSchema-instance" xsi:type="dcterms:W3CDTF">2017-01-23T08:11:00Z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