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fc43" w14:paraId="806fc43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C78BD">
        <w:t>1</w:t>
      </w:r>
      <w:r w:rsidR="00CF72E5">
        <w:t>50</w:t>
      </w:r>
      <w:r w:rsidR="00CC78BD">
        <w:t>/2018</w:t>
      </w:r>
      <w:r w:rsidR="00946625">
        <w:t>-</w:t>
      </w:r>
      <w:r w:rsidR="00CF72E5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F72E5">
        <w:t>MIŠKO TOURS j.</w:t>
      </w:r>
      <w:r w:rsidR="00CF72E5" w:rsidRPr="005D3532">
        <w:t>d.o.o.</w:t>
      </w:r>
      <w:r w:rsidR="00CF72E5">
        <w:t xml:space="preserve"> za trgovinu i usluge</w:t>
      </w:r>
      <w:r w:rsidR="00CF72E5" w:rsidRPr="005D3532">
        <w:t xml:space="preserve">, </w:t>
      </w:r>
      <w:r w:rsidR="00CF72E5">
        <w:t>Zadar</w:t>
      </w:r>
      <w:r w:rsidR="00CF72E5" w:rsidRPr="005D3532">
        <w:t xml:space="preserve">, </w:t>
      </w:r>
      <w:r w:rsidR="00CF72E5">
        <w:t>Ulica Ivana Duknovića 43</w:t>
      </w:r>
      <w:r w:rsidR="00CF72E5" w:rsidRPr="005D3532">
        <w:t xml:space="preserve">, OIB: </w:t>
      </w:r>
      <w:r w:rsidR="00CF72E5">
        <w:t>01519607285</w:t>
      </w:r>
      <w:r w:rsidR="00CE0D2C">
        <w:t xml:space="preserve">, </w:t>
      </w:r>
      <w:r w:rsidR="008D53DA">
        <w:t>20</w:t>
      </w:r>
      <w:r w:rsidR="00CC5885">
        <w:t xml:space="preserve">. </w:t>
      </w:r>
      <w:r w:rsidR="009E2C85">
        <w:t>studenog</w:t>
      </w:r>
      <w:r w:rsidR="00662940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D53DA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8D53DA">
        <w:t>Ante Vukašina</w:t>
      </w:r>
      <w:r w:rsidR="00F456F6" w:rsidRPr="008D53DA">
        <w:t xml:space="preserve"> iz </w:t>
      </w:r>
      <w:r w:rsidRPr="008D53DA">
        <w:t>Zadra</w:t>
      </w:r>
      <w:r w:rsidR="00F456F6" w:rsidRPr="008D53DA">
        <w:t xml:space="preserve">, </w:t>
      </w:r>
      <w:r w:rsidRPr="008D53DA">
        <w:t>Dr. Franje Tuđmana 46C</w:t>
      </w:r>
      <w:r w:rsidR="00F456F6" w:rsidRPr="008D53DA">
        <w:t xml:space="preserve">, OIB: </w:t>
      </w:r>
      <w:r w:rsidRPr="008D53DA">
        <w:t>65643961597</w:t>
      </w:r>
      <w:r w:rsidR="00BB7CB3" w:rsidRPr="00CE0D2C">
        <w:t>,</w:t>
      </w:r>
      <w:r w:rsidR="00CE0D2C" w:rsidRPr="00CE0D2C">
        <w:t xml:space="preserve"> imenuje se</w:t>
      </w:r>
      <w:r w:rsidR="006D5CBE">
        <w:t xml:space="preserve"> za privremenog</w:t>
      </w:r>
      <w:r w:rsidR="00466EF4">
        <w:t xml:space="preserve"> stečajn</w:t>
      </w:r>
      <w:r w:rsidR="006D5CBE">
        <w:t>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CF72E5">
        <w:t>MIŠKO TOURS j.</w:t>
      </w:r>
      <w:r w:rsidR="00CF72E5" w:rsidRPr="005D3532">
        <w:t>d.o.o.</w:t>
      </w:r>
      <w:r w:rsidR="00CF72E5">
        <w:t xml:space="preserve"> za trgovinu i usluge</w:t>
      </w:r>
      <w:r w:rsidR="00CF72E5" w:rsidRPr="005D3532">
        <w:t xml:space="preserve">, </w:t>
      </w:r>
      <w:r w:rsidR="00CF72E5">
        <w:t>Zadar</w:t>
      </w:r>
      <w:r w:rsidR="00CF72E5" w:rsidRPr="005D3532">
        <w:t xml:space="preserve">, </w:t>
      </w:r>
      <w:r w:rsidR="00CF72E5">
        <w:t>Ulica Ivana Duknovića 43</w:t>
      </w:r>
      <w:r w:rsidR="00CF72E5" w:rsidRPr="005D3532">
        <w:t xml:space="preserve">, OIB: </w:t>
      </w:r>
      <w:r w:rsidR="00CF72E5">
        <w:t>01519607285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6D5CBE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466EF4">
        <w:t xml:space="preserve"> upravitelj</w:t>
      </w:r>
      <w:r w:rsidR="00CE0D2C">
        <w:t xml:space="preserve"> </w:t>
      </w:r>
      <w:r>
        <w:t>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6D5CBE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723173" w:rsidP="00723173" w:rsidR="00723173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CF72E5">
        <w:t>MIŠKO TOURS j.</w:t>
      </w:r>
      <w:r w:rsidR="00CF72E5" w:rsidRPr="005D3532">
        <w:t>d.o.o.</w:t>
      </w:r>
      <w:r w:rsidR="00CF72E5">
        <w:t xml:space="preserve"> za trgovinu i usluge</w:t>
      </w:r>
      <w:r w:rsidR="00CF72E5" w:rsidRPr="005D3532">
        <w:t xml:space="preserve">, </w:t>
      </w:r>
      <w:r w:rsidR="00CF72E5">
        <w:t>Zadar</w:t>
      </w:r>
      <w:r>
        <w:t>.</w:t>
      </w:r>
    </w:p>
    <w:p w:rsidRDefault="009E2C85" w:rsidP="009E2C85" w:rsidR="009E2C8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    </w:t>
      </w:r>
    </w:p>
    <w:p w:rsidRDefault="002D4165" w:rsidP="009E2C85" w:rsidR="009E2C85" w:rsidRPr="003039D7">
      <w:pPr>
        <w:ind w:firstLine="708"/>
        <w:jc w:val="both"/>
      </w:pPr>
      <w:r>
        <w:t>Zastupnica</w:t>
      </w:r>
      <w:r w:rsidRPr="00BB4B66">
        <w:t xml:space="preserve"> po zakonu stečajnog dužnika</w:t>
      </w:r>
      <w:r>
        <w:t xml:space="preserve"> iskazala je</w:t>
      </w:r>
      <w:r w:rsidR="008D53DA">
        <w:t xml:space="preserve"> nije upoznata sa poslovanjem dužnika jer ga nije vodila i ne može sudu dati nikakve podatke, a da je osnivač društva koji je vodio poslovanje izvan Republike Hrvatske i nije dostupan. K</w:t>
      </w:r>
      <w:r w:rsidR="009E2C85">
        <w:t>ako dakle</w:t>
      </w:r>
      <w:r w:rsidR="008D53DA">
        <w:t xml:space="preserve"> sud nije mogao utvrditi bitne okolnosti za donošenje odluke u ovom postupku</w:t>
      </w:r>
      <w:r w:rsidR="009E2C85">
        <w:t xml:space="preserve">, valjalo je imenovati privremenog stečajnog upravitelja </w:t>
      </w:r>
      <w:r w:rsidR="009E2C85" w:rsidRPr="003039D7">
        <w:t>koj</w:t>
      </w:r>
      <w:r w:rsidR="009E2C85">
        <w:t>i</w:t>
      </w:r>
      <w:r w:rsidR="009E2C85" w:rsidRPr="003039D7">
        <w:t xml:space="preserve"> će ispitati ima li stečajni dužnik imovine </w:t>
      </w:r>
      <w:r w:rsidR="009E2C85">
        <w:t xml:space="preserve">u dovoljnoj vrijednosti da </w:t>
      </w:r>
      <w:r w:rsidR="009E2C85" w:rsidRPr="003039D7">
        <w:t>bi se mogli pokriti troškovi postupka i dijelom vjerovnici</w:t>
      </w:r>
      <w:r w:rsidR="009E2C85">
        <w:t xml:space="preserve">. </w:t>
      </w:r>
    </w:p>
    <w:p w:rsidRDefault="009E2C85" w:rsidP="009E2C85" w:rsidR="009E2C85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9E2C85" w:rsidP="009E2C85" w:rsidR="009E2C85" w:rsidRPr="00EF7C9A">
      <w:pPr>
        <w:ind w:firstLine="708"/>
        <w:jc w:val="both"/>
      </w:pPr>
      <w:r>
        <w:t>Privremeni stečajni</w:t>
      </w:r>
      <w:r w:rsidRPr="00EF7C9A">
        <w:t xml:space="preserve"> upravitelj dužan je svoje izvješće dostaviti sudu u roku od </w:t>
      </w:r>
      <w:r>
        <w:t>30</w:t>
      </w:r>
      <w:r w:rsidRPr="00EF7C9A">
        <w:t xml:space="preserve"> dana.</w:t>
      </w:r>
    </w:p>
    <w:p w:rsidRDefault="009E2C85" w:rsidP="009E2C85" w:rsidR="009E2C85">
      <w:pPr>
        <w:ind w:firstLine="708"/>
        <w:jc w:val="both"/>
      </w:pPr>
      <w:r>
        <w:t xml:space="preserve">Stoga je odlučeno kao u izreci. </w:t>
      </w:r>
    </w:p>
    <w:p w:rsidRDefault="006A6847" w:rsidP="009E2C85" w:rsidR="006A6847">
      <w:pPr>
        <w:ind w:firstLine="708"/>
        <w:jc w:val="both"/>
      </w:pPr>
      <w:r>
        <w:t xml:space="preserve"> </w:t>
      </w:r>
    </w:p>
    <w:p w:rsidRDefault="008F3AD6" w:rsidP="008F03DE" w:rsidR="008F3AD6" w:rsidRPr="00EF7C9A">
      <w:pPr>
        <w:jc w:val="center"/>
      </w:pPr>
      <w:r w:rsidRPr="00EF7C9A">
        <w:t xml:space="preserve">U Zadru, </w:t>
      </w:r>
      <w:r w:rsidR="008D53DA">
        <w:t>20</w:t>
      </w:r>
      <w:r w:rsidR="00CC5885">
        <w:t xml:space="preserve">. </w:t>
      </w:r>
      <w:r w:rsidR="009E2C85">
        <w:t>studenog</w:t>
      </w:r>
      <w:r w:rsidR="001E1F98">
        <w:t xml:space="preserve">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7D2184" w:rsidP="007D2184" w:rsidR="0006623B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5885">
        <w:t>Sutkinja</w:t>
      </w:r>
    </w:p>
    <w:p w:rsidRDefault="007D2184" w:rsidP="007D2184" w:rsidR="00034AAA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623B">
        <w:t>Ardena Bajlo</w:t>
      </w:r>
      <w:r>
        <w:t>, v.r.</w:t>
      </w:r>
    </w:p>
    <w:p w:rsidRDefault="00170940" w:rsidP="008F03DE" w:rsidR="00170940" w:rsidRPr="00EF7C9A"/>
    <w:p w:rsidRDefault="001E1F98" w:rsidP="008F03DE" w:rsidR="008F3AD6" w:rsidRPr="00EF7C9A">
      <w:r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18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CF72E5">
          <w:t>150</w:t>
        </w:r>
        <w:r w:rsidR="00D26084">
          <w:t>/</w:t>
        </w:r>
        <w:r w:rsidR="00CC78BD">
          <w:t>2018</w:t>
        </w:r>
        <w:r w:rsidR="00CC5885">
          <w:t>-</w:t>
        </w:r>
        <w:r w:rsidR="00CF72E5">
          <w:t>9</w:t>
        </w:r>
      </w:p>
      <w:p w:rsidRDefault="00E12FEA" w:rsidP="009C0FF2" w:rsidR="00E12FEA" w:rsidRPr="00EF7C9A">
        <w:pPr>
          <w:jc w:val="right"/>
        </w:pPr>
      </w:p>
      <w:p w:rsidRDefault="007D218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C2C42"/>
    <w:rsid w:val="002D4148"/>
    <w:rsid w:val="002D4165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80F54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B70D6"/>
    <w:rsid w:val="005D284B"/>
    <w:rsid w:val="00662940"/>
    <w:rsid w:val="00665069"/>
    <w:rsid w:val="006A6847"/>
    <w:rsid w:val="006D1468"/>
    <w:rsid w:val="006D5CBE"/>
    <w:rsid w:val="006F2006"/>
    <w:rsid w:val="006F6B60"/>
    <w:rsid w:val="007002A2"/>
    <w:rsid w:val="007042E6"/>
    <w:rsid w:val="00710885"/>
    <w:rsid w:val="00717AA5"/>
    <w:rsid w:val="00723173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D2184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D53D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2C85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CC78BD"/>
    <w:rsid w:val="00CE0D2C"/>
    <w:rsid w:val="00CF72E5"/>
    <w:rsid w:val="00D12CD2"/>
    <w:rsid w:val="00D26084"/>
    <w:rsid w:val="00DC1F8D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4110"/>
    <w:rsid w:val="00F456F6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2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2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 TOURS jednostavno društvo s ograničenom odgovornošću za trgovinu i usluge</izvorni_sadrzaj>
    <derivirana_varijabla naziv="DomainObject.Predmet.ProtustrankaFormated_1">  MIŠKO TOURS jednostavno društvo s ograničenom odgovornošću za trgovinu i usluge</derivirana_varijabla>
  </DomainObject.Predmet.ProtustrankaFormated>
  <DomainObject.Predmet.ProtustrankaFormatedOIB>
    <izvorni_sadrzaj>  MIŠKO TOURS jednostavno društvo s ograničenom odgovornošću za trgovinu i usluge, OIB 01519607285</izvorni_sadrzaj>
    <derivirana_varijabla naziv="DomainObject.Predmet.ProtustrankaFormatedOIB_1">  MIŠKO TOURS jednostavno društvo s ograničenom odgovornošću za trgovinu i usluge, OIB 01519607285</derivirana_varijabla>
  </DomainObject.Predmet.ProtustrankaFormatedOIB>
  <DomainObject.Predmet.ProtustrankaFormatedWithAdress>
    <izvorni_sadrzaj> MIŠKO TOURS jednostavno društvo s ograničenom odgovornošću za trgovinu i usluge, Ulica Ivana Duknovića 43, 23000 Zadar</izvorni_sadrzaj>
    <derivirana_varijabla naziv="DomainObject.Predmet.ProtustrankaFormatedWithAdress_1"> MIŠKO TOURS jednostavno društvo s ograničenom odgovornošću za trgovinu i usluge, Ulica Ivana Duknovića 43, 23000 Zadar</derivirana_varijabla>
  </DomainObject.Predmet.ProtustrankaFormatedWithAdress>
  <DomainObject.Predmet.ProtustrankaFormatedWithAdressOIB>
    <izvorni_sadrzaj> MIŠKO TOURS jednostavno društvo s ograničenom odgovornošću za trgovinu i usluge, OIB 01519607285, Ulica Ivana Duknovića 43, 23000 Zadar</izvorni_sadrzaj>
    <derivirana_varijabla naziv="DomainObject.Predmet.ProtustrankaFormatedWithAdressOIB_1"> MIŠKO TOURS jednostavno društvo s ograničenom odgovornošću za trgovinu i usluge, OIB 01519607285, Ulica Ivana Duknovića 43, 23000 Zadar</derivirana_varijabla>
  </DomainObject.Predmet.ProtustrankaFormatedWithAdressOIB>
  <DomainObject.Predmet.ProtustrankaWithAdress>
    <izvorni_sadrzaj>MIŠKO TOURS jednostavno društvo s ograničenom odgovornošću za trgovinu i usluge Ulica Ivana Duknovića 43, 23000 Zadar</izvorni_sadrzaj>
    <derivirana_varijabla naziv="DomainObject.Predmet.ProtustrankaWithAdress_1">MIŠKO TOURS jednostavno društvo s ograničenom odgovornošću za trgovinu i usluge Ulica Ivana Duknovića 43, 23000 Zadar</derivirana_varijabla>
  </DomainObject.Predmet.ProtustrankaWithAdress>
  <DomainObject.Predmet.ProtustrankaWithAdressOIB>
    <izvorni_sadrzaj>MIŠKO TOURS jednostavno društvo s ograničenom odgovornošću za trgovinu i usluge, OIB 01519607285, Ulica Ivana Duknovića 43, 23000 Zadar</izvorni_sadrzaj>
    <derivirana_varijabla naziv="DomainObject.Predmet.ProtustrankaWithAdressOIB_1">MIŠKO TOURS jednostavno društvo s ograničenom odgovornošću za trgovinu i usluge, OIB 01519607285, Ulica Ivana Duknovića 43, 23000 Zadar</derivirana_varijabla>
  </DomainObject.Predmet.ProtustrankaWithAdressOIB>
  <DomainObject.Predmet.ProtustrankaNazivFormated>
    <izvorni_sadrzaj>MIŠKO TOURS jednostavno društvo s ograničenom odgovornošću za trgovinu i usluge</izvorni_sadrzaj>
    <derivirana_varijabla naziv="DomainObject.Predmet.ProtustrankaNazivFormated_1">MIŠKO TOURS jednostavno društvo s ograničenom odgovornošću za trgovinu i usluge</derivirana_varijabla>
  </DomainObject.Predmet.ProtustrankaNazivFormated>
  <DomainObject.Predmet.ProtustrankaNazivFormatedOIB>
    <izvorni_sadrzaj>MIŠKO TOURS jednostavno društvo s ograničenom odgovornošću za trgovinu i usluge, OIB 01519607285</izvorni_sadrzaj>
    <derivirana_varijabla naziv="DomainObject.Predmet.ProtustrankaNazivFormatedOIB_1">MIŠKO TOURS jednostavno društvo s ograničenom odgovornošću za trgovinu i usluge, OIB 01519607285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MIŠKO TOURS jednostavno društvo s ograničenom odgovornošću za trgovinu i usluge</item>
    </izvorni_sadrzaj>
    <derivirana_varijabla naziv="DomainObject.Predmet.ProtuStrankaListFormated_1">
      <item>MIŠKO TOURS jednostavno društvo s ograničenom odgovornošću za trgovinu i usluge</item>
    </derivirana_varijabla>
  </DomainObject.Predmet.ProtuStrankaListFormated>
  <DomainObject.Predmet.ProtuStrankaListFormatedOIB>
    <izvorni_sadrzaj>
      <item>MIŠKO TOURS jednostavno društvo s ograničenom odgovornošću za trgovinu i usluge, OIB 01519607285</item>
    </izvorni_sadrzaj>
    <derivirana_varijabla naziv="DomainObject.Predmet.ProtuStrankaListFormatedOIB_1">
      <item>MIŠKO TOURS jednostavno društvo s ograničenom odgovornošću za trgovinu i usluge, OIB 01519607285</item>
    </derivirana_varijabla>
  </DomainObject.Predmet.ProtuStrankaListFormatedOIB>
  <DomainObject.Predmet.ProtuStrankaListFormatedWithAdress>
    <izvorni_sadrzaj>
      <item>MIŠKO TOURS jednostavno društvo s ograničenom odgovornošću za trgovinu i usluge, Ulica Ivana Duknovića 43, 23000 Zadar</item>
    </izvorni_sadrzaj>
    <derivirana_varijabla naziv="DomainObject.Predmet.ProtuStrankaListFormatedWithAdress_1">
      <item>MIŠKO TOURS jednostavno društvo s ograničenom odgovornošću za trgovinu i usluge, Ulica Ivana Duknovića 43, 23000 Zadar</item>
    </derivirana_varijabla>
  </DomainObject.Predmet.ProtuStrankaListFormatedWithAdress>
  <DomainObject.Predmet.ProtuStrankaListFormatedWithAdressOIB>
    <izvorni_sadrzaj>
      <item>MIŠKO TOURS jednostavno društvo s ograničenom odgovornošću za trgovinu i usluge, OIB 01519607285, Ulica Ivana Duknovića 43, 23000 Zadar</item>
    </izvorni_sadrzaj>
    <derivirana_varijabla naziv="DomainObject.Predmet.ProtuStrankaListFormatedWithAdressOIB_1">
      <item>MIŠKO TOURS jednostavno društvo s ograničenom odgovornošću za trgovinu i usluge, OIB 01519607285, Ulica Ivana Duknovića 43, 23000 Zadar</item>
    </derivirana_varijabla>
  </DomainObject.Predmet.ProtuStrankaListFormatedWithAdressOIB>
  <DomainObject.Predmet.ProtuStrankaListNazivFormated>
    <izvorni_sadrzaj>
      <item>MIŠKO TOURS jednostavno društvo s ograničenom odgovornošću za trgovinu i usluge</item>
    </izvorni_sadrzaj>
    <derivirana_varijabla naziv="DomainObject.Predmet.ProtuStrankaListNazivFormated_1">
      <item>MIŠKO TOURS jednostavno društvo s ograničenom odgovornošću za trgovinu i usluge</item>
    </derivirana_varijabla>
  </DomainObject.Predmet.ProtuStrankaListNazivFormated>
  <DomainObject.Predmet.ProtuStrankaListNazivFormatedOIB>
    <izvorni_sadrzaj>
      <item>MIŠKO TOURS jednostavno društvo s ograničenom odgovornošću za trgovinu i usluge, OIB 01519607285</item>
    </izvorni_sadrzaj>
    <derivirana_varijabla naziv="DomainObject.Predmet.ProtuStrankaListNazivFormatedOIB_1">
      <item>MIŠKO TOURS jednostavno društvo s ograničenom odgovornošću za trgovinu i usluge, OIB 01519607285</item>
    </derivirana_varijabla>
  </DomainObject.Predmet.ProtuStrankaListNazivFormatedOIB>
  <DomainObject.Predmet.OstaliListFormated>
    <izvorni_sadrzaj>
      <item>Jelena Đurišec</item>
    </izvorni_sadrzaj>
    <derivirana_varijabla naziv="DomainObject.Predmet.OstaliListFormated_1">
      <item>Jelena Đurišec</item>
    </derivirana_varijabla>
  </DomainObject.Predmet.OstaliListFormated>
  <DomainObject.Predmet.OstaliListFormatedOIB>
    <izvorni_sadrzaj>
      <item>Jelena Đurišec, OIB 41262841057</item>
    </izvorni_sadrzaj>
    <derivirana_varijabla naziv="DomainObject.Predmet.OstaliListFormatedOIB_1">
      <item>Jelena Đurišec, OIB 41262841057</item>
    </derivirana_varijabla>
  </DomainObject.Predmet.OstaliListFormatedOIB>
  <DomainObject.Predmet.OstaliListFormatedWithAdress>
    <izvorni_sadrzaj>
      <item>Jelena Đurišec, Kovačevac 21 A, 35400 Kovačevac</item>
    </izvorni_sadrzaj>
    <derivirana_varijabla naziv="DomainObject.Predmet.OstaliListFormatedWithAdress_1">
      <item>Jelena Đurišec, Kovačevac 21 A, 35400 Kovačevac</item>
    </derivirana_varijabla>
  </DomainObject.Predmet.OstaliListFormatedWithAdress>
  <DomainObject.Predmet.OstaliListFormatedWithAdressOIB>
    <izvorni_sadrzaj>
      <item>Jelena Đurišec, OIB 41262841057, Kovačevac 21 A, 35400 Kovačevac</item>
    </izvorni_sadrzaj>
    <derivirana_varijabla naziv="DomainObject.Predmet.OstaliListFormatedWithAdressOIB_1">
      <item>Jelena Đurišec, OIB 41262841057, Kovačevac 21 A, 35400 Kovačevac</item>
    </derivirana_varijabla>
  </DomainObject.Predmet.OstaliListFormatedWithAdressOIB>
  <DomainObject.Predmet.OstaliListNazivFormated>
    <izvorni_sadrzaj>
      <item>Jelena Đurišec</item>
    </izvorni_sadrzaj>
    <derivirana_varijabla naziv="DomainObject.Predmet.OstaliListNazivFormated_1">
      <item>Jelena Đurišec</item>
    </derivirana_varijabla>
  </DomainObject.Predmet.OstaliListNazivFormated>
  <DomainObject.Predmet.OstaliListNazivFormatedOIB>
    <izvorni_sadrzaj>
      <item>Jelena Đurišec, OIB 41262841057</item>
    </izvorni_sadrzaj>
    <derivirana_varijabla naziv="DomainObject.Predmet.OstaliListNazivFormatedOIB_1">
      <item>Jelena Đurišec, OIB 41262841057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MIŠKO TOURS jednostavno društvo s ograničenom odgovornošću za trgovinu i usluge</izvorni_sadrzaj>
    <derivirana_varijabla naziv="DomainObject.Predmet.ProtustrankaIDrugi_1">MIŠKO TOURS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MIŠKO TOURS jednostavno društvo s ograničenom odgovornošću za trgovinu i usluge, OIB 01519607285, Ulica Ivana Duknovića 43, 23000 Zadar</izvorni_sadrzaj>
    <derivirana_varijabla naziv="DomainObject.Predmet.ProtustrankaIDrugiAdressOIB_1">MIŠKO TOURS jednostavno društvo s ograničenom odgovornošću za trgovinu i usluge, OIB 01519607285, Ulica Ivana Duknovića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MIŠKO TOURS jednostavno društvo s ograničenom odgovornošću za trgovinu i usluge</item>
      <item>FINA</item>
      <item>Jelena Đurišec</item>
    </izvorni_sadrzaj>
    <derivirana_varijabla naziv="DomainObject.Predmet.SudioniciListNaziv_1">
      <item>MIŠKO TOURS jednostavno društvo s ograničenom odgovornošću za trgovinu i usluge</item>
      <item>FINA</item>
      <item>Jelena Đurišec</item>
    </derivirana_varijabla>
  </DomainObject.Predmet.SudioniciListNaziv>
  <DomainObject.Predmet.SudioniciListAdressOIB>
    <izvorni_sadrzaj>
      <item>MIŠKO TOURS jednostavno društvo s ograničenom odgovornošću za trgovinu i usluge, OIB 01519607285, Ulica Ivana Duknovića 43,23000 Zadar</item>
      <item>FINA, OIB 85821130368</item>
      <item>Jelena Đurišec, OIB 41262841057, Kovačevac 21 A,35400 Kovačevac</item>
    </izvorni_sadrzaj>
    <derivirana_varijabla naziv="DomainObject.Predmet.SudioniciListAdressOIB_1">
      <item>MIŠKO TOURS jednostavno društvo s ograničenom odgovornošću za trgovinu i usluge, OIB 01519607285, Ulica Ivana Duknovića 43,23000 Zadar</item>
      <item>FINA, OIB 85821130368</item>
      <item>Jelena Đurišec, OIB 41262841057, Kovačevac 21 A,35400 Kovačevac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01519607285</item>
      <item>, OIB 85821130368</item>
      <item>, OIB 41262841057</item>
    </izvorni_sadrzaj>
    <derivirana_varijabla naziv="DomainObject.Predmet.SudioniciListNazivOIB_1">
      <item>, OIB 01519607285</item>
      <item>, OIB 85821130368</item>
      <item>, OIB 41262841057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St-150/2018-3</izvorni_sadrzaj>
    <derivirana_varijabla naziv="DomainObject.PredzadnjaOdlukaIzPredmeta.Oznaka_1">St-150/2018-3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1954</properties:Characters>
  <properties:Lines>63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2018-11-19T12:19:00Z</dcterms:created>
  <dc:creator>Ardena Bajlo</dc:creator>
  <cp:lastModifiedBy>Ante Rubelj</cp:lastModifiedBy>
  <cp:lastPrinted>2016-12-16T08:42:00Z</cp:lastPrinted>
  <dcterms:modified xmlns:xsi="http://www.w3.org/2001/XMLSchema-instance" xsi:type="dcterms:W3CDTF">2018-11-21T14:15:00Z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St-150-18-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