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DC046F">
                    <w:rPr>
                      <w:sz w:val="22"/>
                      <w:szCs w:val="22"/>
                    </w:rPr>
                    <w:t>18. St-489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85d91a5" w14:paraId="85d91a5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DC046F">
        <w:t xml:space="preserve">MALONOGOMETNI KLUB "KOZAKIV ZAGREB", Kozari Bok VI. </w:t>
      </w:r>
      <w:proofErr w:type="spellStart"/>
      <w:r w:rsidR="00DC046F">
        <w:t>odvoj</w:t>
      </w:r>
      <w:proofErr w:type="spellEnd"/>
      <w:r w:rsidR="00DC046F">
        <w:t>. 12, Zagreb, Registarski broj: 21001083, OIB: 46851899455</w:t>
      </w:r>
      <w:r w:rsidR="0069459D">
        <w:t xml:space="preserve">, </w:t>
      </w:r>
      <w:r w:rsidR="00B54459">
        <w:t xml:space="preserve"> </w:t>
      </w:r>
      <w:r w:rsidR="00CB11D4">
        <w:t xml:space="preserve">  dana 28</w:t>
      </w:r>
      <w:r>
        <w:t xml:space="preserve">. </w:t>
      </w:r>
      <w:r w:rsidR="00CB11D4">
        <w:t xml:space="preserve">kolovoza 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DC046F">
        <w:t xml:space="preserve">MALONOGOMETNI KLUB "KOZAKIV ZAGREB", Kozari Bok VI. </w:t>
      </w:r>
      <w:proofErr w:type="spellStart"/>
      <w:r w:rsidR="00DC046F">
        <w:t>odvoj</w:t>
      </w:r>
      <w:proofErr w:type="spellEnd"/>
      <w:r w:rsidR="00DC046F">
        <w:t>. 12, Zagreb, Registarski broj: 21001083, OIB: 46851899455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CB11D4" w:rsidR="004E5FC6" w:rsidRPr="00CB11D4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CB11D4" w:rsidRPr="00B03FBD">
        <w:t xml:space="preserve">David Jakovljević, Sesvete, </w:t>
      </w:r>
      <w:proofErr w:type="spellStart"/>
      <w:r w:rsidR="00CB11D4" w:rsidRPr="00B03FBD">
        <w:t>Kašinska</w:t>
      </w:r>
      <w:proofErr w:type="spellEnd"/>
      <w:r w:rsidR="00CB11D4" w:rsidRPr="00B03FBD">
        <w:t xml:space="preserve"> 7, OIB</w:t>
      </w:r>
      <w:r w:rsidR="00CB11D4">
        <w:t>:</w:t>
      </w:r>
      <w:r w:rsidR="00CB11D4" w:rsidRPr="00B03FBD">
        <w:t xml:space="preserve"> 63014812654</w:t>
      </w:r>
      <w:r w:rsidR="00CB11D4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DC046F">
        <w:t xml:space="preserve">MALONOGOMETNI KLUB "KOZAKIV ZAGREB", Kozari Bok VI. </w:t>
      </w:r>
      <w:proofErr w:type="spellStart"/>
      <w:r w:rsidR="00DC046F">
        <w:t>odvoj</w:t>
      </w:r>
      <w:proofErr w:type="spellEnd"/>
      <w:r w:rsidR="00DC046F">
        <w:t>. 12, Zagreb, Registarski broj: 21001083, OIB: 46851899455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8078E6">
        <w:rPr>
          <w:bCs/>
        </w:rPr>
        <w:t>12</w:t>
      </w:r>
      <w:r w:rsidR="00093B50">
        <w:rPr>
          <w:bCs/>
        </w:rPr>
        <w:t xml:space="preserve">. </w:t>
      </w:r>
      <w:r w:rsidR="008078E6">
        <w:rPr>
          <w:bCs/>
        </w:rPr>
        <w:t>veljače 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B11D4">
        <w:rPr>
          <w:bCs/>
        </w:rPr>
        <w:t>1</w:t>
      </w:r>
      <w:r w:rsidR="008078E6">
        <w:rPr>
          <w:bCs/>
        </w:rPr>
        <w:t>8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8078E6">
        <w:rPr>
          <w:bCs/>
        </w:rPr>
        <w:t xml:space="preserve"> </w:t>
      </w:r>
      <w:proofErr w:type="spellStart"/>
      <w:r w:rsidR="008078E6">
        <w:rPr>
          <w:bCs/>
        </w:rPr>
        <w:t>Ur.broj</w:t>
      </w:r>
      <w:proofErr w:type="spellEnd"/>
      <w:r w:rsidR="008078E6">
        <w:rPr>
          <w:bCs/>
        </w:rPr>
        <w:t>: 04-06-18</w:t>
      </w:r>
      <w:r w:rsidR="005B7B60">
        <w:rPr>
          <w:bCs/>
        </w:rPr>
        <w:t>-</w:t>
      </w:r>
      <w:r w:rsidR="00DC046F">
        <w:rPr>
          <w:bCs/>
        </w:rPr>
        <w:t>660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DC046F">
        <w:rPr>
          <w:bCs/>
        </w:rPr>
        <w:t>09</w:t>
      </w:r>
      <w:r w:rsidR="000C1B37">
        <w:rPr>
          <w:bCs/>
        </w:rPr>
        <w:t xml:space="preserve">. </w:t>
      </w:r>
      <w:r w:rsidR="00DC046F">
        <w:rPr>
          <w:bCs/>
        </w:rPr>
        <w:t>veljače 2018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DC046F">
        <w:t xml:space="preserve">MALONOGOMETNI KLUB "KOZAKIV ZAGREB", Kozari Bok VI. </w:t>
      </w:r>
      <w:proofErr w:type="spellStart"/>
      <w:r w:rsidR="00DC046F">
        <w:t>odvoj</w:t>
      </w:r>
      <w:proofErr w:type="spellEnd"/>
      <w:r w:rsidR="00DC046F">
        <w:t>. 12, Zagreb, Registarski broj: 21001083, OIB: 46851899455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DC046F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St-489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DC046F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DC046F">
        <w:t>05</w:t>
      </w:r>
      <w:r w:rsidR="00057E16">
        <w:t xml:space="preserve">. </w:t>
      </w:r>
      <w:r w:rsidR="00DC046F">
        <w:t>lipnja</w:t>
      </w:r>
      <w:r w:rsidR="005B7B60">
        <w:t xml:space="preserve"> 2018</w:t>
      </w:r>
      <w:r>
        <w:t>. objavio je Oglas na mrežnoj stranici e-oglasna ploča sud</w:t>
      </w:r>
      <w:r w:rsidR="00DC046F">
        <w:t>ova pod poslovnim brojem St-489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CB11D4" w:rsidP="00661740" w:rsidR="002F3C3A">
      <w:pPr>
        <w:pStyle w:val="Tijeloteksta"/>
        <w:ind w:left="360"/>
        <w:jc w:val="center"/>
      </w:pPr>
      <w:r>
        <w:t>U Osijeku, 28</w:t>
      </w:r>
      <w:r w:rsidR="002F3C3A">
        <w:t xml:space="preserve">. </w:t>
      </w:r>
      <w:r>
        <w:t>kolovoza</w:t>
      </w:r>
      <w:r w:rsidR="002F3C3A">
        <w:t xml:space="preserve"> 2018. </w:t>
      </w:r>
    </w:p>
    <w:p w:rsidRDefault="008078E6" w:rsidP="004245A1" w:rsidR="008078E6">
      <w:pPr>
        <w:jc w:val="both"/>
        <w:rPr>
          <w:bCs/>
        </w:rPr>
      </w:pPr>
    </w:p>
    <w:p w:rsidRDefault="008078E6" w:rsidP="008078E6" w:rsidR="001634A0">
      <w:pPr>
        <w:jc w:val="both"/>
        <w:rPr>
          <w:bCs/>
        </w:rPr>
      </w:pPr>
      <w:r>
        <w:rPr>
          <w:bCs/>
        </w:rPr>
        <w:t xml:space="preserve">Zapisničar: </w:t>
      </w:r>
      <w:r>
        <w:rPr>
          <w:bCs/>
        </w:rPr>
        <w:tab/>
      </w:r>
      <w:r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1634A0">
        <w:rPr>
          <w:bCs/>
        </w:rPr>
        <w:t xml:space="preserve">Sudski </w:t>
      </w:r>
      <w:r w:rsidR="002F3C3A">
        <w:rPr>
          <w:bCs/>
        </w:rPr>
        <w:t>savjetnik</w:t>
      </w:r>
    </w:p>
    <w:p w:rsidRDefault="002F3C3A" w:rsidP="008078E6" w:rsidR="002F3C3A" w:rsidRPr="008078E6">
      <w:pPr>
        <w:jc w:val="both"/>
        <w:rPr>
          <w:bCs/>
        </w:rPr>
      </w:pPr>
      <w:r>
        <w:rPr>
          <w:bCs/>
        </w:rPr>
        <w:t xml:space="preserve"> </w:t>
      </w:r>
      <w:r w:rsidR="008078E6">
        <w:rPr>
          <w:bCs/>
        </w:rPr>
        <w:t xml:space="preserve">Gordana </w:t>
      </w:r>
      <w:proofErr w:type="spellStart"/>
      <w:r w:rsidR="008078E6">
        <w:rPr>
          <w:bCs/>
        </w:rPr>
        <w:t>Harc</w:t>
      </w:r>
      <w:proofErr w:type="spellEnd"/>
      <w:r w:rsidR="008078E6">
        <w:rPr>
          <w:bCs/>
        </w:rPr>
        <w:t xml:space="preserve"> </w:t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8078E6" w:rsidP="004245A1" w:rsidR="008078E6">
      <w:pPr>
        <w:jc w:val="both"/>
      </w:pPr>
      <w:r>
        <w:t xml:space="preserve">DNA: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predlagatelj – FINA, RC ZAGREB </w:t>
      </w:r>
    </w:p>
    <w:p w:rsidRDefault="008078E6" w:rsidP="008078E6" w:rsidR="008078E6">
      <w:pPr>
        <w:ind w:firstLine="696" w:left="1428"/>
        <w:jc w:val="both"/>
      </w:pPr>
      <w:r>
        <w:t xml:space="preserve">PODRUŽNICA ZAGREB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stečajni dužnik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>stečajni upravitelj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e-oglasna ploča suda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registar udruga – nakon pravomoćnosti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riješeno istovremeno otvaranjem i zaključenjem </w:t>
      </w:r>
    </w:p>
    <w:p w:rsidRDefault="008078E6" w:rsidP="008078E6" w:rsidR="004245A1" w:rsidRPr="008078E6">
      <w:pPr>
        <w:pStyle w:val="Odlomakpopisa"/>
        <w:numPr>
          <w:ilvl w:val="0"/>
          <w:numId w:val="8"/>
        </w:numPr>
        <w:jc w:val="both"/>
      </w:pPr>
      <w:r>
        <w:t xml:space="preserve">kal. 27.10.2018. </w:t>
      </w:r>
      <w:r w:rsidR="004245A1" w:rsidRPr="008078E6">
        <w:t xml:space="preserve"> </w:t>
      </w:r>
    </w:p>
    <w:sectPr w:rsidSect="00AD67F8" w:rsidR="004245A1" w:rsidRPr="008078E6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C03833"/>
    <w:multiLevelType w:val="hybridMultilevel"/>
    <w:tmpl w:val="60DC45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634A0"/>
    <w:rsid w:val="0019446E"/>
    <w:rsid w:val="001C4498"/>
    <w:rsid w:val="001D7DC0"/>
    <w:rsid w:val="001E315F"/>
    <w:rsid w:val="001F3355"/>
    <w:rsid w:val="002561F7"/>
    <w:rsid w:val="002655F0"/>
    <w:rsid w:val="00265788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78E6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11D4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C046F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7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7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St-489/2018</izvorni_sadrzaj>
    <derivirana_varijabla naziv="DomainObject.Predmet.OznakaBroj_1">St-489/2018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MALONOGOMETNI KLUB "KOZAKIV ZAGREB"</izvorni_sadrzaj>
    <derivirana_varijabla naziv="DomainObject.Predmet.ProtustrankaFormated_1">  MALONOGOMETNI KLUB "KOZAKIV ZAGREB"</derivirana_varijabla>
  </DomainObject.Predmet.ProtustrankaFormated>
  <DomainObject.Predmet.ProtustrankaFormatedOIB>
    <izvorni_sadrzaj>  MALONOGOMETNI KLUB "KOZAKIV ZAGREB", OIB 46851899455</izvorni_sadrzaj>
    <derivirana_varijabla naziv="DomainObject.Predmet.ProtustrankaFormatedOIB_1">  MALONOGOMETNI KLUB "KOZAKIV ZAGREB", OIB 46851899455</derivirana_varijabla>
  </DomainObject.Predmet.ProtustrankaFormatedOIB>
  <DomainObject.Predmet.ProtustrankaFormatedWithAdress>
    <izvorni_sadrzaj> MALONOGOMETNI KLUB "KOZAKIV ZAGREB", Kozari Bok VI.odvoj.12, 10000 Zagreb</izvorni_sadrzaj>
    <derivirana_varijabla naziv="DomainObject.Predmet.ProtustrankaFormatedWithAdress_1"> MALONOGOMETNI KLUB "KOZAKIV ZAGREB", Kozari Bok VI.odvoj.12, 10000 Zagreb</derivirana_varijabla>
  </DomainObject.Predmet.ProtustrankaFormatedWithAdress>
  <DomainObject.Predmet.ProtustrankaFormatedWithAdressOIB>
    <izvorni_sadrzaj> MALONOGOMETNI KLUB "KOZAKIV ZAGREB", OIB 46851899455, Kozari Bok VI.odvoj.12, 10000 Zagreb</izvorni_sadrzaj>
    <derivirana_varijabla naziv="DomainObject.Predmet.ProtustrankaFormatedWithAdressOIB_1"> MALONOGOMETNI KLUB "KOZAKIV ZAGREB", OIB 46851899455, Kozari Bok VI.odvoj.12, 10000 Zagreb</derivirana_varijabla>
  </DomainObject.Predmet.ProtustrankaFormatedWithAdressOIB>
  <DomainObject.Predmet.ProtustrankaWithAdress>
    <izvorni_sadrzaj>MALONOGOMETNI KLUB "KOZAKIV ZAGREB" Kozari Bok VI.odvoj.12, 10000 Zagreb</izvorni_sadrzaj>
    <derivirana_varijabla naziv="DomainObject.Predmet.ProtustrankaWithAdress_1">MALONOGOMETNI KLUB "KOZAKIV ZAGREB" Kozari Bok VI.odvoj.12, 10000 Zagreb</derivirana_varijabla>
  </DomainObject.Predmet.ProtustrankaWithAdress>
  <DomainObject.Predmet.ProtustrankaWithAdressOIB>
    <izvorni_sadrzaj>MALONOGOMETNI KLUB "KOZAKIV ZAGREB", OIB 46851899455, Kozari Bok VI.odvoj.12, 10000 Zagreb</izvorni_sadrzaj>
    <derivirana_varijabla naziv="DomainObject.Predmet.ProtustrankaWithAdressOIB_1">MALONOGOMETNI KLUB "KOZAKIV ZAGREB", OIB 46851899455, Kozari Bok VI.odvoj.12, 10000 Zagreb</derivirana_varijabla>
  </DomainObject.Predmet.ProtustrankaWithAdressOIB>
  <DomainObject.Predmet.ProtustrankaNazivFormated>
    <izvorni_sadrzaj>MALONOGOMETNI KLUB "KOZAKIV ZAGREB"</izvorni_sadrzaj>
    <derivirana_varijabla naziv="DomainObject.Predmet.ProtustrankaNazivFormated_1">MALONOGOMETNI KLUB "KOZAKIV ZAGREB"</derivirana_varijabla>
  </DomainObject.Predmet.ProtustrankaNazivFormated>
  <DomainObject.Predmet.ProtustrankaNazivFormatedOIB>
    <izvorni_sadrzaj>MALONOGOMETNI KLUB "KOZAKIV ZAGREB", OIB 46851899455</izvorni_sadrzaj>
    <derivirana_varijabla naziv="DomainObject.Predmet.ProtustrankaNazivFormatedOIB_1">MALONOGOMETNI KLUB "KOZAKIV ZAGREB", OIB 46851899455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"KOZAKIV ZAGREB"</item>
    </izvorni_sadrzaj>
    <derivirana_varijabla naziv="DomainObject.Predmet.ProtuStrankaListFormated_1">
      <item>MALONOGOMETNI KLUB "KOZAKIV ZAGREB"</item>
    </derivirana_varijabla>
  </DomainObject.Predmet.ProtuStrankaListFormated>
  <DomainObject.Predmet.ProtuStrankaListFormatedOIB>
    <izvorni_sadrzaj>
      <item>MALONOGOMETNI KLUB "KOZAKIV ZAGREB", OIB 46851899455</item>
    </izvorni_sadrzaj>
    <derivirana_varijabla naziv="DomainObject.Predmet.ProtuStrankaListFormatedOIB_1">
      <item>MALONOGOMETNI KLUB "KOZAKIV ZAGREB", OIB 46851899455</item>
    </derivirana_varijabla>
  </DomainObject.Predmet.ProtuStrankaListFormatedOIB>
  <DomainObject.Predmet.ProtuStrankaListFormatedWithAdress>
    <izvorni_sadrzaj>
      <item>MALONOGOMETNI KLUB "KOZAKIV ZAGREB", Kozari Bok VI.odvoj.12, 10000 Zagreb</item>
    </izvorni_sadrzaj>
    <derivirana_varijabla naziv="DomainObject.Predmet.ProtuStrankaListFormatedWithAdress_1">
      <item>MALONOGOMETNI KLUB "KOZAKIV ZAGREB", Kozari Bok VI.odvoj.12, 10000 Zagreb</item>
    </derivirana_varijabla>
  </DomainObject.Predmet.ProtuStrankaListFormatedWithAdress>
  <DomainObject.Predmet.ProtuStrankaListFormatedWithAdressOIB>
    <izvorni_sadrzaj>
      <item>MALONOGOMETNI KLUB "KOZAKIV ZAGREB", OIB 46851899455, Kozari Bok VI.odvoj.12, 10000 Zagreb</item>
    </izvorni_sadrzaj>
    <derivirana_varijabla naziv="DomainObject.Predmet.ProtuStrankaListFormatedWithAdressOIB_1">
      <item>MALONOGOMETNI KLUB "KOZAKIV ZAGREB", OIB 46851899455, Kozari Bok VI.odvoj.12, 10000 Zagreb</item>
    </derivirana_varijabla>
  </DomainObject.Predmet.ProtuStrankaListFormatedWithAdressOIB>
  <DomainObject.Predmet.ProtuStrankaListNazivFormated>
    <izvorni_sadrzaj>
      <item>MALONOGOMETNI KLUB "KOZAKIV ZAGREB"</item>
    </izvorni_sadrzaj>
    <derivirana_varijabla naziv="DomainObject.Predmet.ProtuStrankaListNazivFormated_1">
      <item>MALONOGOMETNI KLUB "KOZAKIV ZAGREB"</item>
    </derivirana_varijabla>
  </DomainObject.Predmet.ProtuStrankaListNazivFormated>
  <DomainObject.Predmet.ProtuStrankaListNazivFormatedOIB>
    <izvorni_sadrzaj>
      <item>MALONOGOMETNI KLUB "KOZAKIV ZAGREB", OIB 46851899455</item>
    </izvorni_sadrzaj>
    <derivirana_varijabla naziv="DomainObject.Predmet.ProtuStrankaListNazivFormatedOIB_1">
      <item>MALONOGOMETNI KLUB "KOZAKIV ZAGREB", OIB 46851899455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"KOZAKIV ZAGREB"</izvorni_sadrzaj>
    <derivirana_varijabla naziv="DomainObject.Predmet.ProtustrankaIDrugi_1">MALONOGOMETNI KLUB "KOZAKIV ZAGREB"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MALONOGOMETNI KLUB "KOZAKIV ZAGREB", OIB 46851899455, Kozari Bok VI.odvoj.12, 10000 Zagreb</izvorni_sadrzaj>
    <derivirana_varijabla naziv="DomainObject.Predmet.ProtustrankaIDrugiAdressOIB_1">MALONOGOMETNI KLUB "KOZAKIV ZAGREB", OIB 46851899455, Kozari Bok VI.odvoj.12,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"KOZAKIV ZAGREB"</item>
      <item>FINA Regionalni centar Zagreb</item>
    </izvorni_sadrzaj>
    <derivirana_varijabla naziv="DomainObject.Predmet.SudioniciListNaziv_1">
      <item>MALONOGOMETNI KLUB "KOZAKIV ZAGREB"</item>
      <item>FINA Regionalni centar Zagreb</item>
    </derivirana_varijabla>
  </DomainObject.Predmet.SudioniciListNaziv>
  <DomainObject.Predmet.SudioniciListAdressOIB>
    <izvorni_sadrzaj>
      <item>MALONOGOMETNI KLUB "KOZAKIV ZAGREB", OIB 46851899455, Kozari Bok VI.odvoj.12,10000 Zagreb</item>
      <item>FINA Regionalni centar Zagreb, OIB 85821130368, Trg svibanjskih žrtava 1995. br. 1,10000 Zagreb</item>
    </izvorni_sadrzaj>
    <derivirana_varijabla naziv="DomainObject.Predmet.SudioniciListAdressOIB_1">
      <item>MALONOGOMETNI KLUB "KOZAKIV ZAGREB", OIB 46851899455, Kozari Bok VI.odvoj.12,10000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46851899455</item>
      <item>, OIB 85821130368</item>
    </izvorni_sadrzaj>
    <derivirana_varijabla naziv="DomainObject.Predmet.SudioniciListNazivOIB_1">
      <item>, OIB 46851899455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05737-5F19-4C97-89CA-3D09F3D03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3259</properties:Characters>
  <properties:Lines>99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2018-08-28T08:51:00Z</dcterms:created>
  <dc:creator>Snježana Andrijanić</dc:creator>
  <cp:lastModifiedBy>Gordana Harc</cp:lastModifiedBy>
  <cp:lastPrinted>2018-08-28T08:56:00Z</cp:lastPrinted>
  <dcterms:modified xmlns:xsi="http://www.w3.org/2001/XMLSchema-instance" xsi:type="dcterms:W3CDTF">2018-08-28T08:58:00Z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St-489-18-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