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4ea4" w14:paraId="4734ea4" w:rsidRDefault="00A7486C" w:rsidP="00A7486C" w:rsidR="00A748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86C" w:rsidP="00A7486C" w:rsidR="00A748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486C" w:rsidP="00A7486C" w:rsidR="00A748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486C" w:rsidP="00A7486C" w:rsidR="00A748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7486C" w:rsidP="00A7486C" w:rsidR="00A748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7486C" w:rsidP="00A7486C" w:rsidR="00A748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7486C" w:rsidP="00A7486C" w:rsidR="00A7486C" w:rsidRPr="005D578C">
      <w:pPr>
        <w:jc w:val="center"/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AD MAJORA d. o. o. Labin, Trg Labinskih Rudara 4, OIB 13238738987, MBS 040114997,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75B8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2016.</w:t>
      </w: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 MAJORA d. o. o. Labin, Trg Labinskih Rudara 4, OIB 13238738987, MBS 040114997,</w:t>
      </w:r>
      <w:r w:rsidRPr="005D578C">
        <w:rPr>
          <w:rFonts w:cs="Times New Roman" w:eastAsia="Times New Roman"/>
          <w:szCs w:val="24"/>
        </w:rPr>
        <w:t xml:space="preserve"> s danom </w:t>
      </w:r>
      <w:r w:rsidR="00375B8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375B85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A7486C" w:rsidP="00A7486C" w:rsidR="00A7486C">
      <w:pPr>
        <w:ind w:firstLine="708"/>
        <w:rPr>
          <w:rFonts w:cs="Times New Roman" w:eastAsia="Times New Roman"/>
          <w:szCs w:val="20"/>
        </w:rPr>
      </w:pPr>
    </w:p>
    <w:p w:rsidRDefault="00A7486C" w:rsidP="00A7486C" w:rsidR="00A748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AD MAJORA d. o. o. Labin, Trg Labinskih Rudara 4, OIB 13238738987, MBS 040114997.</w:t>
      </w:r>
    </w:p>
    <w:p w:rsidRDefault="00A7486C" w:rsidP="00A7486C" w:rsidR="00A7486C">
      <w:pPr>
        <w:rPr>
          <w:rFonts w:cs="Times New Roman" w:eastAsia="Times New Roman"/>
          <w:szCs w:val="24"/>
        </w:rPr>
      </w:pPr>
    </w:p>
    <w:p w:rsidRDefault="00A7486C" w:rsidP="00A7486C" w:rsidR="00A748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AD MAJORA d. o. o. Labin, Trg Labinskih Rudara 4, OIB 13238738987, MBS 040114997.</w:t>
      </w:r>
    </w:p>
    <w:p w:rsidRDefault="00A7486C" w:rsidP="00A7486C" w:rsidR="00A7486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7486C" w:rsidP="00A7486C" w:rsidR="00A7486C">
      <w:pPr>
        <w:ind w:firstLine="708"/>
        <w:rPr>
          <w:rFonts w:cs="Times New Roman" w:eastAsia="Times New Roman"/>
          <w:szCs w:val="24"/>
        </w:rPr>
      </w:pPr>
    </w:p>
    <w:p w:rsidRDefault="00A7486C" w:rsidP="00A7486C" w:rsidR="00A748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AD MAJORA d. o. o. Labin.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St-583/2015-3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St-583/2015-4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7486C" w:rsidP="00A7486C" w:rsidR="00A748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75B85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7486C" w:rsidP="00A7486C" w:rsidR="00A7486C" w:rsidRPr="005D578C">
      <w:pPr>
        <w:jc w:val="center"/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7486C" w:rsidP="00A7486C" w:rsidR="00A748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242D6">
        <w:rPr>
          <w:rFonts w:cs="Times New Roman" w:eastAsia="Times New Roman"/>
          <w:szCs w:val="24"/>
        </w:rPr>
        <w:t>, v. r.</w:t>
      </w:r>
    </w:p>
    <w:p w:rsidRDefault="00A7486C" w:rsidP="00A7486C" w:rsidR="00A7486C">
      <w:pPr>
        <w:jc w:val="left"/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left"/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486C" w:rsidP="00A7486C" w:rsidR="00A748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7486C" w:rsidP="00A7486C" w:rsidR="00A7486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rPr>
          <w:rFonts w:cs="Times New Roman" w:eastAsia="Times New Roman"/>
          <w:szCs w:val="24"/>
        </w:rPr>
      </w:pPr>
    </w:p>
    <w:p w:rsidRDefault="00A7486C" w:rsidP="00A7486C" w:rsidR="00A748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AD MAJORA d. o. o. Labin,</w:t>
      </w:r>
      <w:r w:rsidR="003329C1" w:rsidRPr="003329C1">
        <w:rPr>
          <w:rFonts w:cs="Times New Roman" w:eastAsia="Times New Roman"/>
          <w:szCs w:val="24"/>
        </w:rPr>
        <w:t xml:space="preserve"> </w:t>
      </w:r>
      <w:r w:rsidR="003329C1">
        <w:rPr>
          <w:rFonts w:cs="Times New Roman" w:eastAsia="Times New Roman"/>
          <w:szCs w:val="24"/>
        </w:rPr>
        <w:t xml:space="preserve">Trg Labinskih Rudara 4, </w:t>
      </w:r>
      <w:r>
        <w:rPr>
          <w:rFonts w:cs="Times New Roman" w:eastAsia="Times New Roman"/>
          <w:szCs w:val="24"/>
        </w:rPr>
        <w:t xml:space="preserve"> 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Paulo Miletić, Labin, Rudarska 10/2, </w:t>
      </w:r>
    </w:p>
    <w:p w:rsidRDefault="00A7486C" w:rsidP="00A7486C" w:rsidR="00A748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7486C" w:rsidP="00A7486C" w:rsidR="00A7486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7486C" w:rsidP="00A7486C" w:rsidR="00A748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A7486C" w:rsidP="00A7486C" w:rsidR="00A7486C"/>
    <w:p w:rsidRDefault="00375B85" w:rsidR="00375B85"/>
    <w:sectPr w:rsidSect="00375B85" w:rsidR="00375B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B85" w:rsidP="00A7486C" w:rsidR="00375B85">
      <w:r>
        <w:separator/>
      </w:r>
    </w:p>
  </w:endnote>
  <w:endnote w:id="0" w:type="continuationSeparator">
    <w:p w:rsidRDefault="00375B85" w:rsidP="00A7486C" w:rsidR="0037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R="00375B8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R="00375B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R="00375B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B85" w:rsidP="00A7486C" w:rsidR="00375B85">
      <w:r>
        <w:separator/>
      </w:r>
    </w:p>
  </w:footnote>
  <w:footnote w:id="0" w:type="continuationSeparator">
    <w:p w:rsidRDefault="00375B85" w:rsidP="00A7486C" w:rsidR="00375B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R="00375B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P="00375B85" w:rsidR="00375B8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31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St-583/2015-5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85" w:rsidP="00375B85" w:rsidR="00375B85" w:rsidRPr="00A074C3">
    <w:pPr>
      <w:pStyle w:val="Zaglavlje"/>
      <w:jc w:val="right"/>
      <w:rPr>
        <w:szCs w:val="24"/>
      </w:rPr>
    </w:pPr>
    <w:r>
      <w:rPr>
        <w:szCs w:val="24"/>
      </w:rPr>
      <w:t>11 St-583/2015-5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13E"/>
    <w:rsid w:val="00173119"/>
    <w:rsid w:val="002A513E"/>
    <w:rsid w:val="003329C1"/>
    <w:rsid w:val="00375B85"/>
    <w:rsid w:val="004139FE"/>
    <w:rsid w:val="006242D6"/>
    <w:rsid w:val="0075528E"/>
    <w:rsid w:val="0079403F"/>
    <w:rsid w:val="008B6E8D"/>
    <w:rsid w:val="00A7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8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8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748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8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8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8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1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31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31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31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8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8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748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8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8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8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3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31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31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31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MAJORA d.o.o. LABIN</izvorni_sadrzaj>
    <derivirana_varijabla naziv="DomainObject.Predmet.ProtustrankaFormated_1">  AD MAJORA d.o.o. LABIN</derivirana_varijabla>
  </DomainObject.Predmet.ProtustrankaFormated>
  <DomainObject.Predmet.ProtustrankaFormatedOIB>
    <izvorni_sadrzaj>  AD MAJORA d.o.o. LABIN, OIB 13238738987</izvorni_sadrzaj>
    <derivirana_varijabla naziv="DomainObject.Predmet.ProtustrankaFormatedOIB_1">  AD MAJORA d.o.o. LABIN, OIB 13238738987</derivirana_varijabla>
  </DomainObject.Predmet.ProtustrankaFormatedOIB>
  <DomainObject.Predmet.ProtustrankaFormatedWithAdress>
    <izvorni_sadrzaj> AD MAJORA d.o.o. LABIN, Trg Labinskih Rudara 4, 52220 Labin</izvorni_sadrzaj>
    <derivirana_varijabla naziv="DomainObject.Predmet.ProtustrankaFormatedWithAdress_1"> AD MAJORA d.o.o. LABIN, Trg Labinskih Rudara 4, 52220 Labin</derivirana_varijabla>
  </DomainObject.Predmet.ProtustrankaFormatedWithAdress>
  <DomainObject.Predmet.ProtustrankaFormatedWithAdressOIB>
    <izvorni_sadrzaj> AD MAJORA d.o.o. LABIN, OIB 13238738987, Trg Labinskih Rudara 4, 52220 Labin</izvorni_sadrzaj>
    <derivirana_varijabla naziv="DomainObject.Predmet.ProtustrankaFormatedWithAdressOIB_1"> AD MAJORA d.o.o. LABIN, OIB 13238738987, Trg Labinskih Rudara 4, 52220 Labin</derivirana_varijabla>
  </DomainObject.Predmet.ProtustrankaFormatedWithAdressOIB>
  <DomainObject.Predmet.ProtustrankaWithAdress>
    <izvorni_sadrzaj>AD MAJORA d.o.o. LABIN Trg Labinskih Rudara 4, 52220 Labin</izvorni_sadrzaj>
    <derivirana_varijabla naziv="DomainObject.Predmet.ProtustrankaWithAdress_1">AD MAJORA d.o.o. LABIN Trg Labinskih Rudara 4, 52220 Labin</derivirana_varijabla>
  </DomainObject.Predmet.ProtustrankaWithAdress>
  <DomainObject.Predmet.ProtustrankaWithAdressOIB>
    <izvorni_sadrzaj>AD MAJORA d.o.o. LABIN, OIB 13238738987, Trg Labinskih Rudara 4, 52220 Labin</izvorni_sadrzaj>
    <derivirana_varijabla naziv="DomainObject.Predmet.ProtustrankaWithAdressOIB_1">AD MAJORA d.o.o. LABIN, OIB 13238738987, Trg Labinskih Rudara 4, 52220 Labin</derivirana_varijabla>
  </DomainObject.Predmet.ProtustrankaWithAdressOIB>
  <DomainObject.Predmet.ProtustrankaNazivFormated>
    <izvorni_sadrzaj>AD MAJORA d.o.o. LABIN</izvorni_sadrzaj>
    <derivirana_varijabla naziv="DomainObject.Predmet.ProtustrankaNazivFormated_1">AD MAJORA d.o.o. LABIN</derivirana_varijabla>
  </DomainObject.Predmet.ProtustrankaNazivFormated>
  <DomainObject.Predmet.ProtustrankaNazivFormatedOIB>
    <izvorni_sadrzaj>AD MAJORA d.o.o. LABIN, OIB 13238738987</izvorni_sadrzaj>
    <derivirana_varijabla naziv="DomainObject.Predmet.ProtustrankaNazivFormatedOIB_1">AD MAJORA d.o.o. LABIN, OIB 13238738987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2394617.43</izvorni_sadrzaj>
    <derivirana_varijabla naziv="DomainObject.Predmet.TrenutnaVrijednost_1">2394617.43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MAJORA d.o.o. LABIN</item>
    </izvorni_sadrzaj>
    <derivirana_varijabla naziv="DomainObject.Predmet.ProtuStrankaListFormated_1">
      <item>AD MAJORA d.o.o. LABIN</item>
    </derivirana_varijabla>
  </DomainObject.Predmet.ProtuStrankaListFormated>
  <DomainObject.Predmet.ProtuStrankaListFormatedOIB>
    <izvorni_sadrzaj>
      <item>AD MAJORA d.o.o. LABIN, OIB 13238738987</item>
    </izvorni_sadrzaj>
    <derivirana_varijabla naziv="DomainObject.Predmet.ProtuStrankaListFormatedOIB_1">
      <item>AD MAJORA d.o.o. LABIN, OIB 13238738987</item>
    </derivirana_varijabla>
  </DomainObject.Predmet.ProtuStrankaListFormatedOIB>
  <DomainObject.Predmet.ProtuStrankaListFormatedWithAdress>
    <izvorni_sadrzaj>
      <item>AD MAJORA d.o.o. LABIN, Trg Labinskih Rudara 4, 52220 Labin</item>
    </izvorni_sadrzaj>
    <derivirana_varijabla naziv="DomainObject.Predmet.ProtuStrankaListFormatedWithAdress_1">
      <item>AD MAJORA d.o.o. LABIN, Trg Labinskih Rudara 4, 52220 Labin</item>
    </derivirana_varijabla>
  </DomainObject.Predmet.ProtuStrankaListFormatedWithAdress>
  <DomainObject.Predmet.ProtuStrankaListFormatedWithAdressOIB>
    <izvorni_sadrzaj>
      <item>AD MAJORA d.o.o. LABIN, OIB 13238738987, Trg Labinskih Rudara 4, 52220 Labin</item>
    </izvorni_sadrzaj>
    <derivirana_varijabla naziv="DomainObject.Predmet.ProtuStrankaListFormatedWithAdressOIB_1">
      <item>AD MAJORA d.o.o. LABIN, OIB 13238738987, Trg Labinskih Rudara 4, 52220 Labin</item>
    </derivirana_varijabla>
  </DomainObject.Predmet.ProtuStrankaListFormatedWithAdressOIB>
  <DomainObject.Predmet.ProtuStrankaListNazivFormated>
    <izvorni_sadrzaj>
      <item>AD MAJORA d.o.o. LABIN</item>
    </izvorni_sadrzaj>
    <derivirana_varijabla naziv="DomainObject.Predmet.ProtuStrankaListNazivFormated_1">
      <item>AD MAJORA d.o.o. LABIN</item>
    </derivirana_varijabla>
  </DomainObject.Predmet.ProtuStrankaListNazivFormated>
  <DomainObject.Predmet.ProtuStrankaListNazivFormatedOIB>
    <izvorni_sadrzaj>
      <item>AD MAJORA d.o.o. LABIN, OIB 13238738987</item>
    </izvorni_sadrzaj>
    <derivirana_varijabla naziv="DomainObject.Predmet.ProtuStrankaListNazivFormatedOIB_1">
      <item>AD MAJORA d.o.o. LABIN, OIB 13238738987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MAJORA d.o.o. LABIN</izvorni_sadrzaj>
    <derivirana_varijabla naziv="DomainObject.Predmet.ProtustrankaIDrugi_1">AD MAJORA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 MAJORA d.o.o. LABIN, OIB 13238738987, Trg Labinskih Rudara 4, 52220 Labin</izvorni_sadrzaj>
    <derivirana_varijabla naziv="DomainObject.Predmet.ProtustrankaIDrugiAdressOIB_1">AD MAJORA d.o.o. LABIN, OIB 13238738987,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MAJORA d.o.o. LABIN</item>
    </izvorni_sadrzaj>
    <derivirana_varijabla naziv="DomainObject.Predmet.SudioniciListNaziv_1">
      <item>FINANCIJSKA AGENCIJA, RC RIJEKA, PODRUŽNICA PULA, PULA</item>
      <item>AD MAJORA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 MAJORA d.o.o. LABIN, OIB 13238738987, Trg Labinskih Rudara 4,52220 Labin</item>
    </izvorni_sadrzaj>
    <derivirana_varijabla naziv="DomainObject.Predmet.SudioniciListAdressOIB_1">
      <item>FINANCIJSKA AGENCIJA, RC RIJEKA, PODRUŽNICA PULA, PULA, OIB 85821130368, Giardini 5,52100 Pula</item>
      <item>AD MAJORA d.o.o. LABIN, OIB 13238738987, Trg Labinskih Rudara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13238738987</item>
    </izvorni_sadrzaj>
    <derivirana_varijabla naziv="DomainObject.Predmet.SudioniciListNazivOIB_1">
      <item>, OIB 85821130368</item>
      <item>, OIB 13238738987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3182</properties:Characters>
  <properties:Lines>87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2016-02-23T13:52:00Z</dcterms:created>
  <dc:creator>Mihaela Kaligari</dc:creator>
  <dc:description/>
  <cp:keywords/>
  <cp:lastModifiedBy>Mihaela Kaligari</cp:lastModifiedBy>
  <cp:lastPrinted>2016-02-24T09:57:00Z</cp:lastPrinted>
  <dcterms:modified xmlns:xsi="http://www.w3.org/2001/XMLSchema-instance" xsi:type="dcterms:W3CDTF">2016-02-24T11:11:00Z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