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32ce" w14:paraId="cf332ce" w:rsidRDefault="00F82782" w:rsidP="009517C5" w:rsidR="009517C5">
      <w:pPr>
        <w15:collapsed w:val="false"/>
      </w:pPr>
      <w:r>
        <w:t xml:space="preserve"> </w:t>
      </w:r>
      <w:r w:rsidR="009517C5">
        <w:t xml:space="preserve">            </w:t>
      </w:r>
      <w:r w:rsidR="009517C5">
        <w:rPr>
          <w:noProof/>
        </w:rPr>
        <w:drawing>
          <wp:inline distR="0" distL="0" distB="0" distT="0">
            <wp:extent cy="609600" cx="485775"/>
            <wp:effectExtent b="0" r="9525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17C5" w:rsidP="009517C5" w:rsidR="009517C5">
      <w:r>
        <w:t xml:space="preserve">   Republika Hrvatska</w:t>
      </w:r>
    </w:p>
    <w:p w:rsidRDefault="009517C5" w:rsidP="009517C5" w:rsidR="009517C5">
      <w:r>
        <w:t>Trgovački sud u Osijeku</w:t>
      </w:r>
    </w:p>
    <w:p w:rsidRDefault="009517C5" w:rsidP="009517C5" w:rsidR="009517C5">
      <w:r>
        <w:t xml:space="preserve">   Osijek, Zagrebačka 2</w:t>
      </w:r>
    </w:p>
    <w:p w:rsidRDefault="009517C5" w:rsidP="009517C5" w:rsidR="009517C5">
      <w:pPr>
        <w:jc w:val="right"/>
      </w:pPr>
    </w:p>
    <w:p w:rsidRDefault="009517C5" w:rsidP="009517C5" w:rsidR="009517C5">
      <w:pPr>
        <w:jc w:val="right"/>
      </w:pPr>
    </w:p>
    <w:p w:rsidRDefault="009517C5" w:rsidP="009517C5" w:rsidR="009517C5">
      <w:pPr>
        <w:jc w:val="right"/>
      </w:pPr>
    </w:p>
    <w:p w:rsidRDefault="009517C5" w:rsidP="009517C5" w:rsidR="009517C5">
      <w:pPr>
        <w:jc w:val="right"/>
      </w:pPr>
    </w:p>
    <w:p w:rsidRDefault="009517C5" w:rsidP="009517C5" w:rsidR="009517C5">
      <w:pPr>
        <w:jc w:val="right"/>
      </w:pPr>
      <w:r>
        <w:t>Poslovni broj: 6 St-2096/18-11</w:t>
      </w:r>
    </w:p>
    <w:p w:rsidRDefault="004B741D" w:rsidP="009517C5" w:rsidR="004B741D">
      <w:pPr>
        <w:jc w:val="right"/>
      </w:pPr>
    </w:p>
    <w:p w:rsidRDefault="009517C5" w:rsidP="009517C5" w:rsidR="009517C5">
      <w:pPr>
        <w:jc w:val="right"/>
      </w:pPr>
    </w:p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</w:t>
      </w:r>
      <w:r w:rsidR="001B5D7B">
        <w:t>Osijek</w:t>
      </w:r>
      <w:r w:rsidR="00C75BB5">
        <w:t xml:space="preserve">, za otvaranje stečajnog postupka nad dužnikom </w:t>
      </w:r>
      <w:r w:rsidR="009517C5" w:rsidRPr="009517C5">
        <w:rPr>
          <w:b/>
        </w:rPr>
        <w:t>ZEL ERG d.o.o. za proizvodnju energije i usluge, MBS: 030126507, OIB: 27221004472, Osijek, Ulica Ivana Gundulića 62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9517C5">
        <w:t>4. veljače 2019.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9517C5">
        <w:rPr>
          <w:b/>
        </w:rPr>
        <w:t>ZEL ERG d.o.o. za proizvodnju energije i usluge, MBS: 030126507, OIB: 27221004472, Osijek, Ulica Ivana Gundulića 62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Zakazuje se ročište radi izjašnjenja o prijedlogu za dan</w:t>
      </w:r>
      <w:r w:rsidR="009517C5">
        <w:t xml:space="preserve"> </w:t>
      </w:r>
      <w:r>
        <w:t xml:space="preserve"> </w:t>
      </w:r>
      <w:r w:rsidR="009517C5">
        <w:rPr>
          <w:b/>
        </w:rPr>
        <w:t>20. ožujak 2019. g. u 11,15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983791" w:rsidR="003768C2" w:rsidRPr="001B5D7B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1B5D7B">
        <w:t xml:space="preserve"> </w:t>
      </w:r>
      <w:r w:rsidR="00983791" w:rsidRPr="00983791">
        <w:rPr>
          <w:b/>
        </w:rPr>
        <w:t xml:space="preserve">Lovorka </w:t>
      </w:r>
      <w:proofErr w:type="spellStart"/>
      <w:r w:rsidR="00983791" w:rsidRPr="00983791">
        <w:rPr>
          <w:b/>
        </w:rPr>
        <w:t>Juranović</w:t>
      </w:r>
      <w:proofErr w:type="spellEnd"/>
      <w:r w:rsidR="00983791" w:rsidRPr="00983791">
        <w:rPr>
          <w:b/>
        </w:rPr>
        <w:t xml:space="preserve">, Rijeka, </w:t>
      </w:r>
      <w:proofErr w:type="spellStart"/>
      <w:r w:rsidR="00983791" w:rsidRPr="00983791">
        <w:rPr>
          <w:b/>
        </w:rPr>
        <w:t>Verdieva</w:t>
      </w:r>
      <w:proofErr w:type="spellEnd"/>
      <w:r w:rsidR="00983791" w:rsidRPr="00983791">
        <w:rPr>
          <w:b/>
        </w:rPr>
        <w:t xml:space="preserve"> 6/III, OIB: 83481633615</w:t>
      </w:r>
      <w:r w:rsidR="001B5D7B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</w:t>
      </w:r>
      <w:r w:rsidR="001B5D7B">
        <w:t>Osijek</w:t>
      </w:r>
      <w:r w:rsidR="00C75BB5">
        <w:t xml:space="preserve"> je dana </w:t>
      </w:r>
      <w:r w:rsidR="009517C5">
        <w:t>2. listopada</w:t>
      </w:r>
      <w:r w:rsidR="004517C1">
        <w:t xml:space="preserve"> 201</w:t>
      </w:r>
      <w:r w:rsidR="001B5D7B">
        <w:t>8</w:t>
      </w:r>
      <w:r w:rsidR="004517C1">
        <w:t>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9517C5" w:rsidRPr="009517C5">
        <w:rPr>
          <w:b/>
        </w:rPr>
        <w:t>ZEL ERG d.o.o. za proizvodnju energije i usluge, MBS: 030126507, OIB: 27221004472, Osijek, Ulica Ivana Gundulića 62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9517C5" w:rsidP="009517C5" w:rsidR="009517C5">
      <w:pPr>
        <w:jc w:val="right"/>
      </w:pPr>
      <w:r>
        <w:t>Poslovni broj: 6 St-2096/18-11</w:t>
      </w:r>
    </w:p>
    <w:p w:rsidRDefault="009517C5" w:rsidP="009517C5" w:rsidR="009517C5">
      <w:pPr>
        <w:jc w:val="right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</w:t>
      </w:r>
      <w:r w:rsidR="009517C5">
        <w:t xml:space="preserve">na dan 24.9.2018. g. </w:t>
      </w:r>
      <w:r>
        <w:t xml:space="preserve">prema dužniku ima tražbinu u iznosu od </w:t>
      </w:r>
      <w:r w:rsidR="009517C5">
        <w:t>17.494,72</w:t>
      </w:r>
      <w:r>
        <w:t xml:space="preserve"> kn </w:t>
      </w:r>
      <w:r w:rsidR="00883BDB">
        <w:t xml:space="preserve">temeljem </w:t>
      </w:r>
      <w:r w:rsidR="009517C5">
        <w:t xml:space="preserve">neplaćenih obveza poreza, doprinosa i drugih javnih davanja </w:t>
      </w:r>
      <w:r w:rsidR="004F1D1A">
        <w:t>te da kod dužnika postoji stečajni razlog</w:t>
      </w:r>
      <w:r w:rsidR="00734A75">
        <w:t xml:space="preserve"> </w:t>
      </w:r>
      <w:r w:rsidR="009517C5">
        <w:t xml:space="preserve">– nesposobnost za plaćanje </w:t>
      </w:r>
      <w:r w:rsidR="004517C1">
        <w:t xml:space="preserve">budući </w:t>
      </w:r>
      <w:r w:rsidR="001B5D7B">
        <w:t>da</w:t>
      </w:r>
      <w:r w:rsidR="004517C1">
        <w:t xml:space="preserve"> </w:t>
      </w:r>
      <w:r w:rsidR="009517C5">
        <w:t xml:space="preserve">je dužnik u neprekidnoj blokadi u trajanju od 157 dana a </w:t>
      </w:r>
      <w:r w:rsidR="001B5D7B">
        <w:t xml:space="preserve">u Očevidniku redoslijeda osnova za plaćanje ima </w:t>
      </w:r>
      <w:r w:rsidR="009517C5">
        <w:t>nepodmirenih naloga za plaćanje u ukupnom iznosu od 22.386,42 kn.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9517C5" w:rsidR="005173F9" w:rsidRPr="004517C1">
      <w:pPr>
        <w:tabs>
          <w:tab w:pos="6195" w:val="left"/>
        </w:tabs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9517C5" w:rsidRPr="006320FC">
        <w:rPr>
          <w:b/>
        </w:rPr>
        <w:t xml:space="preserve">Lovorka </w:t>
      </w:r>
      <w:proofErr w:type="spellStart"/>
      <w:r w:rsidR="009517C5" w:rsidRPr="006320FC">
        <w:rPr>
          <w:b/>
        </w:rPr>
        <w:t>Juranović</w:t>
      </w:r>
      <w:proofErr w:type="spellEnd"/>
      <w:r w:rsidR="009517C5" w:rsidRPr="006320FC">
        <w:rPr>
          <w:b/>
        </w:rPr>
        <w:t xml:space="preserve">, Rijeka, </w:t>
      </w:r>
      <w:proofErr w:type="spellStart"/>
      <w:r w:rsidR="009517C5" w:rsidRPr="006320FC">
        <w:rPr>
          <w:b/>
        </w:rPr>
        <w:t>Verdieva</w:t>
      </w:r>
      <w:proofErr w:type="spellEnd"/>
      <w:r w:rsidR="009517C5" w:rsidRPr="006320FC">
        <w:rPr>
          <w:b/>
        </w:rPr>
        <w:t xml:space="preserve"> 6/III, OIB: 8348163361</w:t>
      </w:r>
      <w:r w:rsidR="009517C5">
        <w:rPr>
          <w:b/>
        </w:rP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9517C5">
        <w:t>4. veljače 2019.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D21699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4517C1">
        <w:t>priv</w:t>
      </w:r>
      <w:proofErr w:type="spellEnd"/>
      <w:r w:rsidRPr="004517C1">
        <w:t>. st. upravitelj</w:t>
      </w:r>
      <w:r w:rsidR="005D6CA0" w:rsidRPr="004517C1">
        <w:t>ica</w:t>
      </w:r>
      <w:r w:rsidRPr="004517C1">
        <w:t xml:space="preserve"> </w:t>
      </w:r>
      <w:r w:rsidR="009517C5">
        <w:t xml:space="preserve">Lovorka </w:t>
      </w:r>
      <w:proofErr w:type="spellStart"/>
      <w:r w:rsidR="009517C5">
        <w:t>Juranović</w:t>
      </w:r>
      <w:proofErr w:type="spellEnd"/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</w:t>
      </w:r>
      <w:r w:rsidR="00D21699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1B5D7B">
        <w:t>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9517C5">
        <w:t>20.3.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D618AB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933" w:rsidR="00056933">
      <w:r>
        <w:separator/>
      </w:r>
    </w:p>
  </w:endnote>
  <w:endnote w:id="0" w:type="continuationSeparator">
    <w:p w:rsidRDefault="00056933" w:rsidR="0005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933" w:rsidR="00056933">
      <w:r>
        <w:separator/>
      </w:r>
    </w:p>
  </w:footnote>
  <w:footnote w:id="0" w:type="continuationSeparator">
    <w:p w:rsidRDefault="00056933" w:rsidR="000569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18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56933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5E69"/>
    <w:rsid w:val="0019752C"/>
    <w:rsid w:val="001A0170"/>
    <w:rsid w:val="001A6201"/>
    <w:rsid w:val="001B522B"/>
    <w:rsid w:val="001B5D7B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221F6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4A75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45777"/>
    <w:rsid w:val="00850A85"/>
    <w:rsid w:val="00867ED7"/>
    <w:rsid w:val="008737C5"/>
    <w:rsid w:val="00883BDB"/>
    <w:rsid w:val="00891BF4"/>
    <w:rsid w:val="008B4F83"/>
    <w:rsid w:val="009001D6"/>
    <w:rsid w:val="00906032"/>
    <w:rsid w:val="00914EB4"/>
    <w:rsid w:val="00926DED"/>
    <w:rsid w:val="00935547"/>
    <w:rsid w:val="009368D1"/>
    <w:rsid w:val="009505E8"/>
    <w:rsid w:val="009517C5"/>
    <w:rsid w:val="0095795B"/>
    <w:rsid w:val="00965A37"/>
    <w:rsid w:val="00983791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55C1F"/>
    <w:rsid w:val="00A70765"/>
    <w:rsid w:val="00A7617B"/>
    <w:rsid w:val="00A87884"/>
    <w:rsid w:val="00AA15BF"/>
    <w:rsid w:val="00AB2804"/>
    <w:rsid w:val="00AB56F9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21699"/>
    <w:rsid w:val="00D244FE"/>
    <w:rsid w:val="00D47883"/>
    <w:rsid w:val="00D618A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8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18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8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8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8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8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18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8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8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8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2096</izvorni_sadrzaj>
    <derivirana_varijabla naziv="DomainObject.Predmet.Broj_1">2096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St-2096/2018</izvorni_sadrzaj>
    <derivirana_varijabla naziv="DomainObject.Predmet.OznakaBroj_1">St-2096/2018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 ERG d.o.o. za proizvodnju energije i usluge</izvorni_sadrzaj>
    <derivirana_varijabla naziv="DomainObject.Predmet.ProtustrankaFormated_1">  ZEL ERG d.o.o. za proizvodnju energije i usluge</derivirana_varijabla>
  </DomainObject.Predmet.ProtustrankaFormated>
  <DomainObject.Predmet.ProtustrankaFormatedOIB>
    <izvorni_sadrzaj>  ZEL ERG d.o.o. za proizvodnju energije i usluge, OIB 27221004472</izvorni_sadrzaj>
    <derivirana_varijabla naziv="DomainObject.Predmet.ProtustrankaFormatedOIB_1">  ZEL ERG d.o.o. za proizvodnju energije i usluge, OIB 27221004472</derivirana_varijabla>
  </DomainObject.Predmet.ProtustrankaFormatedOIB>
  <DomainObject.Predmet.ProtustrankaFormatedWithAdress>
    <izvorni_sadrzaj> ZEL ERG d.o.o. za proizvodnju energije i usluge, Ulica Ivana Gundulića 62, 31000 Osijek</izvorni_sadrzaj>
    <derivirana_varijabla naziv="DomainObject.Predmet.ProtustrankaFormatedWithAdress_1"> ZEL ERG d.o.o. za proizvodnju energije i usluge, Ulica Ivana Gundulića 62, 31000 Osijek</derivirana_varijabla>
  </DomainObject.Predmet.ProtustrankaFormatedWithAdress>
  <DomainObject.Predmet.ProtustrankaFormatedWithAdressOIB>
    <izvorni_sadrzaj> ZEL ERG d.o.o. za proizvodnju energije i usluge, OIB 27221004472, Ulica Ivana Gundulića 62, 31000 Osijek</izvorni_sadrzaj>
    <derivirana_varijabla naziv="DomainObject.Predmet.ProtustrankaFormatedWithAdressOIB_1"> ZEL ERG d.o.o. za proizvodnju energije i usluge, OIB 27221004472, Ulica Ivana Gundulića 62, 31000 Osijek</derivirana_varijabla>
  </DomainObject.Predmet.ProtustrankaFormatedWithAdressOIB>
  <DomainObject.Predmet.ProtustrankaWithAdress>
    <izvorni_sadrzaj>ZEL ERG d.o.o. za proizvodnju energije i usluge Ulica Ivana Gundulića 62, 31000 Osijek</izvorni_sadrzaj>
    <derivirana_varijabla naziv="DomainObject.Predmet.ProtustrankaWithAdress_1">ZEL ERG d.o.o. za proizvodnju energije i usluge Ulica Ivana Gundulića 62, 31000 Osijek</derivirana_varijabla>
  </DomainObject.Predmet.ProtustrankaWithAdress>
  <DomainObject.Predmet.ProtustrankaWithAdressOIB>
    <izvorni_sadrzaj>ZEL ERG d.o.o. za proizvodnju energije i usluge, OIB 27221004472, Ulica Ivana Gundulića 62, 31000 Osijek</izvorni_sadrzaj>
    <derivirana_varijabla naziv="DomainObject.Predmet.ProtustrankaWithAdressOIB_1">ZEL ERG d.o.o. za proizvodnju energije i usluge, OIB 27221004472, Ulica Ivana Gundulića 62, 31000 Osijek</derivirana_varijabla>
  </DomainObject.Predmet.ProtustrankaWithAdressOIB>
  <DomainObject.Predmet.ProtustrankaNazivFormated>
    <izvorni_sadrzaj>ZEL ERG d.o.o. za proizvodnju energije i usluge</izvorni_sadrzaj>
    <derivirana_varijabla naziv="DomainObject.Predmet.ProtustrankaNazivFormated_1">ZEL ERG d.o.o. za proizvodnju energije i usluge</derivirana_varijabla>
  </DomainObject.Predmet.ProtustrankaNazivFormated>
  <DomainObject.Predmet.ProtustrankaNazivFormatedOIB>
    <izvorni_sadrzaj>ZEL ERG d.o.o. za proizvodnju energije i usluge, OIB 27221004472</izvorni_sadrzaj>
    <derivirana_varijabla naziv="DomainObject.Predmet.ProtustrankaNazivFormatedOIB_1">ZEL ERG d.o.o. za proizvodnju energije i usluge, OIB 27221004472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ZEL ERG d.o.o. za proizvodnju energije i usluge</item>
    </izvorni_sadrzaj>
    <derivirana_varijabla naziv="DomainObject.Predmet.ProtuStrankaListFormated_1">
      <item>ZEL ERG d.o.o. za proizvodnju energije i usluge</item>
    </derivirana_varijabla>
  </DomainObject.Predmet.ProtuStrankaListFormated>
  <DomainObject.Predmet.ProtuStrankaListFormatedOIB>
    <izvorni_sadrzaj>
      <item>ZEL ERG d.o.o. za proizvodnju energije i usluge, OIB 27221004472</item>
    </izvorni_sadrzaj>
    <derivirana_varijabla naziv="DomainObject.Predmet.ProtuStrankaListFormatedOIB_1">
      <item>ZEL ERG d.o.o. za proizvodnju energije i usluge, OIB 27221004472</item>
    </derivirana_varijabla>
  </DomainObject.Predmet.ProtuStrankaListFormatedOIB>
  <DomainObject.Predmet.ProtuStrankaListFormatedWithAdress>
    <izvorni_sadrzaj>
      <item>ZEL ERG d.o.o. za proizvodnju energije i usluge, Ulica Ivana Gundulića 62, 31000 Osijek</item>
    </izvorni_sadrzaj>
    <derivirana_varijabla naziv="DomainObject.Predmet.ProtuStrankaListFormatedWithAdress_1">
      <item>ZEL ERG d.o.o. za proizvodnju energije i usluge, Ulica Ivana Gundulića 62, 31000 Osijek</item>
    </derivirana_varijabla>
  </DomainObject.Predmet.ProtuStrankaListFormatedWithAdress>
  <DomainObject.Predmet.ProtuStrankaListFormatedWithAdressOIB>
    <izvorni_sadrzaj>
      <item>ZEL ERG d.o.o. za proizvodnju energije i usluge, OIB 27221004472, Ulica Ivana Gundulića 62, 31000 Osijek</item>
    </izvorni_sadrzaj>
    <derivirana_varijabla naziv="DomainObject.Predmet.ProtuStrankaListFormatedWithAdressOIB_1">
      <item>ZEL ERG d.o.o. za proizvodnju energije i usluge, OIB 27221004472, Ulica Ivana Gundulića 62, 31000 Osijek</item>
    </derivirana_varijabla>
  </DomainObject.Predmet.ProtuStrankaListFormatedWithAdressOIB>
  <DomainObject.Predmet.ProtuStrankaListNazivFormated>
    <izvorni_sadrzaj>
      <item>ZEL ERG d.o.o. za proizvodnju energije i usluge</item>
    </izvorni_sadrzaj>
    <derivirana_varijabla naziv="DomainObject.Predmet.ProtuStrankaListNazivFormated_1">
      <item>ZEL ERG d.o.o. za proizvodnju energije i usluge</item>
    </derivirana_varijabla>
  </DomainObject.Predmet.ProtuStrankaListNazivFormated>
  <DomainObject.Predmet.ProtuStrankaListNazivFormatedOIB>
    <izvorni_sadrzaj>
      <item>ZEL ERG d.o.o. za proizvodnju energije i usluge, OIB 27221004472</item>
    </izvorni_sadrzaj>
    <derivirana_varijabla naziv="DomainObject.Predmet.ProtuStrankaListNazivFormatedOIB_1">
      <item>ZEL ERG d.o.o. za proizvodnju energije i usluge, OIB 27221004472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ZEL ERG d.o.o. za proizvodnju energije i usluge</izvorni_sadrzaj>
    <derivirana_varijabla naziv="DomainObject.Predmet.ProtustrankaIDrugi_1">ZEL ERG d.o.o. za proizvodnju energije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ZEL ERG d.o.o. za proizvodnju energije i usluge, OIB 27221004472, Ulica Ivana Gundulića 62, 31000 Osijek</izvorni_sadrzaj>
    <derivirana_varijabla naziv="DomainObject.Predmet.ProtustrankaIDrugiAdressOIB_1">ZEL ERG d.o.o. za proizvodnju energije i usluge, OIB 27221004472, Ulica Ivana Gundulića 62,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 ERG d.o.o. za proizvodnju energije i usluge</item>
      <item>RH MF PODRUČNI URED OSIJEK</item>
    </izvorni_sadrzaj>
    <derivirana_varijabla naziv="DomainObject.Predmet.SudioniciListNaziv_1">
      <item>ZEL ERG d.o.o. za proizvodnju energije i usluge</item>
      <item>RH MF PODRUČNI URED OSIJEK</item>
    </derivirana_varijabla>
  </DomainObject.Predmet.SudioniciListNaziv>
  <DomainObject.Predmet.SudioniciListAdressOIB>
    <izvorni_sadrzaj>
      <item>ZEL ERG d.o.o. za proizvodnju energije i usluge, OIB 27221004472, Ulica Ivana Gundulića 62,31000 Osijek</item>
      <item>RH MF PODRUČNI URED OSIJEK, OIB 18683136487</item>
    </izvorni_sadrzaj>
    <derivirana_varijabla naziv="DomainObject.Predmet.SudioniciListAdressOIB_1">
      <item>ZEL ERG d.o.o. za proizvodnju energije i usluge, OIB 27221004472, Ulica Ivana Gundulića 62,31000 Osijek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27221004472</item>
      <item>, OIB 18683136487</item>
    </izvorni_sadrzaj>
    <derivirana_varijabla naziv="DomainObject.Predmet.SudioniciListNazivOIB_1">
      <item>, OIB 27221004472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St-2096/2018-2</izvorni_sadrzaj>
    <derivirana_varijabla naziv="DomainObject.PredzadnjaOdlukaIzPredmeta.Oznaka_1">St-2096/2018-2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9677AA-CD85-4C43-AD81-04FB1C545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500</properties:Words>
  <properties:Characters>2756</properties:Characters>
  <properties:Lines>110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2019-02-04T07:35:00Z</dcterms:created>
  <dc:creator>hermanj</dc:creator>
  <cp:lastModifiedBy>Danijela Sekulić</cp:lastModifiedBy>
  <cp:lastPrinted>2019-02-04T07:29:00Z</cp:lastPrinted>
  <dcterms:modified xmlns:xsi="http://www.w3.org/2001/XMLSchema-instance" xsi:type="dcterms:W3CDTF">2019-02-04T07:35:00Z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(PU  LOVORKA.docx)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