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b217" w14:paraId="baeb217" w:rsidRDefault="00EA1814" w:rsidP="005C7C4C" w:rsidR="00EA1814">
      <w:pPr>
        <w:pStyle w:val="Tijeloteksta"/>
        <w:outlineLvl w:val="0"/>
        <w15:collapsed w:val="false"/>
      </w:pPr>
      <w:bookmarkStart w:name="_GoBack" w:id="0"/>
      <w:bookmarkEnd w:id="0"/>
    </w:p>
    <w:p w:rsidRDefault="00EA1814" w:rsidP="005C7C4C" w:rsidR="00EA1814">
      <w:pPr>
        <w:pStyle w:val="Tijeloteksta"/>
        <w:outlineLvl w:val="0"/>
      </w:pPr>
    </w:p>
    <w:p w:rsidRDefault="00EA1814" w:rsidP="005C7C4C" w:rsidR="00EA1814">
      <w:pPr>
        <w:pStyle w:val="Tijeloteksta"/>
        <w:outlineLvl w:val="0"/>
      </w:pPr>
    </w:p>
    <w:p w:rsidRDefault="005C7C4C" w:rsidP="005C7C4C" w:rsidR="005C7C4C">
      <w:pPr>
        <w:pStyle w:val="Tijeloteksta"/>
        <w:outlineLvl w:val="0"/>
      </w:pPr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A951D7">
        <w:t>2544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A951D7" w:rsidP="00780919" w:rsidR="00DE0AD2" w:rsidRPr="00C23224">
      <w:pPr>
        <w:jc w:val="both"/>
      </w:pPr>
      <w:r w:rsidRPr="00A951D7">
        <w:t>Trgovački sud u Zagrebu, po sucu Maji Jurovicki, u stečajnom postupku u povodu prijedloga predlagatelja FINANCIJSKE AGENCIJE, Zagreb, Ulica grada Vukovara 70, OIB: 85821130368, za otvaranje stečajnog postupka nad dužnikom EDO-TERM d.o.o., OIB: 34620785864, Zagreb, Franje Mainera 9 odv.7A</w:t>
      </w:r>
      <w:r w:rsidR="00C23224" w:rsidRPr="00C23224">
        <w:t>, dana</w:t>
      </w:r>
      <w:r w:rsidR="00EA1814">
        <w:t xml:space="preserve"> 04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8B55BF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A951D7" w:rsidRPr="00A951D7">
        <w:t xml:space="preserve">EDO-TERM d.o.o., OIB: 34620785864, Zagreb, Franje Mainera 9 odv.7A 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7414D4">
        <w:t xml:space="preserve">04. </w:t>
      </w:r>
      <w:r w:rsidR="007D0E98">
        <w:t xml:space="preserve">siječnja 2018. u </w:t>
      </w:r>
      <w:r w:rsidR="007414D4">
        <w:t xml:space="preserve">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602479">
        <w:t xml:space="preserve">Marijana Sabljić </w:t>
      </w:r>
      <w:r w:rsidR="007620FB">
        <w:t xml:space="preserve">OIB: </w:t>
      </w:r>
      <w:r w:rsidR="001B6685">
        <w:t xml:space="preserve">67071032106 </w:t>
      </w:r>
      <w:r w:rsidR="00FA6EEE">
        <w:t>iz Zagreba,</w:t>
      </w:r>
      <w:r w:rsidR="001B6685">
        <w:t>Ulica grada Chicaga 18</w:t>
      </w:r>
      <w:r w:rsidR="00FA6EEE">
        <w:t>.</w:t>
      </w:r>
    </w:p>
    <w:p w:rsidRDefault="00833A14" w:rsidP="00833A14" w:rsidR="00833A14">
      <w:pPr>
        <w:jc w:val="both"/>
      </w:pPr>
    </w:p>
    <w:p w:rsidRDefault="00DB441F" w:rsidP="007620FB" w:rsidR="008C1494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BE5FC8" w:rsidRPr="00BE5FC8">
        <w:t>EDO-TERM d.o.o., OIB: 34620785864, Zagreb, Franje Mainera 9 odv.7A</w:t>
      </w:r>
      <w:r w:rsidR="00BE5FC8">
        <w:t>.</w:t>
      </w:r>
    </w:p>
    <w:p w:rsidRDefault="00BE5FC8" w:rsidP="007620FB" w:rsidR="00BE5FC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8C1494">
        <w:t xml:space="preserve"> </w:t>
      </w:r>
      <w:r w:rsidR="00BE5FC8" w:rsidRPr="00BE5FC8">
        <w:t>EDO-TERM d.o.o., OIB: 34620785864, Zagreb, Franje Mainera 9 odv.7A</w:t>
      </w:r>
      <w:r w:rsidR="009C4623" w:rsidRPr="009C4623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CD719A" w:rsidP="00CD719A" w:rsidR="00CD719A">
      <w:pPr>
        <w:jc w:val="both"/>
      </w:pPr>
      <w:r>
        <w:t xml:space="preserve">         </w:t>
      </w:r>
      <w:r w:rsidR="00BE5FC8" w:rsidRPr="00BE5FC8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1007 dana, u ukupnom iznosu od 71.278,09 kn, kao i da dužnik ima 1 zaposlenog. S obzirom na to da </w:t>
      </w:r>
      <w:r w:rsidR="00BE5FC8" w:rsidRPr="00BE5FC8">
        <w:lastRenderedPageBreak/>
        <w:t xml:space="preserve">predlagatelj vodi Očevidnik redoslijeda osnova za plaćanje, sud je prihvatio predlagateljeve tvrdnje o neprekinutom razdoblju evidentiranih neizvršenih osnova za plaćanje koji su zavedeni u Očevidniku </w:t>
      </w:r>
      <w:r w:rsidR="00BE5FC8">
        <w:t xml:space="preserve"> redoslijeda osnova za plaćanje</w:t>
      </w:r>
      <w:r w:rsidR="002E2440" w:rsidRPr="002E2440">
        <w:t>.</w:t>
      </w:r>
    </w:p>
    <w:p w:rsidRDefault="00CD719A" w:rsidP="00CD719A" w:rsidR="00CD719A">
      <w:pPr>
        <w:jc w:val="both"/>
      </w:pPr>
      <w:r>
        <w:t xml:space="preserve">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2E2440">
        <w:t>11</w:t>
      </w:r>
      <w:r w:rsidR="00D50248">
        <w:t xml:space="preserve">. rujna </w:t>
      </w:r>
      <w:r>
        <w:t xml:space="preserve">2017. pokrenuo prethodni postupak nad dužnikom, a </w:t>
      </w:r>
    </w:p>
    <w:p w:rsidRDefault="00BE2894" w:rsidP="00CD719A" w:rsidR="00CD719A">
      <w:pPr>
        <w:jc w:val="both"/>
      </w:pPr>
      <w:r>
        <w:t>24. listopada</w:t>
      </w:r>
      <w:r w:rsidR="00D50248">
        <w:t xml:space="preserve"> </w:t>
      </w:r>
      <w:r w:rsidR="00CD719A">
        <w:t>2017. održano je ročište radi očitovanja o prijedlogu za otvaranje stečajnog postupka. Zastupnik po zakonu dužnika nije pristupio na navedeno ročište.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E2894">
        <w:t xml:space="preserve"> </w:t>
      </w:r>
      <w:r w:rsidR="00BE2894" w:rsidRPr="00BE2894">
        <w:t>24. listopada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9B7B31">
        <w:t xml:space="preserve"> </w:t>
      </w:r>
      <w:r w:rsidR="00680230" w:rsidRPr="00680230">
        <w:t>24. listopada 2017</w:t>
      </w:r>
      <w:r w:rsidR="00680230">
        <w:t>.</w:t>
      </w:r>
      <w:r>
        <w:t xml:space="preserve">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FF12FA">
        <w:t>04</w:t>
      </w:r>
      <w:r w:rsidR="0099008D">
        <w:t xml:space="preserve">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211D4B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211D4B" w:rsidP="004F5146" w:rsidR="00211D4B">
      <w:pPr>
        <w:jc w:val="right"/>
      </w:pPr>
      <w:r>
        <w:t>za točnost otpravka-ovlašteni službenik</w:t>
      </w:r>
    </w:p>
    <w:p w:rsidRDefault="00211D4B" w:rsidP="004F5146" w:rsidR="00211D4B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11D4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84543D">
          <w:t>2544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6685"/>
    <w:rsid w:val="001C53D4"/>
    <w:rsid w:val="00211D4B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414D4"/>
    <w:rsid w:val="007620FB"/>
    <w:rsid w:val="007717BA"/>
    <w:rsid w:val="00780919"/>
    <w:rsid w:val="00782B2F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008D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81193"/>
    <w:rsid w:val="00BB2CC0"/>
    <w:rsid w:val="00BC2DA8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F2A99"/>
    <w:rsid w:val="00CF464A"/>
    <w:rsid w:val="00CF656A"/>
    <w:rsid w:val="00CF721B"/>
    <w:rsid w:val="00D016A4"/>
    <w:rsid w:val="00D02135"/>
    <w:rsid w:val="00D067DD"/>
    <w:rsid w:val="00D13DAA"/>
    <w:rsid w:val="00D2234F"/>
    <w:rsid w:val="00D26467"/>
    <w:rsid w:val="00D26F0B"/>
    <w:rsid w:val="00D345F1"/>
    <w:rsid w:val="00D35C67"/>
    <w:rsid w:val="00D50248"/>
    <w:rsid w:val="00D63665"/>
    <w:rsid w:val="00D71FFD"/>
    <w:rsid w:val="00D85CC6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1814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2E59"/>
    <w:rsid w:val="00F874AD"/>
    <w:rsid w:val="00F9309D"/>
    <w:rsid w:val="00FA31EB"/>
    <w:rsid w:val="00FA6EEE"/>
    <w:rsid w:val="00FB1298"/>
    <w:rsid w:val="00FB2EBB"/>
    <w:rsid w:val="00FB6933"/>
    <w:rsid w:val="00FE530E"/>
    <w:rsid w:val="00FE63E3"/>
    <w:rsid w:val="00FE65B8"/>
    <w:rsid w:val="00FF12FA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St-2544/2016</izvorni_sadrzaj>
    <derivirana_varijabla naziv="DomainObject.Predmet.OznakaBroj_1">St-2544/2016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EDO-TERM d.o.o.</izvorni_sadrzaj>
    <derivirana_varijabla naziv="DomainObject.Predmet.ProtustrankaFormated_1">  EDO-TERM d.o.o.</derivirana_varijabla>
  </DomainObject.Predmet.ProtustrankaFormated>
  <DomainObject.Predmet.ProtustrankaFormatedOIB>
    <izvorni_sadrzaj>  EDO-TERM d.o.o., OIB 34620785864</izvorni_sadrzaj>
    <derivirana_varijabla naziv="DomainObject.Predmet.ProtustrankaFormatedOIB_1">  EDO-TERM d.o.o., OIB 34620785864</derivirana_varijabla>
  </DomainObject.Predmet.ProtustrankaFormatedOIB>
  <DomainObject.Predmet.ProtustrankaFormatedWithAdress>
    <izvorni_sadrzaj> EDO-TERM d.o.o., Franje Malnara 9. odv. 7 A, 10000 Zagreb</izvorni_sadrzaj>
    <derivirana_varijabla naziv="DomainObject.Predmet.ProtustrankaFormatedWithAdress_1"> EDO-TERM d.o.o., Franje Malnara 9. odv. 7 A, 10000 Zagreb</derivirana_varijabla>
  </DomainObject.Predmet.ProtustrankaFormatedWithAdress>
  <DomainObject.Predmet.ProtustrankaFormatedWithAdressOIB>
    <izvorni_sadrzaj> EDO-TERM d.o.o., OIB 34620785864, Franje Malnara 9. odv. 7 A, 10000 Zagreb</izvorni_sadrzaj>
    <derivirana_varijabla naziv="DomainObject.Predmet.ProtustrankaFormatedWithAdressOIB_1"> EDO-TERM d.o.o., OIB 34620785864, Franje Malnara 9. odv. 7 A, 10000 Zagreb</derivirana_varijabla>
  </DomainObject.Predmet.ProtustrankaFormatedWithAdressOIB>
  <DomainObject.Predmet.ProtustrankaWithAdress>
    <izvorni_sadrzaj>EDO-TERM d.o.o. Franje Malnara 9. odv. 7 A, 10000 Zagreb</izvorni_sadrzaj>
    <derivirana_varijabla naziv="DomainObject.Predmet.ProtustrankaWithAdress_1">EDO-TERM d.o.o. Franje Malnara 9. odv. 7 A, 10000 Zagreb</derivirana_varijabla>
  </DomainObject.Predmet.ProtustrankaWithAdress>
  <DomainObject.Predmet.ProtustrankaWithAdressOIB>
    <izvorni_sadrzaj>EDO-TERM d.o.o., OIB 34620785864, Franje Malnara 9. odv. 7 A, 10000 Zagreb</izvorni_sadrzaj>
    <derivirana_varijabla naziv="DomainObject.Predmet.ProtustrankaWithAdressOIB_1">EDO-TERM d.o.o., OIB 34620785864, Franje Malnara 9. odv. 7 A, 10000 Zagreb</derivirana_varijabla>
  </DomainObject.Predmet.ProtustrankaWithAdressOIB>
  <DomainObject.Predmet.ProtustrankaNazivFormated>
    <izvorni_sadrzaj>EDO-TERM d.o.o.</izvorni_sadrzaj>
    <derivirana_varijabla naziv="DomainObject.Predmet.ProtustrankaNazivFormated_1">EDO-TERM d.o.o.</derivirana_varijabla>
  </DomainObject.Predmet.ProtustrankaNazivFormated>
  <DomainObject.Predmet.ProtustrankaNazivFormatedOIB>
    <izvorni_sadrzaj>EDO-TERM d.o.o., OIB 34620785864</izvorni_sadrzaj>
    <derivirana_varijabla naziv="DomainObject.Predmet.ProtustrankaNazivFormatedOIB_1">EDO-TERM d.o.o., OIB 34620785864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Isa Imeri</izvorni_sadrzaj>
    <derivirana_varijabla naziv="DomainObject.Predmet.StrankaFormated_1">  FINA Regionalni centar Zagreb; Isa Imeri</derivirana_varijabla>
  </DomainObject.Predmet.StrankaFormated>
  <DomainObject.Predmet.StrankaFormatedOIB>
    <izvorni_sadrzaj>  FINA Regionalni centar Zagreb, OIB 85821130368; Isa Imeri, OIB 72393905261</izvorni_sadrzaj>
    <derivirana_varijabla naziv="DomainObject.Predmet.StrankaFormatedOIB_1">  FINA Regionalni centar Zagreb, OIB 85821130368; Isa Imeri, OIB 72393905261</derivirana_varijabla>
  </DomainObject.Predmet.StrankaFormatedOIB>
  <DomainObject.Predmet.StrankaFormatedWithAdress>
    <izvorni_sadrzaj> FINA Regionalni centar Zagreb, Trg svibanjskih žrtava 1995. 1, 10000 Zagreb; Isa Imeri, Franje Malnara 9. Odv. 7a, 10000 Zagreb</izvorni_sadrzaj>
    <derivirana_varijabla naziv="DomainObject.Predmet.StrankaFormatedWithAdress_1"> FINA Regionalni centar Zagreb, Trg svibanjskih žrtava 1995. 1, 10000 Zagreb; Isa Imeri, Franje Malnara 9. Odv. 7a, 10000 Zagreb</derivirana_varijabla>
  </DomainObject.Predmet.StrankaFormatedWithAdress>
  <DomainObject.Predmet.StrankaFormatedWithAdressOIB>
    <izvorni_sadrzaj> FINA Regionalni centar Zagreb, OIB 85821130368, Trg svibanjskih žrtava 1995. 1, 10000 Zagreb; Isa Imeri, OIB 72393905261, Franje Malnara 9. Odv. 7a, 10000 Zagreb</izvorni_sadrzaj>
    <derivirana_varijabla naziv="DomainObject.Predmet.StrankaFormatedWithAdressOIB_1"> FINA Regionalni centar Zagreb, OIB 85821130368, Trg svibanjskih žrtava 1995. 1, 10000 Zagreb; Isa Imeri, OIB 72393905261, Franje Malnara 9. Odv. 7a, 10000 Zagreb</derivirana_varijabla>
  </DomainObject.Predmet.StrankaFormatedWithAdressOIB>
  <DomainObject.Predmet.StrankaWithAdress>
    <izvorni_sadrzaj>FINA Regionalni centar Zagreb Trg svibanjskih žrtava 1995. 1,10000 Zagreb,Isa Imeri Franje Malnara 9. Odv. 7a,10000 Zagreb</izvorni_sadrzaj>
    <derivirana_varijabla naziv="DomainObject.Predmet.StrankaWithAdress_1">FINA Regionalni centar Zagreb Trg svibanjskih žrtava 1995. 1,10000 Zagreb,Isa Imeri Franje Malnara 9. Odv. 7a,10000 Zagreb</derivirana_varijabla>
  </DomainObject.Predmet.StrankaWithAdress>
  <DomainObject.Predmet.StrankaWithAdressOIB>
    <izvorni_sadrzaj>FINA Regionalni centar Zagreb, OIB 85821130368, Trg svibanjskih žrtava 1995. 1,10000 Zagreb,Isa Imeri, OIB 72393905261, Franje Malnara 9. Odv. 7a,10000 Zagreb</izvorni_sadrzaj>
    <derivirana_varijabla naziv="DomainObject.Predmet.StrankaWithAdressOIB_1">FINA Regionalni centar Zagreb, OIB 85821130368, Trg svibanjskih žrtava 1995. 1,10000 Zagreb,Isa Imeri, OIB 72393905261, Franje Malnara 9. Odv. 7a,10000 Zagreb</derivirana_varijabla>
  </DomainObject.Predmet.StrankaWithAdressOIB>
  <DomainObject.Predmet.StrankaNazivFormated>
    <izvorni_sadrzaj>FINA Regionalni centar Zagreb,Isa Imeri</izvorni_sadrzaj>
    <derivirana_varijabla naziv="DomainObject.Predmet.StrankaNazivFormated_1">FINA Regionalni centar Zagreb,Isa Imeri</derivirana_varijabla>
  </DomainObject.Predmet.StrankaNazivFormated>
  <DomainObject.Predmet.StrankaNazivFormatedOIB>
    <izvorni_sadrzaj>FINA Regionalni centar Zagreb, OIB 85821130368,Isa Imeri, OIB 72393905261</izvorni_sadrzaj>
    <derivirana_varijabla naziv="DomainObject.Predmet.StrankaNazivFormatedOIB_1">FINA Regionalni centar Zagreb, OIB 85821130368,Isa Imeri, OIB 72393905261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Isa Imeri</item>
    </izvorni_sadrzaj>
    <derivirana_varijabla naziv="DomainObject.Predmet.StrankaListFormated_1">
      <item>FINA Regionalni centar Zagreb</item>
      <item>Isa Imeri</item>
    </derivirana_varijabla>
  </DomainObject.Predmet.StrankaListFormated>
  <DomainObject.Predmet.StrankaListFormatedOIB>
    <izvorni_sadrzaj>
      <item>FINA Regionalni centar Zagreb, OIB 85821130368</item>
      <item>Isa Imeri, OIB 72393905261</item>
    </izvorni_sadrzaj>
    <derivirana_varijabla naziv="DomainObject.Predmet.StrankaListFormatedOIB_1">
      <item>FINA Regionalni centar Zagreb, OIB 85821130368</item>
      <item>Isa Imeri, OIB 72393905261</item>
    </derivirana_varijabla>
  </DomainObject.Predmet.StrankaListFormatedOIB>
  <DomainObject.Predmet.StrankaListFormatedWithAdress>
    <izvorni_sadrzaj>
      <item>FINA Regionalni centar Zagreb, Trg svibanjskih žrtava 1995. 1, 10000 Zagreb</item>
      <item>Isa Imeri, Franje Malnara 9. Odv. 7a, 10000 Zagreb</item>
    </izvorni_sadrzaj>
    <derivirana_varijabla naziv="DomainObject.Predmet.StrankaListFormatedWithAdress_1">
      <item>FINA Regionalni centar Zagreb, Trg svibanjskih žrtava 1995. 1, 10000 Zagreb</item>
      <item>Isa Imeri, Franje Malnara 9. Odv.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Isa Imeri, OIB 72393905261, Franje Malnara 9. Odv. 7a, 10000 Zagreb</item>
    </izvorni_sadrzaj>
    <derivirana_varijabla naziv="DomainObject.Predmet.StrankaListFormatedWithAdressOIB_1">
      <item>FINA Regionalni centar Zagreb, OIB 85821130368, Trg svibanjskih žrtava 1995. 1, 10000 Zagreb</item>
      <item>Isa Imeri, OIB 72393905261, Franje Malnara 9. Odv. 7a, 10000 Zagreb</item>
    </derivirana_varijabla>
  </DomainObject.Predmet.StrankaListFormatedWithAdressOIB>
  <DomainObject.Predmet.StrankaListNazivFormated>
    <izvorni_sadrzaj>
      <item>FINA Regionalni centar Zagreb</item>
      <item>Isa Imeri</item>
    </izvorni_sadrzaj>
    <derivirana_varijabla naziv="DomainObject.Predmet.StrankaListNazivFormated_1">
      <item>FINA Regionalni centar Zagreb</item>
      <item>Isa Imeri</item>
    </derivirana_varijabla>
  </DomainObject.Predmet.StrankaListNazivFormated>
  <DomainObject.Predmet.StrankaListNazivFormatedOIB>
    <izvorni_sadrzaj>
      <item>FINA Regionalni centar Zagreb, OIB 85821130368</item>
      <item>Isa Imeri, OIB 72393905261</item>
    </izvorni_sadrzaj>
    <derivirana_varijabla naziv="DomainObject.Predmet.StrankaListNazivFormatedOIB_1">
      <item>FINA Regionalni centar Zagreb, OIB 85821130368</item>
      <item>Isa Imeri, OIB 72393905261</item>
    </derivirana_varijabla>
  </DomainObject.Predmet.StrankaListNazivFormatedOIB>
  <DomainObject.Predmet.ProtuStrankaListFormated>
    <izvorni_sadrzaj>
      <item>EDO-TERM d.o.o.</item>
    </izvorni_sadrzaj>
    <derivirana_varijabla naziv="DomainObject.Predmet.ProtuStrankaListFormated_1">
      <item>EDO-TERM d.o.o.</item>
    </derivirana_varijabla>
  </DomainObject.Predmet.ProtuStrankaListFormated>
  <DomainObject.Predmet.ProtuStrankaListFormatedOIB>
    <izvorni_sadrzaj>
      <item>EDO-TERM d.o.o., OIB 34620785864</item>
    </izvorni_sadrzaj>
    <derivirana_varijabla naziv="DomainObject.Predmet.ProtuStrankaListFormatedOIB_1">
      <item>EDO-TERM d.o.o., OIB 34620785864</item>
    </derivirana_varijabla>
  </DomainObject.Predmet.ProtuStrankaListFormatedOIB>
  <DomainObject.Predmet.ProtuStrankaListFormatedWithAdress>
    <izvorni_sadrzaj>
      <item>EDO-TERM d.o.o., Franje Malnara 9. odv. 7 A, 10000 Zagreb</item>
    </izvorni_sadrzaj>
    <derivirana_varijabla naziv="DomainObject.Predmet.ProtuStrankaListFormatedWithAdress_1">
      <item>EDO-TERM d.o.o., Franje Malnara 9. odv. 7 A, 10000 Zagreb</item>
    </derivirana_varijabla>
  </DomainObject.Predmet.ProtuStrankaListFormatedWithAdress>
  <DomainObject.Predmet.ProtuStrankaListFormatedWithAdressOIB>
    <izvorni_sadrzaj>
      <item>EDO-TERM d.o.o., OIB 34620785864, Franje Malnara 9. odv. 7 A, 10000 Zagreb</item>
    </izvorni_sadrzaj>
    <derivirana_varijabla naziv="DomainObject.Predmet.ProtuStrankaListFormatedWithAdressOIB_1">
      <item>EDO-TERM d.o.o., OIB 34620785864, Franje Malnara 9. odv. 7 A, 10000 Zagreb</item>
    </derivirana_varijabla>
  </DomainObject.Predmet.ProtuStrankaListFormatedWithAdressOIB>
  <DomainObject.Predmet.ProtuStrankaListNazivFormated>
    <izvorni_sadrzaj>
      <item>EDO-TERM d.o.o.</item>
    </izvorni_sadrzaj>
    <derivirana_varijabla naziv="DomainObject.Predmet.ProtuStrankaListNazivFormated_1">
      <item>EDO-TERM d.o.o.</item>
    </derivirana_varijabla>
  </DomainObject.Predmet.ProtuStrankaListNazivFormated>
  <DomainObject.Predmet.ProtuStrankaListNazivFormatedOIB>
    <izvorni_sadrzaj>
      <item>EDO-TERM d.o.o., OIB 34620785864</item>
    </izvorni_sadrzaj>
    <derivirana_varijabla naziv="DomainObject.Predmet.ProtuStrankaListNazivFormatedOIB_1">
      <item>EDO-TERM d.o.o., OIB 34620785864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EDO-TERM d.o.o.</izvorni_sadrzaj>
    <derivirana_varijabla naziv="DomainObject.Predmet.ProtustrankaIDrugi_1">EDO-TERM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EDO-TERM d.o.o., OIB 34620785864, Franje Malnara 9. odv. 7 A, 10000 Zagreb</izvorni_sadrzaj>
    <derivirana_varijabla naziv="DomainObject.Predmet.ProtustrankaIDrugiAdressOIB_1">EDO-TERM d.o.o., OIB 34620785864, Franje Malnara 9. odv.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EDO-TERM d.o.o.</item>
      <item>Isa Imeri</item>
    </izvorni_sadrzaj>
    <derivirana_varijabla naziv="DomainObject.Predmet.SudioniciListNaziv_1">
      <item>FINA Regionalni centar Zagreb</item>
      <item>EDO-TERM d.o.o.</item>
      <item>Isa Imeri</item>
    </derivirana_varijabla>
  </DomainObject.Predmet.SudioniciListNaziv>
  <DomainObject.Predmet.SudioniciListAdressOIB>
    <izvorni_sadrzaj>
      <item>FINA Regionalni centar Zagreb, OIB 85821130368, Trg svibanjskih žrtava 1995. 1,10000 Zagreb</item>
      <item>EDO-TERM d.o.o., OIB 34620785864, Franje Malnara 9. odv. 7 A,10000 Zagreb</item>
      <item>Isa Imeri, OIB 72393905261, Franje Malnara 9. Odv. 7a,10000 Zagreb</item>
    </izvorni_sadrzaj>
    <derivirana_varijabla naziv="DomainObject.Predmet.SudioniciListAdressOIB_1">
      <item>FINA Regionalni centar Zagreb, OIB 85821130368, Trg svibanjskih žrtava 1995. 1,10000 Zagreb</item>
      <item>EDO-TERM d.o.o., OIB 34620785864, Franje Malnara 9. odv. 7 A,10000 Zagreb</item>
      <item>Isa Imeri, OIB 72393905261, Franje Malnara 9. Odv.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34620785864</item>
      <item>, OIB 72393905261</item>
    </izvorni_sadrzaj>
    <derivirana_varijabla naziv="DomainObject.Predmet.SudioniciListNazivOIB_1">
      <item>, OIB 85821130368</item>
      <item>, OIB 34620785864</item>
      <item>, OIB 72393905261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25C51-74CB-4D48-9169-691F6C104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874</properties:Words>
  <properties:Characters>4870</properties:Characters>
  <properties:Lines>107</properties:Lines>
  <properties:Paragraphs>35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2018-01-03T08:45:00Z</dcterms:created>
  <dc:creator>gzubak</dc:creator>
  <cp:lastModifiedBy>Mirjana Gašparić</cp:lastModifiedBy>
  <cp:lastPrinted>2018-01-04T08:16:00Z</cp:lastPrinted>
  <dcterms:modified xmlns:xsi="http://www.w3.org/2001/XMLSchema-instance" xsi:type="dcterms:W3CDTF">2018-01-04T08:20:00Z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