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f9a6a" w14:paraId="8bf9a6a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1A2070">
        <w:t>543</w:t>
      </w:r>
      <w:r w:rsidR="00B80BDA">
        <w:t>/</w:t>
      </w:r>
      <w:r w:rsidR="00E84861">
        <w:t>20</w:t>
      </w:r>
      <w:r w:rsidR="0019301D">
        <w:t>1</w:t>
      </w:r>
      <w:r w:rsidR="00817694">
        <w:t>7</w:t>
      </w:r>
      <w:r w:rsidR="00C675FC">
        <w:t>-</w:t>
      </w:r>
      <w:r w:rsidR="00373C43">
        <w:t>8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28171E">
        <w:t>2</w:t>
      </w:r>
      <w:r w:rsidR="00900C0C">
        <w:t>9</w:t>
      </w:r>
      <w:r w:rsidR="000E039A">
        <w:t xml:space="preserve">. </w:t>
      </w:r>
      <w:r w:rsidR="007F1F99">
        <w:t>svibnja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1A2070">
        <w:t>BABIĆ DISTRIBUCIJA j.</w:t>
      </w:r>
      <w:r w:rsidR="001A2070" w:rsidRPr="005D3532">
        <w:t xml:space="preserve">d.o.o., </w:t>
      </w:r>
      <w:r w:rsidR="001A2070">
        <w:t>Biograd Na Moru</w:t>
      </w:r>
      <w:r w:rsidR="001A2070" w:rsidRPr="005D3532">
        <w:t xml:space="preserve">, </w:t>
      </w:r>
      <w:r w:rsidR="001A2070">
        <w:t>Bračka ulica 39</w:t>
      </w:r>
      <w:r w:rsidR="001A2070" w:rsidRPr="005D3532">
        <w:t xml:space="preserve">, OIB: </w:t>
      </w:r>
      <w:r w:rsidR="001A2070">
        <w:t>50395684207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8D6250">
        <w:t>8</w:t>
      </w:r>
      <w:r w:rsidR="00076762">
        <w:t>,</w:t>
      </w:r>
      <w:r w:rsidR="00373C43">
        <w:t>2</w:t>
      </w:r>
      <w:r w:rsidR="00817694">
        <w:t xml:space="preserve">0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7C6C53">
      <w:pPr>
        <w:jc w:val="both"/>
      </w:pPr>
      <w:r w:rsidRPr="00816C78">
        <w:t>Za stečajnog dužnika:</w:t>
      </w:r>
      <w:r>
        <w:t xml:space="preserve"> </w:t>
      </w:r>
      <w:r w:rsidR="007C6C53">
        <w:t xml:space="preserve">zastupnik po zakonu </w:t>
      </w:r>
      <w:r w:rsidR="001A2070">
        <w:t>Ivan Babić</w:t>
      </w:r>
      <w:r w:rsidR="007C6C53">
        <w:t>, identitet utvrđen uvidom u osobnu iskaznicu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A25693" w:rsidP="00A25693" w:rsidR="00A25693">
      <w:pPr>
        <w:jc w:val="both"/>
      </w:pPr>
      <w:r w:rsidRPr="00816C78">
        <w:t>Za predlagatelja</w:t>
      </w:r>
      <w:r>
        <w:t xml:space="preserve">: </w:t>
      </w:r>
      <w:r w:rsidR="00E84861">
        <w:t xml:space="preserve"> </w:t>
      </w:r>
      <w:r w:rsidR="0028171E">
        <w:t>nitko</w:t>
      </w:r>
    </w:p>
    <w:p w:rsidRDefault="00E84861" w:rsidP="00A25693" w:rsidR="00E84861">
      <w:pPr>
        <w:jc w:val="both"/>
      </w:pPr>
    </w:p>
    <w:p w:rsidRDefault="00E84861" w:rsidP="00E84861" w:rsidR="00373C43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1A2070">
        <w:t>BABIĆ DISTRIBUCIJA j.</w:t>
      </w:r>
      <w:r w:rsidR="001A2070" w:rsidRPr="005D3532">
        <w:t xml:space="preserve">d.o.o., </w:t>
      </w:r>
      <w:r w:rsidR="001A2070">
        <w:t>Biograd Na Moru</w:t>
      </w:r>
    </w:p>
    <w:p w:rsidRDefault="001A2070" w:rsidP="00E84861" w:rsidR="001A2070">
      <w:pPr>
        <w:jc w:val="both"/>
      </w:pPr>
    </w:p>
    <w:p w:rsidRDefault="00E84861" w:rsidP="00E84861" w:rsidR="00E84861" w:rsidRPr="002528EB">
      <w:pPr>
        <w:jc w:val="both"/>
      </w:pPr>
      <w:r>
        <w:t>Sudac donosi</w:t>
      </w:r>
    </w:p>
    <w:p w:rsidRDefault="00E84861" w:rsidP="00E84861" w:rsidR="00E84861" w:rsidRPr="002528EB">
      <w:pPr>
        <w:jc w:val="center"/>
      </w:pPr>
      <w:r w:rsidRPr="002528EB">
        <w:t xml:space="preserve">r j e š e nj e </w:t>
      </w:r>
    </w:p>
    <w:p w:rsidRDefault="00E84861" w:rsidP="00E84861" w:rsidR="00E84861" w:rsidRPr="002528EB">
      <w:pPr>
        <w:jc w:val="center"/>
      </w:pPr>
    </w:p>
    <w:p w:rsidRDefault="00E84861" w:rsidP="00E84861" w:rsidR="00E84861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  <w:r w:rsidRPr="002C241F">
        <w:t xml:space="preserve">Upoznaje ukratko prisutne sa sadržajem prijedloga za otvaranje stečajnog postupka.  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E84861" w:rsidP="00E84861" w:rsidR="00E84861" w:rsidRPr="002C241F">
      <w:pPr>
        <w:jc w:val="both"/>
      </w:pPr>
    </w:p>
    <w:p w:rsidRDefault="00AD789B" w:rsidP="00E84861" w:rsidR="00E84861" w:rsidRPr="002C241F">
      <w:pPr>
        <w:jc w:val="both"/>
      </w:pPr>
      <w:r>
        <w:t>Zastupn</w:t>
      </w:r>
      <w:r w:rsidR="00432E44">
        <w:t>ik</w:t>
      </w:r>
      <w:r w:rsidR="00E84861">
        <w:t xml:space="preserve"> po zakonu</w:t>
      </w:r>
      <w:r w:rsidR="00E84861" w:rsidRPr="002C241F">
        <w:t xml:space="preserve"> stečajnog dužnika navod</w:t>
      </w:r>
      <w:r w:rsidR="00E84861">
        <w:t>i</w:t>
      </w:r>
      <w:r w:rsidR="00E84861" w:rsidRPr="002C241F">
        <w:t xml:space="preserve"> da je kod </w:t>
      </w:r>
      <w:r w:rsidR="006153AE">
        <w:t>Croatia</w:t>
      </w:r>
      <w:r w:rsidR="006C170B">
        <w:t xml:space="preserve"> banke</w:t>
      </w:r>
      <w:r w:rsidR="00232806">
        <w:t xml:space="preserve"> d.d. </w:t>
      </w:r>
      <w:r w:rsidR="00E84861">
        <w:t>otvoren žiro račun.</w:t>
      </w:r>
    </w:p>
    <w:p w:rsidRDefault="00E84861" w:rsidP="00E84861" w:rsidR="00E84861" w:rsidRPr="002C241F">
      <w:pPr>
        <w:ind w:firstLine="708"/>
        <w:jc w:val="both"/>
      </w:pPr>
    </w:p>
    <w:p w:rsidRDefault="00E84861" w:rsidP="00E84861" w:rsidR="00E84861">
      <w:pPr>
        <w:jc w:val="both"/>
      </w:pPr>
      <w:r>
        <w:t>Z</w:t>
      </w:r>
      <w:r w:rsidR="00432E44">
        <w:t>astupnik</w:t>
      </w:r>
      <w:r>
        <w:t xml:space="preserve">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 w:rsidR="006153AE">
        <w:t xml:space="preserve"> veleprodajom raznih proizvoda</w:t>
      </w:r>
      <w:r w:rsidR="00232806">
        <w:t>.</w:t>
      </w:r>
    </w:p>
    <w:p w:rsidRDefault="000E039A" w:rsidP="00E84861" w:rsidR="000E039A">
      <w:pPr>
        <w:jc w:val="both"/>
      </w:pPr>
    </w:p>
    <w:p w:rsidRDefault="00E84861" w:rsidP="00E84861" w:rsidR="00E84861">
      <w:pPr>
        <w:jc w:val="both"/>
      </w:pPr>
      <w:r>
        <w:t>Dužnik navodi da</w:t>
      </w:r>
      <w:r w:rsidR="0028171E">
        <w:t xml:space="preserve"> ne</w:t>
      </w:r>
      <w:r>
        <w:t xml:space="preserve"> posluje i da </w:t>
      </w:r>
      <w:r w:rsidR="006153AE">
        <w:t>nema</w:t>
      </w:r>
      <w:r w:rsidR="004C77FD">
        <w:t xml:space="preserve"> </w:t>
      </w:r>
      <w:r>
        <w:t xml:space="preserve">zaposlenika. </w:t>
      </w:r>
      <w:r w:rsidR="006153AE">
        <w:t>Posebno navodi da je u rujnu 2016. imao tešku prometnu nesreću i da je zbog toga prestao poslovati.</w:t>
      </w:r>
    </w:p>
    <w:p w:rsidRDefault="00E84861" w:rsidP="00E84861" w:rsidR="00E84861" w:rsidRPr="002C241F">
      <w:pPr>
        <w:jc w:val="both"/>
      </w:pPr>
    </w:p>
    <w:p w:rsidRDefault="00E84861" w:rsidP="00E84861" w:rsidR="00E84861">
      <w:pPr>
        <w:jc w:val="both"/>
      </w:pPr>
      <w:r w:rsidRPr="002C241F">
        <w:t>Što se tiče imovine</w:t>
      </w:r>
      <w:r>
        <w:t xml:space="preserve"> navodi da od imovine</w:t>
      </w:r>
      <w:r w:rsidR="004C77FD">
        <w:t xml:space="preserve"> </w:t>
      </w:r>
      <w:r w:rsidR="00962C7F">
        <w:t>nema ništa</w:t>
      </w:r>
      <w:r w:rsidR="006153AE">
        <w:t>.</w:t>
      </w:r>
      <w:r w:rsidR="0028171E">
        <w:t xml:space="preserve"> </w:t>
      </w:r>
    </w:p>
    <w:p w:rsidRDefault="00900C0C" w:rsidP="00E84861" w:rsidR="00900C0C">
      <w:pPr>
        <w:jc w:val="both"/>
      </w:pPr>
    </w:p>
    <w:p w:rsidRDefault="00232806" w:rsidP="00E84861" w:rsidR="00E84861">
      <w:pPr>
        <w:jc w:val="both"/>
      </w:pPr>
      <w:r>
        <w:t>Z</w:t>
      </w:r>
      <w:r w:rsidR="004C77FD">
        <w:t>na da je ž</w:t>
      </w:r>
      <w:r w:rsidR="00E84861">
        <w:t>iro račun u blokadi</w:t>
      </w:r>
      <w:r w:rsidR="006153AE">
        <w:t xml:space="preserve">, ali ne zna </w:t>
      </w:r>
      <w:r>
        <w:t xml:space="preserve">za </w:t>
      </w:r>
      <w:r w:rsidR="006153AE">
        <w:t>koliko</w:t>
      </w:r>
      <w:r>
        <w:t>.</w:t>
      </w:r>
    </w:p>
    <w:p w:rsidRDefault="009E323C" w:rsidP="00E84861" w:rsidR="009E323C">
      <w:pPr>
        <w:jc w:val="both"/>
      </w:pPr>
    </w:p>
    <w:p w:rsidRDefault="00E84861" w:rsidP="00E84861" w:rsidR="00E84861">
      <w:pPr>
        <w:jc w:val="both"/>
      </w:pPr>
      <w:r w:rsidRPr="002C241F">
        <w:lastRenderedPageBreak/>
        <w:t>Navod</w:t>
      </w:r>
      <w:r>
        <w:t>i</w:t>
      </w:r>
      <w:r w:rsidRPr="002C241F">
        <w:t xml:space="preserve"> da ima </w:t>
      </w:r>
      <w:r w:rsidR="00962C7F">
        <w:t>1</w:t>
      </w:r>
      <w:r>
        <w:t xml:space="preserve"> </w:t>
      </w:r>
      <w:r w:rsidRPr="002C241F">
        <w:t>pečat</w:t>
      </w:r>
      <w:r>
        <w:t xml:space="preserve"> sa otiskom društva. </w:t>
      </w:r>
    </w:p>
    <w:p w:rsidRDefault="00C965F5" w:rsidP="00E84861" w:rsidR="00C965F5">
      <w:pPr>
        <w:jc w:val="both"/>
      </w:pPr>
    </w:p>
    <w:p w:rsidRDefault="001A2070" w:rsidP="00E84861" w:rsidR="0019495A">
      <w:pPr>
        <w:jc w:val="both"/>
      </w:pPr>
      <w:r>
        <w:t>Ivan Babić</w:t>
      </w:r>
      <w:r w:rsidR="0019495A">
        <w:t xml:space="preserve"> navodi da je </w:t>
      </w:r>
      <w:r w:rsidR="00817694">
        <w:t>njegov</w:t>
      </w:r>
      <w:r w:rsidR="0019495A">
        <w:t xml:space="preserve"> broj mobitela:</w:t>
      </w:r>
      <w:r w:rsidR="00232806">
        <w:t xml:space="preserve"> </w:t>
      </w:r>
      <w:r w:rsidR="006153AE">
        <w:t>099/624-8016</w:t>
      </w:r>
    </w:p>
    <w:p w:rsidRDefault="00E84861" w:rsidP="00E84861" w:rsidR="00E84861" w:rsidRPr="002C241F">
      <w:pPr>
        <w:jc w:val="both"/>
      </w:pPr>
    </w:p>
    <w:p w:rsidRDefault="00E84861" w:rsidP="00E84861" w:rsidR="004C77FD">
      <w:pPr>
        <w:jc w:val="both"/>
      </w:pPr>
      <w:r>
        <w:t>Knjigovodstv</w:t>
      </w:r>
      <w:r w:rsidR="00232806">
        <w:t>o</w:t>
      </w:r>
      <w:r w:rsidR="0028171E">
        <w:t xml:space="preserve"> je </w:t>
      </w:r>
      <w:r w:rsidR="006153AE">
        <w:t>vođeno u servisu, misli da se zove Biba u Biogradu i kod njih se nalazi dokumentacija, a dio se nalazi i kod njega.</w:t>
      </w:r>
      <w:r w:rsidR="004C77FD">
        <w:t xml:space="preserve"> </w:t>
      </w:r>
    </w:p>
    <w:p w:rsidRDefault="004C77FD" w:rsidP="00E84861" w:rsidR="004C77FD">
      <w:pPr>
        <w:jc w:val="both"/>
      </w:pPr>
    </w:p>
    <w:p w:rsidRDefault="004C77FD" w:rsidP="00E84861" w:rsidR="00E84861">
      <w:pPr>
        <w:jc w:val="both"/>
      </w:pPr>
      <w:r>
        <w:t>Posebno navod</w:t>
      </w:r>
      <w:r w:rsidR="00232806">
        <w:t>i</w:t>
      </w:r>
      <w:r>
        <w:t xml:space="preserve"> da </w:t>
      </w:r>
      <w:r w:rsidR="00962C7F">
        <w:t>nije u mogućnosti podmiriti dug.</w:t>
      </w:r>
    </w:p>
    <w:p w:rsidRDefault="000E039A" w:rsidP="00E84861" w:rsidR="000E039A">
      <w:pPr>
        <w:jc w:val="both"/>
      </w:pPr>
    </w:p>
    <w:p w:rsidRDefault="00E84861" w:rsidP="00E84861" w:rsidR="00E84861">
      <w:pPr>
        <w:jc w:val="both"/>
      </w:pPr>
      <w:r>
        <w:t xml:space="preserve">Sudac donosi </w:t>
      </w:r>
    </w:p>
    <w:p w:rsidRDefault="00E84861" w:rsidP="00E84861" w:rsidR="00E84861">
      <w:pPr>
        <w:jc w:val="both"/>
      </w:pPr>
    </w:p>
    <w:p w:rsidRDefault="00E84861" w:rsidP="00E84861" w:rsidR="00E84861">
      <w:pPr>
        <w:jc w:val="center"/>
      </w:pPr>
      <w:r>
        <w:t xml:space="preserve">r j e š e nj e </w:t>
      </w:r>
    </w:p>
    <w:p w:rsidRDefault="00E84861" w:rsidP="00E84861" w:rsidR="00E84861" w:rsidRPr="000124EC">
      <w:pPr>
        <w:jc w:val="both"/>
        <w:rPr>
          <w:b/>
        </w:rPr>
      </w:pPr>
    </w:p>
    <w:p w:rsidRDefault="00E84861" w:rsidP="00E84861" w:rsidR="00E84861" w:rsidRPr="007A3E16">
      <w:pPr>
        <w:jc w:val="both"/>
      </w:pPr>
      <w:r w:rsidRPr="007A3E16">
        <w:t>Odluka će biti donesena u zakonskom roku.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  <w:r w:rsidRPr="002C241F">
        <w:t xml:space="preserve">Dovršeno u </w:t>
      </w:r>
      <w:r w:rsidR="0028171E">
        <w:t>8</w:t>
      </w:r>
      <w:r w:rsidR="000E039A">
        <w:t>,</w:t>
      </w:r>
      <w:r w:rsidR="006153AE">
        <w:t>37</w:t>
      </w:r>
      <w:r w:rsidR="007F69EA">
        <w:t xml:space="preserve"> </w:t>
      </w:r>
      <w:r>
        <w:t>sati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ind w:firstLine="708"/>
        <w:jc w:val="both"/>
      </w:pPr>
    </w:p>
    <w:p w:rsidRDefault="00E84861" w:rsidP="00E84861" w:rsidR="00E84861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E84861" w:rsidP="00E84861" w:rsidR="00E84861" w:rsidRPr="002C241F"/>
    <w:p w:rsidRDefault="00E84861" w:rsidP="00E84861" w:rsidR="00E84861" w:rsidRPr="002C241F">
      <w:pPr>
        <w:jc w:val="both"/>
      </w:pPr>
    </w:p>
    <w:p w:rsidRDefault="00E84861" w:rsidP="00E84861" w:rsidR="00E84861" w:rsidRPr="002C241F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</w:p>
    <w:p w:rsidRDefault="00A25693" w:rsidP="00E84861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2CE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373C43">
      <w:t>54</w:t>
    </w:r>
    <w:r w:rsidR="001A2070">
      <w:t>3</w:t>
    </w:r>
    <w:r w:rsidR="00B80BDA">
      <w:t>/</w:t>
    </w:r>
    <w:r w:rsidR="00E84861">
      <w:t>20</w:t>
    </w:r>
    <w:r w:rsidR="00817694">
      <w:t>17</w:t>
    </w:r>
    <w:r w:rsidR="0074759D">
      <w:t>-</w:t>
    </w:r>
    <w:r w:rsidR="00373C43">
      <w:t>8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747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2070"/>
    <w:rsid w:val="001A35DF"/>
    <w:rsid w:val="001A60E6"/>
    <w:rsid w:val="001C0801"/>
    <w:rsid w:val="001C084E"/>
    <w:rsid w:val="001D3BFD"/>
    <w:rsid w:val="001D64ED"/>
    <w:rsid w:val="001D76DA"/>
    <w:rsid w:val="001E255A"/>
    <w:rsid w:val="001E3FCE"/>
    <w:rsid w:val="001F12EF"/>
    <w:rsid w:val="001F1B8D"/>
    <w:rsid w:val="001F428A"/>
    <w:rsid w:val="001F79AB"/>
    <w:rsid w:val="002043A2"/>
    <w:rsid w:val="00211A68"/>
    <w:rsid w:val="002123B6"/>
    <w:rsid w:val="00232271"/>
    <w:rsid w:val="00232806"/>
    <w:rsid w:val="00242C9A"/>
    <w:rsid w:val="00246714"/>
    <w:rsid w:val="00253BEE"/>
    <w:rsid w:val="002560C0"/>
    <w:rsid w:val="002561F2"/>
    <w:rsid w:val="0028171E"/>
    <w:rsid w:val="0028708A"/>
    <w:rsid w:val="00293E9F"/>
    <w:rsid w:val="002944C0"/>
    <w:rsid w:val="002974E4"/>
    <w:rsid w:val="002A0150"/>
    <w:rsid w:val="002A19F0"/>
    <w:rsid w:val="002A5A4E"/>
    <w:rsid w:val="002B4C20"/>
    <w:rsid w:val="002C3B6C"/>
    <w:rsid w:val="002C5390"/>
    <w:rsid w:val="002E16F1"/>
    <w:rsid w:val="002E39F6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548CF"/>
    <w:rsid w:val="0036015D"/>
    <w:rsid w:val="003635BD"/>
    <w:rsid w:val="00365B41"/>
    <w:rsid w:val="00373C43"/>
    <w:rsid w:val="00380464"/>
    <w:rsid w:val="003A1F19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12EE6"/>
    <w:rsid w:val="00520F31"/>
    <w:rsid w:val="0053278A"/>
    <w:rsid w:val="00534A25"/>
    <w:rsid w:val="00541C89"/>
    <w:rsid w:val="00557333"/>
    <w:rsid w:val="00573626"/>
    <w:rsid w:val="005829D8"/>
    <w:rsid w:val="00587274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53AE"/>
    <w:rsid w:val="00617562"/>
    <w:rsid w:val="00624EA3"/>
    <w:rsid w:val="00641B8C"/>
    <w:rsid w:val="006525A1"/>
    <w:rsid w:val="00655D78"/>
    <w:rsid w:val="00664336"/>
    <w:rsid w:val="00670217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38FD"/>
    <w:rsid w:val="006F1E65"/>
    <w:rsid w:val="007030AF"/>
    <w:rsid w:val="00710BB2"/>
    <w:rsid w:val="00712CE8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F080D"/>
    <w:rsid w:val="007F1F99"/>
    <w:rsid w:val="007F69EA"/>
    <w:rsid w:val="0080754A"/>
    <w:rsid w:val="008118AC"/>
    <w:rsid w:val="00812DB0"/>
    <w:rsid w:val="0081324D"/>
    <w:rsid w:val="00816C78"/>
    <w:rsid w:val="00817694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D5FBF"/>
    <w:rsid w:val="008D6250"/>
    <w:rsid w:val="008E45C0"/>
    <w:rsid w:val="008E6447"/>
    <w:rsid w:val="008E7E21"/>
    <w:rsid w:val="008F0D3A"/>
    <w:rsid w:val="00900C0C"/>
    <w:rsid w:val="00910BB2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206F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A1793"/>
    <w:rsid w:val="00BB080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5E2"/>
    <w:rsid w:val="00DF5A33"/>
    <w:rsid w:val="00DF6553"/>
    <w:rsid w:val="00E1081D"/>
    <w:rsid w:val="00E12FE5"/>
    <w:rsid w:val="00E143B3"/>
    <w:rsid w:val="00E15C3B"/>
    <w:rsid w:val="00E23B25"/>
    <w:rsid w:val="00E25EE6"/>
    <w:rsid w:val="00E2749B"/>
    <w:rsid w:val="00E30638"/>
    <w:rsid w:val="00E35170"/>
    <w:rsid w:val="00E351CF"/>
    <w:rsid w:val="00E60681"/>
    <w:rsid w:val="00E84861"/>
    <w:rsid w:val="00EA3CF5"/>
    <w:rsid w:val="00EA6AC4"/>
    <w:rsid w:val="00EC65A5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12C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2C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2C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2C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2C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12C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2C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2C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2C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2C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29. svibnja 2018.</izvorni_sadrzaj>
    <derivirana_varijabla naziv="DomainObject.StvarniPocetakDatum_1">29. svibnja 2018.</derivirana_varijabla>
  </DomainObject.StvarniPocetakDatum>
  <DomainObject.StvarniZavrsetakDatum>
    <izvorni_sadrzaj>29. svibnja 2018.</izvorni_sadrzaj>
    <derivirana_varijabla naziv="DomainObject.StvarniZavrsetakDatum_1">29. svibnja 2018.</derivirana_varijabla>
  </DomainObject.StvarniZavrsetakDatum>
  <DomainObject.PlaniraniZavrsetakDatum>
    <izvorni_sadrzaj>29. svibnja 2018.</izvorni_sadrzaj>
    <derivirana_varijabla naziv="DomainObject.PlaniraniZavrsetakDatum_1">29. svibnja 2018.</derivirana_varijabla>
  </DomainObject.PlaniraniZavrsetakDatum>
  <DomainObject.PlaniraniPocetakDatum>
    <izvorni_sadrzaj>29. svibnja 2018.</izvorni_sadrzaj>
    <derivirana_varijabla naziv="DomainObject.PlaniraniPocetakDatum_1">29. svibnja 2018.</derivirana_varijabla>
  </DomainObject.PlaniraniPocetakDatum>
  <DomainObject.StvarniPocetakVrijeme>
    <izvorni_sadrzaj>08:20</izvorni_sadrzaj>
    <derivirana_varijabla naziv="DomainObject.StvarniPocetakVrijeme_1">08:20</derivirana_varijabla>
  </DomainObject.StvarniPocetakVrijeme>
  <DomainObject.StvarniZavrsetakVrijeme>
    <izvorni_sadrzaj>08:37</izvorni_sadrzaj>
    <derivirana_varijabla naziv="DomainObject.StvarniZavrsetakVrijeme_1">08:37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svibnja 2018.</izvorni_sadrzaj>
    <derivirana_varijabla naziv="DomainObject.Zapisnik.DatumKreiranja_1">29.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St-543/2017-10</izvorni_sadrzaj>
    <derivirana_varijabla naziv="DomainObject.Zapisnik.Oznaka_1">St-543/2017-10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St-543/2017</izvorni_sadrzaj>
    <derivirana_varijabla naziv="DomainObject.Predmet.OznakaBroj_1">St-543/2017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BABIĆ DISTRIBUCIJA jednostavno društvo s ograničenom odgovornošću za trgovinu i usluge</izvorni_sadrzaj>
    <derivirana_varijabla naziv="DomainObject.Predmet.ProtustrankaFormated_1">  BABIĆ DISTRIBUCIJA jednostavno društvo s ograničenom odgovornošću za trgovinu i usluge</derivirana_varijabla>
  </DomainObject.Predmet.ProtustrankaFormated>
  <DomainObject.Predmet.ProtustrankaFormatedOIB>
    <izvorni_sadrzaj>  BABIĆ DISTRIBUCIJA jednostavno društvo s ograničenom odgovornošću za trgovinu i usluge, OIB 50395684207</izvorni_sadrzaj>
    <derivirana_varijabla naziv="DomainObject.Predmet.ProtustrankaFormatedOIB_1">  BABIĆ DISTRIBUCIJA jednostavno društvo s ograničenom odgovornošću za trgovinu i usluge, OIB 50395684207</derivirana_varijabla>
  </DomainObject.Predmet.ProtustrankaFormatedOIB>
  <DomainObject.Predmet.ProtustrankaFormatedWithAdress>
    <izvorni_sadrzaj> BABIĆ DISTRIBUCIJA jednostavno društvo s ograničenom odgovornošću za trgovinu i usluge, Bračka ulica 39, 23210 Biograd Na Moru</izvorni_sadrzaj>
    <derivirana_varijabla naziv="DomainObject.Predmet.ProtustrankaFormatedWithAdress_1"> BABIĆ DISTRIBUCIJA jednostavno društvo s ograničenom odgovornošću za trgovinu i usluge, Bračka ulica 39, 23210 Biograd Na Moru</derivirana_varijabla>
  </DomainObject.Predmet.ProtustrankaFormatedWithAdress>
  <DomainObject.Predmet.ProtustrankaFormatedWithAdressOIB>
    <izvorni_sadrzaj> BABIĆ DISTRIBUCIJA jednostavno društvo s ograničenom odgovornošću za trgovinu i usluge, OIB 50395684207, Bračka ulica 39, 23210 Biograd Na Moru</izvorni_sadrzaj>
    <derivirana_varijabla naziv="DomainObject.Predmet.ProtustrankaFormatedWithAdressOIB_1"> BABIĆ DISTRIBUCIJA jednostavno društvo s ograničenom odgovornošću za trgovinu i usluge, OIB 50395684207, Bračka ulica 39, 23210 Biograd Na Moru</derivirana_varijabla>
  </DomainObject.Predmet.ProtustrankaFormatedWithAdressOIB>
  <DomainObject.Predmet.ProtustrankaWithAdress>
    <izvorni_sadrzaj>BABIĆ DISTRIBUCIJA jednostavno društvo s ograničenom odgovornošću za trgovinu i usluge Bračka ulica 39, 23210 Biograd Na Moru</izvorni_sadrzaj>
    <derivirana_varijabla naziv="DomainObject.Predmet.ProtustrankaWithAdress_1">BABIĆ DISTRIBUCIJA jednostavno društvo s ograničenom odgovornošću za trgovinu i usluge Bračka ulica 39, 23210 Biograd Na Moru</derivirana_varijabla>
  </DomainObject.Predmet.ProtustrankaWithAdress>
  <DomainObject.Predmet.ProtustrankaWithAdressOIB>
    <izvorni_sadrzaj>BABIĆ DISTRIBUCIJA jednostavno društvo s ograničenom odgovornošću za trgovinu i usluge, OIB 50395684207, Bračka ulica 39, 23210 Biograd Na Moru</izvorni_sadrzaj>
    <derivirana_varijabla naziv="DomainObject.Predmet.ProtustrankaWithAdressOIB_1">BABIĆ DISTRIBUCIJA jednostavno društvo s ograničenom odgovornošću za trgovinu i usluge, OIB 50395684207, Bračka ulica 39, 23210 Biograd Na Moru</derivirana_varijabla>
  </DomainObject.Predmet.ProtustrankaWithAdressOIB>
  <DomainObject.Predmet.ProtustrankaNazivFormated>
    <izvorni_sadrzaj>BABIĆ DISTRIBUCIJA jednostavno društvo s ograničenom odgovornošću za trgovinu i usluge</izvorni_sadrzaj>
    <derivirana_varijabla naziv="DomainObject.Predmet.ProtustrankaNazivFormated_1">BABIĆ DISTRIBUCIJA jednostavno društvo s ograničenom odgovornošću za trgovinu i usluge</derivirana_varijabla>
  </DomainObject.Predmet.ProtustrankaNazivFormated>
  <DomainObject.Predmet.ProtustrankaNazivFormatedOIB>
    <izvorni_sadrzaj>BABIĆ DISTRIBUCIJA jednostavno društvo s ograničenom odgovornošću za trgovinu i usluge, OIB 50395684207</izvorni_sadrzaj>
    <derivirana_varijabla naziv="DomainObject.Predmet.ProtustrankaNazivFormatedOIB_1">BABIĆ DISTRIBUCIJA jednostavno društvo s ograničenom odgovornošću za trgovinu i usluge, OIB 50395684207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BABIĆ DISTRIBUCIJA jednostavno društvo s ograničenom odgovornošću za trgovinu i usluge</item>
    </izvorni_sadrzaj>
    <derivirana_varijabla naziv="DomainObject.Predmet.ProtuStrankaListFormated_1">
      <item>BABIĆ DISTRIBUCIJA jednostavno društvo s ograničenom odgovornošću za trgovinu i usluge</item>
    </derivirana_varijabla>
  </DomainObject.Predmet.ProtuStrankaListFormated>
  <DomainObject.Predmet.ProtuStrankaListFormatedOIB>
    <izvorni_sadrzaj>
      <item>BABIĆ DISTRIBUCIJA jednostavno društvo s ograničenom odgovornošću za trgovinu i usluge, OIB 50395684207</item>
    </izvorni_sadrzaj>
    <derivirana_varijabla naziv="DomainObject.Predmet.ProtuStrankaListFormatedOIB_1">
      <item>BABIĆ DISTRIBUCIJA jednostavno društvo s ograničenom odgovornošću za trgovinu i usluge, OIB 50395684207</item>
    </derivirana_varijabla>
  </DomainObject.Predmet.ProtuStrankaListFormatedOIB>
  <DomainObject.Predmet.ProtuStrankaListFormatedWithAdress>
    <izvorni_sadrzaj>
      <item>BABIĆ DISTRIBUCIJA jednostavno društvo s ograničenom odgovornošću za trgovinu i usluge, Bračka ulica 39, 23210 Biograd Na Moru</item>
    </izvorni_sadrzaj>
    <derivirana_varijabla naziv="DomainObject.Predmet.ProtuStrankaListFormatedWithAdress_1">
      <item>BABIĆ DISTRIBUCIJA jednostavno društvo s ograničenom odgovornošću za trgovinu i usluge, Bračka ulica 39, 23210 Biograd Na Moru</item>
    </derivirana_varijabla>
  </DomainObject.Predmet.ProtuStrankaListFormatedWithAdress>
  <DomainObject.Predmet.ProtuStrankaListFormatedWithAdressOIB>
    <izvorni_sadrzaj>
      <item>BABIĆ DISTRIBUCIJA jednostavno društvo s ograničenom odgovornošću za trgovinu i usluge, OIB 50395684207, Bračka ulica 39, 23210 Biograd Na Moru</item>
    </izvorni_sadrzaj>
    <derivirana_varijabla naziv="DomainObject.Predmet.ProtuStrankaListFormatedWithAdressOIB_1">
      <item>BABIĆ DISTRIBUCIJA jednostavno društvo s ograničenom odgovornošću za trgovinu i usluge, OIB 50395684207, Bračka ulica 39, 23210 Biograd Na Moru</item>
    </derivirana_varijabla>
  </DomainObject.Predmet.ProtuStrankaListFormatedWithAdressOIB>
  <DomainObject.Predmet.ProtuStrankaListNazivFormated>
    <izvorni_sadrzaj>
      <item>BABIĆ DISTRIBUCIJA jednostavno društvo s ograničenom odgovornošću za trgovinu i usluge</item>
    </izvorni_sadrzaj>
    <derivirana_varijabla naziv="DomainObject.Predmet.ProtuStrankaListNazivFormated_1">
      <item>BABIĆ DISTRIBUCIJA jednostavno društvo s ograničenom odgovornošću za trgovinu i usluge</item>
    </derivirana_varijabla>
  </DomainObject.Predmet.ProtuStrankaListNazivFormated>
  <DomainObject.Predmet.ProtuStrankaListNazivFormatedOIB>
    <izvorni_sadrzaj>
      <item>BABIĆ DISTRIBUCIJA jednostavno društvo s ograničenom odgovornošću za trgovinu i usluge, OIB 50395684207</item>
    </izvorni_sadrzaj>
    <derivirana_varijabla naziv="DomainObject.Predmet.ProtuStrankaListNazivFormatedOIB_1">
      <item>BABIĆ DISTRIBUCIJA jednostavno društvo s ograničenom odgovornošću za trgovinu i usluge, OIB 50395684207</item>
    </derivirana_varijabla>
  </DomainObject.Predmet.ProtuStrankaListNazivFormatedOIB>
  <DomainObject.Predmet.OstaliListFormated>
    <izvorni_sadrzaj>
      <item>Ivan Babić</item>
    </izvorni_sadrzaj>
    <derivirana_varijabla naziv="DomainObject.Predmet.OstaliListFormated_1">
      <item>Ivan Babić</item>
    </derivirana_varijabla>
  </DomainObject.Predmet.OstaliListFormated>
  <DomainObject.Predmet.OstaliListFormatedOIB>
    <izvorni_sadrzaj>
      <item>Ivan Babić, OIB 35220576795</item>
    </izvorni_sadrzaj>
    <derivirana_varijabla naziv="DomainObject.Predmet.OstaliListFormatedOIB_1">
      <item>Ivan Babić, OIB 35220576795</item>
    </derivirana_varijabla>
  </DomainObject.Predmet.OstaliListFormatedOIB>
  <DomainObject.Predmet.OstaliListFormatedWithAdress>
    <izvorni_sadrzaj>
      <item>Ivan Babić, Dobra Voda 38, 23420 Dobra Voda</item>
    </izvorni_sadrzaj>
    <derivirana_varijabla naziv="DomainObject.Predmet.OstaliListFormatedWithAdress_1">
      <item>Ivan Babić, Dobra Voda 38, 23420 Dobra Voda</item>
    </derivirana_varijabla>
  </DomainObject.Predmet.OstaliListFormatedWithAdress>
  <DomainObject.Predmet.OstaliListFormatedWithAdressOIB>
    <izvorni_sadrzaj>
      <item>Ivan Babić, OIB 35220576795, Dobra Voda 38, 23420 Dobra Voda</item>
    </izvorni_sadrzaj>
    <derivirana_varijabla naziv="DomainObject.Predmet.OstaliListFormatedWithAdressOIB_1">
      <item>Ivan Babić, OIB 35220576795, Dobra Voda 38, 23420 Dobra Voda</item>
    </derivirana_varijabla>
  </DomainObject.Predmet.OstaliListFormatedWithAdressOIB>
  <DomainObject.Predmet.OstaliListNazivFormated>
    <izvorni_sadrzaj>
      <item>Ivan Babić</item>
    </izvorni_sadrzaj>
    <derivirana_varijabla naziv="DomainObject.Predmet.OstaliListNazivFormated_1">
      <item>Ivan Babić</item>
    </derivirana_varijabla>
  </DomainObject.Predmet.OstaliListNazivFormated>
  <DomainObject.Predmet.OstaliListNazivFormatedOIB>
    <izvorni_sadrzaj>
      <item>Ivan Babić, OIB 35220576795</item>
    </izvorni_sadrzaj>
    <derivirana_varijabla naziv="DomainObject.Predmet.OstaliListNazivFormatedOIB_1">
      <item>Ivan Babić, OIB 35220576795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>St-543/2017-10</izvorni_sadrzaj>
    <derivirana_varijabla naziv="DomainObject.PoslovniBrojDokumenta_1">St-543/2017-10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BABIĆ DISTRIBUCIJA jednostavno društvo s ograničenom odgovornošću za trgovinu i usluge</izvorni_sadrzaj>
    <derivirana_varijabla naziv="DomainObject.Predmet.ProtustrankaIDrugi_1">BABIĆ DISTRIBUCIJA jednostavno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BABIĆ DISTRIBUCIJA jednostavno društvo s ograničenom odgovornošću za trgovinu i usluge, OIB 50395684207, Bračka ulica 39, 23210 Biograd Na Moru</izvorni_sadrzaj>
    <derivirana_varijabla naziv="DomainObject.Predmet.ProtustrankaIDrugiAdressOIB_1">BABIĆ DISTRIBUCIJA jednostavno društvo s ograničenom odgovornošću za trgovinu i usluge, OIB 50395684207, Bračka ulica 39,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BABIĆ DISTRIBUCIJA jednostavno društvo s ograničenom odgovornošću za trgovinu i usluge</item>
      <item>FINA</item>
      <item>Ivan Babić</item>
    </izvorni_sadrzaj>
    <derivirana_varijabla naziv="DomainObject.Predmet.SudioniciListNaziv_1">
      <item>BABIĆ DISTRIBUCIJA jednostavno društvo s ograničenom odgovornošću za trgovinu i usluge</item>
      <item>FINA</item>
      <item>Ivan Babić</item>
    </derivirana_varijabla>
  </DomainObject.Predmet.SudioniciListNaziv>
  <DomainObject.Predmet.SudioniciListAdressOIB>
    <izvorni_sadrzaj>
      <item>BABIĆ DISTRIBUCIJA jednostavno društvo s ograničenom odgovornošću za trgovinu i usluge, OIB 50395684207, Bračka ulica 39,23210 Biograd Na Moru</item>
      <item>FINA, OIB 85821130368</item>
      <item>Ivan Babić, OIB 35220576795, Dobra Voda 38,23420 Dobra Voda</item>
    </izvorni_sadrzaj>
    <derivirana_varijabla naziv="DomainObject.Predmet.SudioniciListAdressOIB_1">
      <item>BABIĆ DISTRIBUCIJA jednostavno društvo s ograničenom odgovornošću za trgovinu i usluge, OIB 50395684207, Bračka ulica 39,23210 Biograd Na Moru</item>
      <item>FINA, OIB 85821130368</item>
      <item>Ivan Babić, OIB 35220576795, Dobra Voda 38,23420 Dobra Voda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50395684207</item>
      <item>, OIB 85821130368</item>
      <item>, OIB 35220576795</item>
    </izvorni_sadrzaj>
    <derivirana_varijabla naziv="DomainObject.Predmet.SudioniciListNazivOIB_1">
      <item>, OIB 50395684207</item>
      <item>, OIB 85821130368</item>
      <item>, OIB 35220576795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350</properties:Words>
  <properties:Characters>1854</properties:Characters>
  <properties:Lines>81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2018-05-28T13:21:00Z</dcterms:created>
  <dc:creator>Ardena Bajlo</dc:creator>
  <cp:lastModifiedBy>Ante Rubelj</cp:lastModifiedBy>
  <cp:lastPrinted>2017-04-04T07:22:00Z</cp:lastPrinted>
  <dcterms:modified xmlns:xsi="http://www.w3.org/2001/XMLSchema-instance" xsi:type="dcterms:W3CDTF">2018-05-29T13:12:00Z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St-543/2017-10 / Zapisnik - Ročište radi izjašnjenja o prijedlogu za otvaranje steč.post (1 St-543-2017-povodom prijedloga za otvaranje stečaja-29.5.18.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