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b2ff" w14:paraId="dc4b2ff" w:rsidRDefault="00AC4CFB"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3219EF">
        <w:rPr>
          <w:rFonts w:cs="Times New Roman" w:eastAsia="Times New Roman"/>
          <w:lang w:eastAsia="hr-HR"/>
        </w:rPr>
        <w:t>ZLATNA DOB-UDRUGA ZA OSIGURANJE I PROVOĐENJE ŽIVOTA TREĆE DOBI NA DOSTOJANSTVEN I KVALITETAN NAČIN, Zagreb, Božidara Magovca 16c  OIB: 06902063429</w:t>
      </w:r>
      <w:r w:rsidR="00A602D6">
        <w:rPr>
          <w:rFonts w:cs="Times New Roman" w:eastAsia="Times New Roman"/>
          <w:lang w:eastAsia="hr-HR"/>
        </w:rPr>
        <w:t xml:space="preserve">, </w:t>
      </w:r>
      <w:r>
        <w:rPr>
          <w:rFonts w:cs="Times New Roman" w:eastAsia="Times New Roman"/>
          <w:lang w:eastAsia="hr-HR"/>
        </w:rPr>
        <w:t xml:space="preserve">dana </w:t>
      </w:r>
      <w:r w:rsidR="00A602D6">
        <w:rPr>
          <w:rFonts w:cs="Times New Roman" w:eastAsia="Times New Roman"/>
          <w:lang w:eastAsia="hr-HR"/>
        </w:rPr>
        <w:t>2</w:t>
      </w:r>
      <w:r w:rsidR="003219EF">
        <w:rPr>
          <w:rFonts w:cs="Times New Roman" w:eastAsia="Times New Roman"/>
          <w:lang w:eastAsia="hr-HR"/>
        </w:rPr>
        <w:t>6</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8469AE">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A602D6">
        <w:rPr>
          <w:rFonts w:cs="Times New Roman" w:eastAsia="Times New Roman"/>
          <w:lang w:eastAsia="hr-HR"/>
        </w:rPr>
        <w:t>2</w:t>
      </w:r>
      <w:r w:rsidR="003219EF">
        <w:rPr>
          <w:rFonts w:cs="Times New Roman" w:eastAsia="Times New Roman"/>
          <w:lang w:eastAsia="hr-HR"/>
        </w:rPr>
        <w:t>6</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AC4CFB" w:rsidP="001D7E39" w:rsidR="00AC4CFB">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3219EF">
        <w:rPr>
          <w:rFonts w:cs="Times New Roman" w:eastAsia="Times New Roman"/>
          <w:lang w:eastAsia="hr-HR"/>
        </w:rPr>
        <w:t>Dragutin Vujić, Zagreb</w:t>
      </w:r>
    </w:p>
    <w:p w:rsidRDefault="008469AE" w:rsidP="001D7E39" w:rsidR="008469AE">
      <w:pPr>
        <w:numPr>
          <w:ilvl w:val="0"/>
          <w:numId w:val="2"/>
        </w:numPr>
        <w:spacing w:after="0"/>
        <w:contextualSpacing/>
        <w:jc w:val="both"/>
        <w:rPr>
          <w:rFonts w:cs="Times New Roman" w:eastAsia="Times New Roman"/>
          <w:lang w:eastAsia="hr-HR"/>
        </w:rPr>
      </w:pPr>
      <w:r>
        <w:rPr>
          <w:rFonts w:cs="Times New Roman" w:eastAsia="Times New Roman"/>
          <w:lang w:eastAsia="hr-HR"/>
        </w:rPr>
        <w:t>e-oglasna ploča suda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A59" w:rsidP="00101D38" w:rsidR="000A4A59">
      <w:pPr>
        <w:spacing w:after="0"/>
      </w:pPr>
      <w:r>
        <w:separator/>
      </w:r>
    </w:p>
  </w:endnote>
  <w:endnote w:id="0" w:type="continuationSeparator">
    <w:p w:rsidRDefault="000A4A59" w:rsidP="00101D38" w:rsidR="000A4A5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A59" w:rsidP="00101D38" w:rsidR="000A4A59">
      <w:pPr>
        <w:spacing w:after="0"/>
      </w:pPr>
      <w:r>
        <w:separator/>
      </w:r>
    </w:p>
  </w:footnote>
  <w:footnote w:id="0" w:type="continuationSeparator">
    <w:p w:rsidRDefault="000A4A59" w:rsidP="00101D38" w:rsidR="000A4A5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AC4CFB">
          <w:rPr>
            <w:noProof/>
          </w:rPr>
          <w:t>1</w:t>
        </w:r>
        <w:r>
          <w:fldChar w:fldCharType="end"/>
        </w:r>
      </w:p>
    </w:sdtContent>
  </w:sdt>
  <w:p w:rsidRDefault="00101D38" w:rsidP="00101D38" w:rsidR="00101D38">
    <w:pPr>
      <w:pStyle w:val="Zaglavlje"/>
      <w:jc w:val="right"/>
    </w:pPr>
    <w:r>
      <w:t>1 St-</w:t>
    </w:r>
    <w:r w:rsidR="003219EF">
      <w:t>213</w:t>
    </w:r>
    <w:r w:rsidR="004476E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0A4A59"/>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219EF"/>
    <w:rsid w:val="003406B6"/>
    <w:rsid w:val="00363328"/>
    <w:rsid w:val="003C7759"/>
    <w:rsid w:val="00424FD7"/>
    <w:rsid w:val="004256FB"/>
    <w:rsid w:val="004476E7"/>
    <w:rsid w:val="00480DA0"/>
    <w:rsid w:val="004A3E03"/>
    <w:rsid w:val="004D7C8F"/>
    <w:rsid w:val="004E4990"/>
    <w:rsid w:val="00573CBA"/>
    <w:rsid w:val="005837FC"/>
    <w:rsid w:val="005E777B"/>
    <w:rsid w:val="00617CB7"/>
    <w:rsid w:val="006531A3"/>
    <w:rsid w:val="0066747A"/>
    <w:rsid w:val="00676E07"/>
    <w:rsid w:val="006B2AF4"/>
    <w:rsid w:val="006C201B"/>
    <w:rsid w:val="006C20F1"/>
    <w:rsid w:val="006E2E09"/>
    <w:rsid w:val="0075199C"/>
    <w:rsid w:val="0075633F"/>
    <w:rsid w:val="00802C52"/>
    <w:rsid w:val="008148D3"/>
    <w:rsid w:val="008469AE"/>
    <w:rsid w:val="00860F07"/>
    <w:rsid w:val="008B2772"/>
    <w:rsid w:val="009F7881"/>
    <w:rsid w:val="00A14BC6"/>
    <w:rsid w:val="00A22697"/>
    <w:rsid w:val="00A602D6"/>
    <w:rsid w:val="00A7619F"/>
    <w:rsid w:val="00AB4BEC"/>
    <w:rsid w:val="00AC4CFB"/>
    <w:rsid w:val="00B66C79"/>
    <w:rsid w:val="00B805E7"/>
    <w:rsid w:val="00B954EC"/>
    <w:rsid w:val="00BB28E1"/>
    <w:rsid w:val="00BD0C6E"/>
    <w:rsid w:val="00BD38EE"/>
    <w:rsid w:val="00C20849"/>
    <w:rsid w:val="00C21CE4"/>
    <w:rsid w:val="00C83D0E"/>
    <w:rsid w:val="00CA2878"/>
    <w:rsid w:val="00CB6B0B"/>
    <w:rsid w:val="00CC3E10"/>
    <w:rsid w:val="00CE34FB"/>
    <w:rsid w:val="00D045A9"/>
    <w:rsid w:val="00D35FEC"/>
    <w:rsid w:val="00D37F65"/>
    <w:rsid w:val="00D441EB"/>
    <w:rsid w:val="00D56ED0"/>
    <w:rsid w:val="00D76F6A"/>
    <w:rsid w:val="00D95D8D"/>
    <w:rsid w:val="00DD105E"/>
    <w:rsid w:val="00DD3322"/>
    <w:rsid w:val="00DD4A00"/>
    <w:rsid w:val="00DF6FBB"/>
    <w:rsid w:val="00E05BE5"/>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C4CFB"/>
    <w:rPr>
      <w:color w:val="808080"/>
      <w:bdr w:space="0" w:sz="0" w:color="auto" w:val="none"/>
      <w:shd w:fill="auto" w:color="auto" w:val="clear"/>
    </w:rPr>
  </w:style>
  <w:style w:customStyle="true" w:styleId="eSPISCCParagraphDefaultFont" w:type="character">
    <w:name w:val="eSPIS_CC_Paragraph Default Font"/>
    <w:basedOn w:val="Zadanifontodlomka"/>
    <w:rsid w:val="00AC4CF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C4CFB"/>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C4CF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4CF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C4CFB"/>
    <w:rPr>
      <w:color w:val="808080"/>
      <w:bdr w:color="auto" w:space="0" w:sz="0" w:val="none"/>
      <w:shd w:color="auto" w:fill="auto" w:val="clear"/>
    </w:rPr>
  </w:style>
  <w:style w:customStyle="1" w:styleId="eSPISCCParagraphDefaultFont" w:type="character">
    <w:name w:val="eSPIS_CC_Paragraph Default Font"/>
    <w:basedOn w:val="Zadanifontodlomka"/>
    <w:rsid w:val="00AC4CF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C4CFB"/>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C4CF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4CF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St-213/2016</izvorni_sadrzaj>
    <derivirana_varijabla naziv="DomainObject.Predmet.OznakaBroj_1">St-213/2016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DOB-udruga za osiguranje i provođenje života treće dobi na dostojanstven i kvalitetan način zastupanog po punomoćniku Dragutin Vujić</izvorni_sadrzaj>
    <derivirana_varijabla naziv="DomainObject.Predmet.ProtustrankaFormated_1">  ZLATNA DOB-udruga za osiguranje i provođenje života treće dobi na dostojanstven i kvalitetan način zastupanog po punomoćniku Dragutin Vujić</derivirana_varijabla>
  </DomainObject.Predmet.ProtustrankaFormated>
  <DomainObject.Predmet.ProtustrankaFormatedOIB>
    <izvorni_sadrzaj>  ZLATNA DOB-udruga za osiguranje i provođenje života treće dobi na dostojanstven i kvalitetan način, OIB 06902063429 zastupanog po punomoćniku Dragutin Vujić</izvorni_sadrzaj>
    <derivirana_varijabla naziv="DomainObject.Predmet.ProtustrankaFormatedOIB_1">  ZLATNA DOB-udruga za osiguranje i provođenje života treće dobi na dostojanstven i kvalitetan način, OIB 06902063429 zastupanog po punomoćniku Dragutin Vujić</derivirana_varijabla>
  </DomainObject.Predmet.ProtustrankaFormatedOIB>
  <DomainObject.Predmet.ProtustrankaFormatedWithAdress>
    <izvorni_sadrzaj> ZLATNA DOB-udruga za osiguranje i provođenje života treće dobi na dostojanstven i kvalitetan način, Božidara Magovca 16 c, 10000 Zagreb zastupanog po punomoćniku Dragutin Vujić</izvorni_sadrzaj>
    <derivirana_varijabla naziv="DomainObject.Predmet.ProtustrankaFormatedWithAdress_1"> ZLATNA DOB-udruga za osiguranje i provođenje života treće dobi na dostojanstven i kvalitetan način, Božidara Magovca 16 c, 10000 Zagreb zastupanog po punomoćniku Dragutin Vujić</derivirana_varijabla>
  </DomainObject.Predmet.ProtustrankaFormatedWithAdress>
  <DomainObject.Predmet.ProtustrankaFormatedWithAdressOIB>
    <izvorni_sadrzaj> ZLATNA DOB-udruga za osiguranje i provođenje života treće dobi na dostojanstven i kvalitetan način, OIB 06902063429, Božidara Magovca 16 c, 10000 Zagreb zastupanog po punomoćniku Dragutin Vujić</izvorni_sadrzaj>
    <derivirana_varijabla naziv="DomainObject.Predmet.ProtustrankaFormatedWithAdressOIB_1"> ZLATNA DOB-udruga za osiguranje i provođenje života treće dobi na dostojanstven i kvalitetan način, OIB 06902063429, Božidara Magovca 16 c, 10000 Zagreb zastupanog po punomoćniku Dragutin Vujić</derivirana_varijabla>
  </DomainObject.Predmet.ProtustrankaFormatedWithAdressOIB>
  <DomainObject.Predmet.ProtustrankaWithAdress>
    <izvorni_sadrzaj>ZLATNA DOB-udruga za osiguranje i provođenje života treće dobi na dostojanstven i kvalitetan način Božidara Magovca 16 c, 10000 Zagreb</izvorni_sadrzaj>
    <derivirana_varijabla naziv="DomainObject.Predmet.ProtustrankaWithAdress_1">ZLATNA DOB-udruga za osiguranje i provođenje života treće dobi na dostojanstven i kvalitetan način Božidara Magovca 16 c, 10000 Zagreb</derivirana_varijabla>
  </DomainObject.Predmet.ProtustrankaWithAdress>
  <DomainObject.Predmet.ProtustrankaWithAdressOIB>
    <izvorni_sadrzaj>ZLATNA DOB-udruga za osiguranje i provođenje života treće dobi na dostojanstven i kvalitetan način, OIB 06902063429, Božidara Magovca 16 c, 10000 Zagreb</izvorni_sadrzaj>
    <derivirana_varijabla naziv="DomainObject.Predmet.ProtustrankaWithAdressOIB_1">ZLATNA DOB-udruga za osiguranje i provođenje života treće dobi na dostojanstven i kvalitetan način, OIB 06902063429, Božidara Magovca 16 c, 10000 Zagreb</derivirana_varijabla>
  </DomainObject.Predmet.ProtustrankaWithAdressOIB>
  <DomainObject.Predmet.ProtustrankaNazivFormated>
    <izvorni_sadrzaj>ZLATNA DOB-udruga za osiguranje i provođenje života treće dobi na dostojanstven i kvalitetan način</izvorni_sadrzaj>
    <derivirana_varijabla naziv="DomainObject.Predmet.ProtustrankaNazivFormated_1">ZLATNA DOB-udruga za osiguranje i provođenje života treće dobi na dostojanstven i kvalitetan način</derivirana_varijabla>
  </DomainObject.Predmet.ProtustrankaNazivFormated>
  <DomainObject.Predmet.ProtustrankaNazivFormatedOIB>
    <izvorni_sadrzaj>ZLATNA DOB-udruga za osiguranje i provođenje života treće dobi na dostojanstven i kvalitetan način, OIB 06902063429</izvorni_sadrzaj>
    <derivirana_varijabla naziv="DomainObject.Predmet.ProtustrankaNazivFormatedOIB_1">ZLATNA DOB-udruga za osiguranje i provođenje života treće dobi na dostojanstven i kvalitetan način, OIB 06902063429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ZLATNA DOB-udruga za osiguranje i provođenje života treće dobi na dostojanstven i kvalitetan način zastupanog po punomoćniku Dragutin Vujić</item>
    </izvorni_sadrzaj>
    <derivirana_varijabla naziv="DomainObject.Predmet.ProtuStrankaListFormated_1">
      <item>ZLATNA DOB-udruga za osiguranje i provođenje života treće dobi na dostojanstven i kvalitetan način zastupanog po punomoćniku Dragutin Vujić</item>
    </derivirana_varijabla>
  </DomainObject.Predmet.ProtuStrankaListFormated>
  <DomainObject.Predmet.ProtuStrankaListFormatedOIB>
    <izvorni_sadrzaj>
      <item>ZLATNA DOB-udruga za osiguranje i provođenje života treće dobi na dostojanstven i kvalitetan način, OIB 06902063429 zastupanog po punomoćniku Dragutin Vujić</item>
    </izvorni_sadrzaj>
    <derivirana_varijabla naziv="DomainObject.Predmet.ProtuStrankaListFormatedOIB_1">
      <item>ZLATNA DOB-udruga za osiguranje i provođenje života treće dobi na dostojanstven i kvalitetan način, OIB 06902063429 zastupanog po punomoćniku Dragutin Vujić</item>
    </derivirana_varijabla>
  </DomainObject.Predmet.ProtuStrankaListFormatedOIB>
  <DomainObject.Predmet.ProtuStrankaListFormatedWithAdress>
    <izvorni_sadrzaj>
      <item>ZLATNA DOB-udruga za osiguranje i provođenje života treće dobi na dostojanstven i kvalitetan način, Božidara Magovca 16 c, 10000 Zagreb zastupanog po punomoćniku Dragutin Vujić</item>
    </izvorni_sadrzaj>
    <derivirana_varijabla naziv="DomainObject.Predmet.ProtuStrankaListFormatedWithAdress_1">
      <item>ZLATNA DOB-udruga za osiguranje i provođenje života treće dobi na dostojanstven i kvalitetan način, Božidara Magovca 16 c, 10000 Zagreb zastupanog po punomoćniku Dragutin Vujić</item>
    </derivirana_varijabla>
  </DomainObject.Predmet.ProtuStrankaListFormatedWithAdress>
  <DomainObject.Predmet.ProtuStrankaListFormatedWithAdressOIB>
    <izvorni_sadrzaj>
      <item>ZLATNA DOB-udruga za osiguranje i provođenje života treće dobi na dostojanstven i kvalitetan način, OIB 06902063429, Božidara Magovca 16 c, 10000 Zagreb zastupanog po punomoćniku Dragutin Vujić</item>
    </izvorni_sadrzaj>
    <derivirana_varijabla naziv="DomainObject.Predmet.ProtuStrankaListFormatedWithAdressOIB_1">
      <item>ZLATNA DOB-udruga za osiguranje i provođenje života treće dobi na dostojanstven i kvalitetan način, OIB 06902063429, Božidara Magovca 16 c, 10000 Zagreb zastupanog po punomoćniku Dragutin Vujić</item>
    </derivirana_varijabla>
  </DomainObject.Predmet.ProtuStrankaListFormatedWithAdressOIB>
  <DomainObject.Predmet.ProtuStrankaListNazivFormated>
    <izvorni_sadrzaj>
      <item>ZLATNA DOB-udruga za osiguranje i provođenje života treće dobi na dostojanstven i kvalitetan način</item>
    </izvorni_sadrzaj>
    <derivirana_varijabla naziv="DomainObject.Predmet.ProtuStrankaListNazivFormated_1">
      <item>ZLATNA DOB-udruga za osiguranje i provođenje života treće dobi na dostojanstven i kvalitetan način</item>
    </derivirana_varijabla>
  </DomainObject.Predmet.ProtuStrankaListNazivFormated>
  <DomainObject.Predmet.ProtuStrankaListNazivFormatedOIB>
    <izvorni_sadrzaj>
      <item>ZLATNA DOB-udruga za osiguranje i provođenje života treće dobi na dostojanstven i kvalitetan način, OIB 06902063429</item>
    </izvorni_sadrzaj>
    <derivirana_varijabla naziv="DomainObject.Predmet.ProtuStrankaListNazivFormatedOIB_1">
      <item>ZLATNA DOB-udruga za osiguranje i provođenje života treće dobi na dostojanstven i kvalitetan način, OIB 06902063429</item>
    </derivirana_varijabla>
  </DomainObject.Predmet.ProtuStrankaListNazivFormatedOIB>
  <DomainObject.Predmet.OstaliListFormated>
    <izvorni_sadrzaj>
      <item>Dragutin Vujić punomoćnik sudionika u postupku ZLATNA DOB-udruga za osiguranje i provođenje života treće dobi na dostojanstven i kvalitetan način</item>
    </izvorni_sadrzaj>
    <derivirana_varijabla naziv="DomainObject.Predmet.OstaliListFormated_1">
      <item>Dragutin Vujić punomoćnik sudionika u postupku ZLATNA DOB-udruga za osiguranje i provođenje života treće dobi na dostojanstven i kvalitetan način</item>
    </derivirana_varijabla>
  </DomainObject.Predmet.OstaliListFormated>
  <DomainObject.Predmet.OstaliListFormatedOIB>
    <izvorni_sadrzaj>
      <item>Dragutin Vujić punomoćnik sudionika u postupku ZLATNA DOB-udruga za osiguranje i provođenje života treće dobi na dostojanstven i kvalitetan način</item>
    </izvorni_sadrzaj>
    <derivirana_varijabla naziv="DomainObject.Predmet.OstaliListFormatedOIB_1">
      <item>Dragutin Vujić punomoćnik sudionika u postupku ZLATNA DOB-udruga za osiguranje i provođenje života treće dobi na dostojanstven i kvalitetan način</item>
    </derivirana_varijabla>
  </DomainObject.Predmet.OstaliListFormatedOIB>
  <DomainObject.Predmet.OstaliListFormatedWithAdress>
    <izvorni_sadrzaj>
      <item>Dragutin Vujić, Božidara Magovca 16c, 10000 Zagreb punomoćnik sudionika u postupku ZLATNA DOB-udruga za osiguranje i provođenje života treće dobi na dostojanstven i kvalitetan način</item>
    </izvorni_sadrzaj>
    <derivirana_varijabla naziv="DomainObject.Predmet.OstaliListFormatedWithAdress_1">
      <item>Dragutin Vujić, Božidara Magovca 16c, 10000 Zagreb punomoćnik sudionika u postupku ZLATNA DOB-udruga za osiguranje i provođenje života treće dobi na dostojanstven i kvalitetan način</item>
    </derivirana_varijabla>
  </DomainObject.Predmet.OstaliListFormatedWithAdress>
  <DomainObject.Predmet.OstaliListFormatedWithAdressOIB>
    <izvorni_sadrzaj>
      <item>Dragutin Vujić, Božidara Magovca 16c, 10000 Zagreb punomoćnik sudionika u postupku ZLATNA DOB-udruga za osiguranje i provođenje života treće dobi na dostojanstven i kvalitetan način</item>
    </izvorni_sadrzaj>
    <derivirana_varijabla naziv="DomainObject.Predmet.OstaliListFormatedWithAdressOIB_1">
      <item>Dragutin Vujić, Božidara Magovca 16c, 10000 Zagreb punomoćnik sudionika u postupku ZLATNA DOB-udruga za osiguranje i provođenje života treće dobi na dostojanstven i kvalitetan način</item>
    </derivirana_varijabla>
  </DomainObject.Predmet.OstaliListFormatedWithAdressOIB>
  <DomainObject.Predmet.OstaliListNazivFormated>
    <izvorni_sadrzaj>
      <item>Dragutin Vujić</item>
    </izvorni_sadrzaj>
    <derivirana_varijabla naziv="DomainObject.Predmet.OstaliListNazivFormated_1">
      <item>Dragutin Vujić</item>
    </derivirana_varijabla>
  </DomainObject.Predmet.OstaliListNazivFormated>
  <DomainObject.Predmet.OstaliListNazivFormatedOIB>
    <izvorni_sadrzaj>
      <item>Dragutin Vujić</item>
    </izvorni_sadrzaj>
    <derivirana_varijabla naziv="DomainObject.Predmet.OstaliListNazivFormatedOIB_1">
      <item>Dragutin Vujić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ZLATNA DOB-udruga za osiguranje i provođenje života treće dobi na dostojanstven i kvalitetan način</izvorni_sadrzaj>
    <derivirana_varijabla naziv="DomainObject.Predmet.ProtustrankaIDrugi_1">ZLATNA DOB-udruga za osiguranje i provođenje života treće dobi na dostojanstven i kvalitetan način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ZLATNA DOB-udruga za osiguranje i provođenje života treće dobi na dostojanstven i kvalitetan način, OIB 06902063429, Božidara Magovca 16 c, 10000 Zagreb</izvorni_sadrzaj>
    <derivirana_varijabla naziv="DomainObject.Predmet.ProtustrankaIDrugiAdressOIB_1">ZLATNA DOB-udruga za osiguranje i provođenje života treće dobi na dostojanstven i kvalitetan način, OIB 06902063429, Božidara Magovca 16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ZLATNA DOB-udruga za osiguranje i provođenje života treće dobi na dostojanstven i kvalitetan način</item>
      <item>Dragutin Vujić</item>
    </izvorni_sadrzaj>
    <derivirana_varijabla naziv="DomainObject.Predmet.SudioniciListNaziv_1">
      <item>FINA Regionalni centar Zagreb</item>
      <item>ZLATNA DOB-udruga za osiguranje i provođenje života treće dobi na dostojanstven i kvalitetan način</item>
      <item>Dragutin Vujić</item>
    </derivirana_varijabla>
  </DomainObject.Predmet.SudioniciListNaziv>
  <DomainObject.Predmet.SudioniciListAdressOIB>
    <izvorni_sadrzaj>
      <item>FINA Regionalni centar Zagreb, OIB 85821130368, Trg svibanjskih žrtava 1995. 1,10000 Zagreb</item>
      <item>ZLATNA DOB-udruga za osiguranje i provođenje života treće dobi na dostojanstven i kvalitetan način, OIB 06902063429, Božidara Magovca 16 c,10000 Zagreb</item>
      <item>Dragutin Vujić, Božidara Magovca 16c,10000 Zagreb</item>
    </izvorni_sadrzaj>
    <derivirana_varijabla naziv="DomainObject.Predmet.SudioniciListAdressOIB_1">
      <item>FINA Regionalni centar Zagreb, OIB 85821130368, Trg svibanjskih žrtava 1995. 1,10000 Zagreb</item>
      <item>ZLATNA DOB-udruga za osiguranje i provođenje života treće dobi na dostojanstven i kvalitetan način, OIB 06902063429, Božidara Magovca 16 c,10000 Zagreb</item>
      <item>Dragutin Vujić, Božidara Magovca 16c,10000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06902063429</item>
      <item>, OIB null</item>
    </izvorni_sadrzaj>
    <derivirana_varijabla naziv="DomainObject.Predmet.SudioniciListNazivOIB_1">
      <item>, OIB 85821130368</item>
      <item>, OIB 06902063429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2026</properties:Characters>
  <properties:Lines>74</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2016-01-26T07:18:00Z</dcterms:created>
  <dc:creator>Draženka Prpić</dc:creator>
  <cp:lastModifiedBy>Draženka Prpić</cp:lastModifiedBy>
  <cp:lastPrinted>2016-01-26T07:20:00Z</cp:lastPrinted>
  <dcterms:modified xmlns:xsi="http://www.w3.org/2001/XMLSchema-instance" xsi:type="dcterms:W3CDTF">2016-01-26T07:20:00Z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