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3acc0" w14:paraId="333acc0" w:rsidRDefault="00A033E1" w:rsidP="00A033E1" w:rsidR="00A033E1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33E1" w:rsidP="00A033E1" w:rsidR="00A033E1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A033E1" w:rsidP="00A033E1" w:rsidR="00A033E1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A033E1" w:rsidP="00A033E1" w:rsidR="00A033E1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A033E1" w:rsidP="00A033E1" w:rsidR="00A033E1"/>
    <w:p w:rsidRDefault="00A033E1" w:rsidP="00A033E1" w:rsidR="00A033E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A033E1" w:rsidP="00A033E1" w:rsidR="00A033E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A033E1" w:rsidP="00A033E1" w:rsidR="00A033E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A033E1" w:rsidP="00A033E1" w:rsidR="00A033E1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A033E1" w:rsidP="00A033E1" w:rsidR="00A033E1" w:rsidRPr="003B4690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9092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S. M. TOURS d. o. o. Višnjan, Štuti 17, OIB 83338989296, MBS 040142075, 30</w:t>
      </w:r>
      <w:r w:rsidRPr="00D05CA9">
        <w:rPr>
          <w:rFonts w:cs="Times New Roman" w:eastAsia="Times New Roman"/>
          <w:szCs w:val="24"/>
          <w:lang w:eastAsia="hr-HR"/>
        </w:rPr>
        <w:t>. studenog 2015</w:t>
      </w:r>
      <w:r>
        <w:rPr>
          <w:rFonts w:cs="Times New Roman" w:eastAsia="Times New Roman"/>
          <w:szCs w:val="24"/>
          <w:lang w:eastAsia="hr-HR"/>
        </w:rPr>
        <w:t xml:space="preserve">. </w:t>
      </w:r>
    </w:p>
    <w:p w:rsidRDefault="00A033E1" w:rsidP="00A033E1" w:rsidR="00A033E1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A033E1" w:rsidP="00A033E1" w:rsidR="00A033E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A033E1" w:rsidP="00A033E1" w:rsidR="00A033E1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A033E1" w:rsidP="00A033E1" w:rsidR="00A033E1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S. M. TOURS d. o. o. Višnjan, Štuti 17, OIB 83338989296, MBS 040142075.</w:t>
      </w:r>
    </w:p>
    <w:p w:rsidRDefault="00A033E1" w:rsidP="00A033E1" w:rsidR="00A033E1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A033E1" w:rsidP="00A033E1" w:rsidR="00A033E1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A033E1" w:rsidP="00A033E1" w:rsidR="00A033E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A033E1" w:rsidP="00A033E1" w:rsidR="00A033E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S. M. TOURS d. o. o. Višnjan.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2070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40.936,18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A033E1" w:rsidP="00A033E1" w:rsidR="00A033E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A033E1" w:rsidP="00A033E1" w:rsidR="00A033E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A033E1" w:rsidP="00A033E1" w:rsidR="00A033E1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A033E1" w:rsidP="00A033E1" w:rsidR="00A033E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30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A033E1" w:rsidP="00A033E1" w:rsidR="00A033E1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A033E1" w:rsidP="00A033E1" w:rsidR="00A033E1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Kaligari, v. r.</w:t>
      </w:r>
    </w:p>
    <w:p w:rsidRDefault="00A033E1" w:rsidP="00A033E1" w:rsidR="00A033E1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A033E1" w:rsidP="00A033E1" w:rsidR="00A033E1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A033E1" w:rsidP="00A033E1" w:rsidR="00A033E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A033E1" w:rsidP="00A033E1" w:rsidR="00A033E1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A033E1" w:rsidP="00A033E1" w:rsidR="00A033E1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A033E1" w:rsidP="00A033E1" w:rsidR="00A033E1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A033E1" w:rsidP="00A033E1" w:rsidR="00A033E1" w:rsidRPr="00D05CA9">
      <w:pPr>
        <w:tabs>
          <w:tab w:pos="4116" w:val="left"/>
        </w:tabs>
      </w:pPr>
    </w:p>
    <w:p w:rsidRDefault="00A033E1" w:rsidP="00A033E1" w:rsidR="00A033E1" w:rsidRPr="00D05CA9">
      <w:pPr>
        <w:tabs>
          <w:tab w:pos="4116" w:val="left"/>
        </w:tabs>
      </w:pPr>
    </w:p>
    <w:p w:rsidRDefault="00A033E1" w:rsidP="00A033E1" w:rsidR="00A033E1" w:rsidRPr="00D05CA9">
      <w:pPr>
        <w:tabs>
          <w:tab w:pos="4116" w:val="left"/>
        </w:tabs>
      </w:pPr>
    </w:p>
    <w:p w:rsidRDefault="00A033E1" w:rsidP="00A033E1" w:rsidR="00A033E1" w:rsidRPr="00D05CA9">
      <w:pPr>
        <w:tabs>
          <w:tab w:pos="4116" w:val="left"/>
        </w:tabs>
      </w:pPr>
    </w:p>
    <w:p w:rsidRDefault="00A033E1" w:rsidP="00A033E1" w:rsidR="00A033E1" w:rsidRPr="00D05CA9">
      <w:pPr>
        <w:tabs>
          <w:tab w:pos="4116" w:val="left"/>
        </w:tabs>
      </w:pPr>
    </w:p>
    <w:p w:rsidRDefault="00A033E1" w:rsidP="00A033E1" w:rsidR="00A033E1" w:rsidRPr="00D05CA9">
      <w:pPr>
        <w:tabs>
          <w:tab w:pos="4116" w:val="left"/>
        </w:tabs>
      </w:pPr>
    </w:p>
    <w:p w:rsidRDefault="00A033E1" w:rsidP="00A033E1" w:rsidR="00A033E1" w:rsidRPr="00D05CA9">
      <w:pPr>
        <w:tabs>
          <w:tab w:pos="4116" w:val="left"/>
        </w:tabs>
      </w:pPr>
    </w:p>
    <w:p w:rsidRDefault="00A033E1" w:rsidP="00A033E1" w:rsidR="00A033E1" w:rsidRPr="00D05CA9">
      <w:pPr>
        <w:tabs>
          <w:tab w:pos="4116" w:val="left"/>
        </w:tabs>
      </w:pPr>
    </w:p>
    <w:p w:rsidRDefault="00A033E1" w:rsidP="00A033E1" w:rsidR="00A033E1" w:rsidRPr="00D05CA9">
      <w:pPr>
        <w:tabs>
          <w:tab w:pos="4116" w:val="left"/>
        </w:tabs>
      </w:pPr>
    </w:p>
    <w:p w:rsidRDefault="00A033E1" w:rsidP="00A033E1" w:rsidR="00A033E1" w:rsidRPr="00D05CA9"/>
    <w:p w:rsidRDefault="00A033E1" w:rsidP="00A033E1" w:rsidR="00A033E1" w:rsidRPr="00D05CA9"/>
    <w:p w:rsidRDefault="00A033E1" w:rsidP="00A033E1" w:rsidR="00A033E1" w:rsidRPr="00D05CA9"/>
    <w:p w:rsidRDefault="00A033E1" w:rsidP="00A033E1" w:rsidR="00A033E1" w:rsidRPr="00D05CA9"/>
    <w:p w:rsidRDefault="00A033E1" w:rsidP="00A033E1" w:rsidR="00A033E1" w:rsidRPr="00D05CA9"/>
    <w:p w:rsidRDefault="00A033E1" w:rsidP="00A033E1" w:rsidR="00A033E1" w:rsidRPr="00D05CA9"/>
    <w:p w:rsidRDefault="00A033E1" w:rsidP="00A033E1" w:rsidR="00A033E1" w:rsidRPr="00D05CA9"/>
    <w:p w:rsidRDefault="00A033E1" w:rsidP="00A033E1" w:rsidR="00A033E1" w:rsidRPr="00D05CA9"/>
    <w:p w:rsidRDefault="00A033E1" w:rsidP="00A033E1" w:rsidR="00A033E1" w:rsidRPr="00D05CA9"/>
    <w:p w:rsidRDefault="00A033E1" w:rsidP="00A033E1" w:rsidR="00A033E1" w:rsidRPr="00D05CA9"/>
    <w:p w:rsidRDefault="00A033E1" w:rsidP="00A033E1" w:rsidR="00A033E1" w:rsidRPr="00D05CA9"/>
    <w:p w:rsidRDefault="00A033E1" w:rsidP="00A033E1" w:rsidR="00A033E1" w:rsidRPr="00D05CA9"/>
    <w:p w:rsidRDefault="00A033E1" w:rsidP="00A033E1" w:rsidR="00A033E1" w:rsidRPr="00D05CA9"/>
    <w:p w:rsidRDefault="00A033E1" w:rsidP="00A033E1" w:rsidR="00A033E1" w:rsidRPr="00D05CA9"/>
    <w:p w:rsidRDefault="00A033E1" w:rsidP="00A033E1" w:rsidR="00A033E1" w:rsidRPr="00D05CA9"/>
    <w:p w:rsidRDefault="00A033E1" w:rsidP="00A033E1" w:rsidR="00A033E1"/>
    <w:p w:rsidRDefault="00A033E1" w:rsidP="00A033E1" w:rsidR="00A033E1"/>
    <w:p w:rsidRDefault="00A033E1" w:rsidP="00A033E1" w:rsidR="00A033E1"/>
    <w:p w:rsidRDefault="00A033E1" w:rsidP="00A033E1" w:rsidR="00A033E1"/>
    <w:p w:rsidRDefault="00A033E1" w:rsidP="00A033E1" w:rsidR="00A033E1"/>
    <w:p w:rsidRDefault="00A033E1" w:rsidP="00A033E1" w:rsidR="00A033E1"/>
    <w:p w:rsidRDefault="00A033E1" w:rsidP="00A033E1" w:rsidR="00A033E1"/>
    <w:p w:rsidRDefault="00A033E1" w:rsidP="00A033E1" w:rsidR="00A033E1"/>
    <w:p w:rsidRDefault="00A033E1" w:rsidP="00A033E1" w:rsidR="00A033E1"/>
    <w:p w:rsidRDefault="00A033E1" w:rsidP="00A033E1" w:rsidR="00A033E1"/>
    <w:p w:rsidRDefault="00A033E1" w:rsidP="00A033E1" w:rsidR="00A033E1"/>
    <w:p w:rsidRDefault="00A033E1" w:rsidP="00A033E1" w:rsidR="00A033E1"/>
    <w:p w:rsidRDefault="00A033E1" w:rsidP="00A033E1" w:rsidR="00A033E1"/>
    <w:p w:rsidRDefault="00A033E1" w:rsidP="00A033E1" w:rsidR="00A033E1"/>
    <w:p w:rsidRDefault="00A033E1" w:rsidP="00A033E1" w:rsidR="00A033E1"/>
    <w:p w:rsidRDefault="00A033E1" w:rsidP="00A033E1" w:rsidR="00A033E1"/>
    <w:p w:rsidRDefault="00A033E1" w:rsidP="00A033E1" w:rsidR="00A033E1"/>
    <w:p w:rsidRDefault="00A033E1" w:rsidP="00A033E1" w:rsidR="00A033E1"/>
    <w:p w:rsidRDefault="00A033E1" w:rsidP="00A033E1" w:rsidR="00A033E1"/>
    <w:p w:rsidRDefault="00A033E1" w:rsidP="00A033E1" w:rsidR="00A033E1"/>
    <w:p w:rsidRDefault="00A033E1" w:rsidP="00A033E1" w:rsidR="00A033E1"/>
    <w:p w:rsidRDefault="00A033E1" w:rsidP="00A033E1" w:rsidR="00A033E1"/>
    <w:p w:rsidRDefault="003D7F36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1957" w:rsidP="00A033E1" w:rsidR="00FF1957">
      <w:r>
        <w:separator/>
      </w:r>
    </w:p>
  </w:endnote>
  <w:endnote w:id="0" w:type="continuationSeparator">
    <w:p w:rsidRDefault="00FF1957" w:rsidP="00A033E1" w:rsidR="00FF1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1957" w:rsidP="00A033E1" w:rsidR="00FF1957">
      <w:r>
        <w:separator/>
      </w:r>
    </w:p>
  </w:footnote>
  <w:footnote w:id="0" w:type="continuationSeparator">
    <w:p w:rsidRDefault="00FF1957" w:rsidP="00A033E1" w:rsidR="00FF19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1957" w:rsidP="00A81E97" w:rsidR="00A81E97">
    <w:pPr>
      <w:pStyle w:val="Zaglavlje"/>
      <w:jc w:val="left"/>
    </w:pPr>
    <w:r>
      <w:tab/>
    </w:r>
    <w:r>
      <w:fldChar w:fldCharType="begin"/>
    </w:r>
    <w:r>
      <w:instrText>PAGE   \* MERGEFORMAT</w:instrText>
    </w:r>
    <w:r>
      <w:fldChar w:fldCharType="separate"/>
    </w:r>
    <w:r w:rsidR="003D7F36">
      <w:rPr>
        <w:noProof/>
      </w:rPr>
      <w:t>2</w:t>
    </w:r>
    <w:r>
      <w:fldChar w:fldCharType="end"/>
    </w:r>
    <w:r>
      <w:tab/>
    </w:r>
    <w:r w:rsidRPr="00F65D9B">
      <w:t>11 St-</w:t>
    </w:r>
    <w:r w:rsidR="00A033E1">
      <w:t>423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1957" w:rsidP="0021081C" w:rsidR="00A81E97">
    <w:pPr>
      <w:pStyle w:val="Zaglavlje"/>
      <w:jc w:val="right"/>
    </w:pPr>
    <w:r>
      <w:t>11 St-4</w:t>
    </w:r>
    <w:r w:rsidR="00A033E1">
      <w:t>23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448B"/>
    <w:rsid w:val="003D7F36"/>
    <w:rsid w:val="0044448B"/>
    <w:rsid w:val="009A6044"/>
    <w:rsid w:val="00A033E1"/>
    <w:rsid w:val="00BF033F"/>
    <w:rsid w:val="00FF1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33E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033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033E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33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33E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033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033E1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D7F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F3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F36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F3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F3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33E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033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033E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33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33E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033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033E1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D7F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F3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F36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F3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F3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</izvorni_sadrzaj>
    <derivirana_varijabla naziv="DomainObject.Predmet.Broj_1">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St-423/2015</izvorni_sadrzaj>
    <derivirana_varijabla naziv="DomainObject.Predmet.OznakaBroj_1">St-423/2015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 M. TOURS d.o.o. VIŠNJAN</izvorni_sadrzaj>
    <derivirana_varijabla naziv="DomainObject.Predmet.ProtustrankaFormated_1">  S. M. TOURS d.o.o. VIŠNJAN</derivirana_varijabla>
  </DomainObject.Predmet.ProtustrankaFormated>
  <DomainObject.Predmet.ProtustrankaFormatedOIB>
    <izvorni_sadrzaj>  S. M. TOURS d.o.o. VIŠNJAN, OIB 83338989296</izvorni_sadrzaj>
    <derivirana_varijabla naziv="DomainObject.Predmet.ProtustrankaFormatedOIB_1">  S. M. TOURS d.o.o. VIŠNJAN, OIB 83338989296</derivirana_varijabla>
  </DomainObject.Predmet.ProtustrankaFormatedOIB>
  <DomainObject.Predmet.ProtustrankaFormatedWithAdress>
    <izvorni_sadrzaj> S. M. TOURS d.o.o. VIŠNJAN, Štuti 17, 52463 Višnjan</izvorni_sadrzaj>
    <derivirana_varijabla naziv="DomainObject.Predmet.ProtustrankaFormatedWithAdress_1"> S. M. TOURS d.o.o. VIŠNJAN, Štuti 17, 52463 Višnjan</derivirana_varijabla>
  </DomainObject.Predmet.ProtustrankaFormatedWithAdress>
  <DomainObject.Predmet.ProtustrankaFormatedWithAdressOIB>
    <izvorni_sadrzaj> S. M. TOURS d.o.o. VIŠNJAN, OIB 83338989296, Štuti 17, 52463 Višnjan</izvorni_sadrzaj>
    <derivirana_varijabla naziv="DomainObject.Predmet.ProtustrankaFormatedWithAdressOIB_1"> S. M. TOURS d.o.o. VIŠNJAN, OIB 83338989296, Štuti 17, 52463 Višnjan</derivirana_varijabla>
  </DomainObject.Predmet.ProtustrankaFormatedWithAdressOIB>
  <DomainObject.Predmet.ProtustrankaWithAdress>
    <izvorni_sadrzaj>S. M. TOURS d.o.o. VIŠNJAN Štuti 17, 52463 Višnjan</izvorni_sadrzaj>
    <derivirana_varijabla naziv="DomainObject.Predmet.ProtustrankaWithAdress_1">S. M. TOURS d.o.o. VIŠNJAN Štuti 17, 52463 Višnjan</derivirana_varijabla>
  </DomainObject.Predmet.ProtustrankaWithAdress>
  <DomainObject.Predmet.ProtustrankaWithAdressOIB>
    <izvorni_sadrzaj>S. M. TOURS d.o.o. VIŠNJAN, OIB 83338989296, Štuti 17, 52463 Višnjan</izvorni_sadrzaj>
    <derivirana_varijabla naziv="DomainObject.Predmet.ProtustrankaWithAdressOIB_1">S. M. TOURS d.o.o. VIŠNJAN, OIB 83338989296, Štuti 17, 52463 Višnjan</derivirana_varijabla>
  </DomainObject.Predmet.ProtustrankaWithAdressOIB>
  <DomainObject.Predmet.ProtustrankaNazivFormated>
    <izvorni_sadrzaj>S. M. TOURS d.o.o. VIŠNJAN</izvorni_sadrzaj>
    <derivirana_varijabla naziv="DomainObject.Predmet.ProtustrankaNazivFormated_1">S. M. TOURS d.o.o. VIŠNJAN</derivirana_varijabla>
  </DomainObject.Predmet.ProtustrankaNazivFormated>
  <DomainObject.Predmet.ProtustrankaNazivFormatedOIB>
    <izvorni_sadrzaj>S. M. TOURS d.o.o. VIŠNJAN, OIB 83338989296</izvorni_sadrzaj>
    <derivirana_varijabla naziv="DomainObject.Predmet.ProtustrankaNazivFormatedOIB_1">S. M. TOURS d.o.o. VIŠNJAN, OIB 83338989296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40936.18</izvorni_sadrzaj>
    <derivirana_varijabla naziv="DomainObject.Predmet.TrenutnaVrijednost_1">40936.18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S. M. TOURS d.o.o. VIŠNJAN</item>
    </izvorni_sadrzaj>
    <derivirana_varijabla naziv="DomainObject.Predmet.ProtuStrankaListFormated_1">
      <item>S. M. TOURS d.o.o. VIŠNJAN</item>
    </derivirana_varijabla>
  </DomainObject.Predmet.ProtuStrankaListFormated>
  <DomainObject.Predmet.ProtuStrankaListFormatedOIB>
    <izvorni_sadrzaj>
      <item>S. M. TOURS d.o.o. VIŠNJAN, OIB 83338989296</item>
    </izvorni_sadrzaj>
    <derivirana_varijabla naziv="DomainObject.Predmet.ProtuStrankaListFormatedOIB_1">
      <item>S. M. TOURS d.o.o. VIŠNJAN, OIB 83338989296</item>
    </derivirana_varijabla>
  </DomainObject.Predmet.ProtuStrankaListFormatedOIB>
  <DomainObject.Predmet.ProtuStrankaListFormatedWithAdress>
    <izvorni_sadrzaj>
      <item>S. M. TOURS d.o.o. VIŠNJAN, Štuti 17, 52463 Višnjan</item>
    </izvorni_sadrzaj>
    <derivirana_varijabla naziv="DomainObject.Predmet.ProtuStrankaListFormatedWithAdress_1">
      <item>S. M. TOURS d.o.o. VIŠNJAN, Štuti 17, 52463 Višnjan</item>
    </derivirana_varijabla>
  </DomainObject.Predmet.ProtuStrankaListFormatedWithAdress>
  <DomainObject.Predmet.ProtuStrankaListFormatedWithAdressOIB>
    <izvorni_sadrzaj>
      <item>S. M. TOURS d.o.o. VIŠNJAN, OIB 83338989296, Štuti 17, 52463 Višnjan</item>
    </izvorni_sadrzaj>
    <derivirana_varijabla naziv="DomainObject.Predmet.ProtuStrankaListFormatedWithAdressOIB_1">
      <item>S. M. TOURS d.o.o. VIŠNJAN, OIB 83338989296, Štuti 17, 52463 Višnjan</item>
    </derivirana_varijabla>
  </DomainObject.Predmet.ProtuStrankaListFormatedWithAdressOIB>
  <DomainObject.Predmet.ProtuStrankaListNazivFormated>
    <izvorni_sadrzaj>
      <item>S. M. TOURS d.o.o. VIŠNJAN</item>
    </izvorni_sadrzaj>
    <derivirana_varijabla naziv="DomainObject.Predmet.ProtuStrankaListNazivFormated_1">
      <item>S. M. TOURS d.o.o. VIŠNJAN</item>
    </derivirana_varijabla>
  </DomainObject.Predmet.ProtuStrankaListNazivFormated>
  <DomainObject.Predmet.ProtuStrankaListNazivFormatedOIB>
    <izvorni_sadrzaj>
      <item>S. M. TOURS d.o.o. VIŠNJAN, OIB 83338989296</item>
    </izvorni_sadrzaj>
    <derivirana_varijabla naziv="DomainObject.Predmet.ProtuStrankaListNazivFormatedOIB_1">
      <item>S. M. TOURS d.o.o. VIŠNJAN, OIB 83338989296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S. M. TOURS d.o.o. VIŠNJAN</izvorni_sadrzaj>
    <derivirana_varijabla naziv="DomainObject.Predmet.ProtustrankaIDrugi_1">S. M. TOURS d.o.o. VIŠNJAN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S. M. TOURS d.o.o. VIŠNJAN, OIB 83338989296, Štuti 17, 52463 Višnjan</izvorni_sadrzaj>
    <derivirana_varijabla naziv="DomainObject.Predmet.ProtustrankaIDrugiAdressOIB_1">S. M. TOURS d.o.o. VIŠNJAN, OIB 83338989296, Štuti 17, 52463 Višnjan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S. M. TOURS d.o.o. VIŠNJAN</item>
    </izvorni_sadrzaj>
    <derivirana_varijabla naziv="DomainObject.Predmet.SudioniciListNaziv_1">
      <item>FINANCIJSKA AGENCIJA, RC RIJEKA, PODRUŽNICA PULA, PULA</item>
      <item>S. M. TOURS d.o.o. VIŠNJAN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S. M. TOURS d.o.o. VIŠNJAN, OIB 83338989296, Štuti 17,52463 Višnjan</item>
    </izvorni_sadrzaj>
    <derivirana_varijabla naziv="DomainObject.Predmet.SudioniciListAdressOIB_1">
      <item>FINANCIJSKA AGENCIJA, RC RIJEKA, PODRUŽNICA PULA, PULA, OIB 85821130368, Giardini 5,52100 Pula</item>
      <item>S. M. TOURS d.o.o. VIŠNJAN, OIB 83338989296, Štuti 17,52463 Višnjan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83338989296</item>
    </izvorni_sadrzaj>
    <derivirana_varijabla naziv="DomainObject.Predmet.SudioniciListNazivOIB_1">
      <item>, OIB 85821130368</item>
      <item>, OIB 83338989296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375</properties:Words>
  <properties:Characters>2000</properties:Characters>
  <properties:Lines>96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2015-11-30T12:46:00Z</dcterms:created>
  <dc:creator>Mihaela Kaligari</dc:creator>
  <dc:description/>
  <cp:keywords/>
  <cp:lastModifiedBy>wsadmin</cp:lastModifiedBy>
  <cp:lastPrinted>2015-11-30T12:49:00Z</cp:lastPrinted>
  <dcterms:modified xmlns:xsi="http://www.w3.org/2001/XMLSchema-instance" xsi:type="dcterms:W3CDTF">2015-12-15T13:34:00Z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